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9600d" w14:paraId="269600d" w:rsidRDefault="00935DB5" w:rsidP="00935DB5" w:rsidR="00935DB5">
      <w:pPr>
        <w15:collapsed w:val="false"/>
      </w:pPr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5DB5" w:rsidP="00935DB5" w:rsidR="00935DB5" w:rsidRPr="00D21A2C"/>
    <w:p w:rsidRDefault="00935DB5" w:rsidP="00935DB5" w:rsidR="00935DB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35DB5" w:rsidP="00935DB5" w:rsidR="00935DB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5DB5" w:rsidP="00935DB5" w:rsidR="00935DB5"/>
    <w:p w:rsidRDefault="00935DB5" w:rsidP="00935DB5" w:rsidR="00935DB5"/>
    <w:p w:rsidRDefault="00935DB5" w:rsidP="00935DB5" w:rsidR="00935DB5">
      <w:pPr>
        <w:jc w:val="center"/>
      </w:pPr>
      <w:r>
        <w:t>R</w:t>
      </w:r>
      <w:r w:rsidR="007E2F9A">
        <w:t xml:space="preserve"> </w:t>
      </w:r>
      <w:r>
        <w:t>E</w:t>
      </w:r>
      <w:r w:rsidR="007E2F9A">
        <w:t xml:space="preserve"> </w:t>
      </w:r>
      <w:r>
        <w:t>P</w:t>
      </w:r>
      <w:r w:rsidR="007E2F9A">
        <w:t xml:space="preserve"> </w:t>
      </w:r>
      <w:r>
        <w:t>U</w:t>
      </w:r>
      <w:r w:rsidR="007E2F9A">
        <w:t xml:space="preserve"> </w:t>
      </w:r>
      <w:r>
        <w:t>B</w:t>
      </w:r>
      <w:r w:rsidR="007E2F9A">
        <w:t xml:space="preserve"> </w:t>
      </w:r>
      <w:r>
        <w:t>L</w:t>
      </w:r>
      <w:r w:rsidR="007E2F9A">
        <w:t xml:space="preserve"> </w:t>
      </w:r>
      <w:r>
        <w:t>I</w:t>
      </w:r>
      <w:r w:rsidR="007E2F9A">
        <w:t xml:space="preserve"> </w:t>
      </w:r>
      <w:r>
        <w:t>K</w:t>
      </w:r>
      <w:r w:rsidR="007E2F9A">
        <w:t xml:space="preserve"> </w:t>
      </w:r>
      <w:r>
        <w:t>A</w:t>
      </w:r>
      <w:r w:rsidR="007E2F9A">
        <w:t xml:space="preserve"> </w:t>
      </w:r>
      <w:r>
        <w:t xml:space="preserve"> H</w:t>
      </w:r>
      <w:r w:rsidR="007E2F9A">
        <w:t xml:space="preserve"> </w:t>
      </w:r>
      <w:r>
        <w:t>R</w:t>
      </w:r>
      <w:r w:rsidR="007E2F9A">
        <w:t xml:space="preserve"> </w:t>
      </w:r>
      <w:r>
        <w:t>V</w:t>
      </w:r>
      <w:r w:rsidR="007E2F9A">
        <w:t xml:space="preserve"> </w:t>
      </w:r>
      <w:r>
        <w:t>A</w:t>
      </w:r>
      <w:r w:rsidR="007E2F9A">
        <w:t xml:space="preserve"> </w:t>
      </w:r>
      <w:r>
        <w:t>T</w:t>
      </w:r>
      <w:r w:rsidR="007E2F9A">
        <w:t xml:space="preserve"> </w:t>
      </w:r>
      <w:r>
        <w:t>S</w:t>
      </w:r>
      <w:r w:rsidR="007E2F9A">
        <w:t xml:space="preserve"> </w:t>
      </w:r>
      <w:r>
        <w:t>K</w:t>
      </w:r>
      <w:r w:rsidR="007E2F9A">
        <w:t xml:space="preserve"> </w:t>
      </w:r>
      <w:r>
        <w:t>A</w:t>
      </w:r>
    </w:p>
    <w:p w:rsidRDefault="00935DB5" w:rsidP="00935DB5" w:rsidR="00935DB5"/>
    <w:p w:rsidRDefault="00935DB5" w:rsidP="00935DB5" w:rsidR="00935DB5">
      <w:pPr>
        <w:jc w:val="center"/>
      </w:pPr>
      <w:r>
        <w:t>R J E Š E N J E</w:t>
      </w:r>
    </w:p>
    <w:p w:rsidRDefault="00935DB5" w:rsidP="00935DB5" w:rsidR="00935DB5"/>
    <w:p w:rsidRDefault="00935DB5" w:rsidP="00935DB5" w:rsidR="00935DB5"/>
    <w:p w:rsidRDefault="00935DB5" w:rsidP="00935DB5" w:rsidR="00935DB5">
      <w:pPr>
        <w:ind w:firstLine="708"/>
        <w:jc w:val="both"/>
      </w:pPr>
      <w:r>
        <w:t xml:space="preserve">Trgovački sud u Osijeku, po stečajnoj sutkinji Nadi Roso, u stečajnom postupku nad dužnikom </w:t>
      </w:r>
      <w:r w:rsidRPr="00756BEB">
        <w:rPr>
          <w:b/>
        </w:rPr>
        <w:t>SLAVONIJATEKSTIL d.d. za trgovinu, u stečaju, Osijek, Ulica jablanova 43, OIB: 31597274996, MBS: 030003148</w:t>
      </w:r>
      <w:r>
        <w:t xml:space="preserve">, dana  </w:t>
      </w:r>
      <w:r w:rsidR="004C50C2">
        <w:t>14</w:t>
      </w:r>
      <w:r w:rsidR="00EE7F71">
        <w:t>. studenog</w:t>
      </w:r>
      <w:r w:rsidR="00905735">
        <w:t xml:space="preserve"> 2018</w:t>
      </w:r>
      <w:r>
        <w:t xml:space="preserve">. g., </w:t>
      </w:r>
    </w:p>
    <w:p w:rsidRDefault="00935DB5" w:rsidP="00935DB5" w:rsidR="00935DB5">
      <w:pPr>
        <w:jc w:val="both"/>
      </w:pPr>
    </w:p>
    <w:p w:rsidRDefault="00B57961" w:rsidP="00B57961" w:rsidR="00B57961"/>
    <w:p w:rsidRDefault="00D5479F" w:rsidP="00D5479F" w:rsidR="00B57961">
      <w:pPr>
        <w:jc w:val="center"/>
      </w:pPr>
      <w:r>
        <w:t xml:space="preserve">r i j e š i o </w:t>
      </w:r>
      <w:r w:rsidR="00B57961">
        <w:t xml:space="preserve"> j e</w:t>
      </w:r>
    </w:p>
    <w:p w:rsidRDefault="00B57961" w:rsidP="00B57961" w:rsidR="00B57961"/>
    <w:p w:rsidRDefault="00B57961" w:rsidP="00B57961" w:rsidR="00B57961"/>
    <w:p w:rsidRDefault="00F425DF" w:rsidP="004C50C2" w:rsidR="004C50C2">
      <w:pPr>
        <w:pStyle w:val="Odlomakpopisa"/>
        <w:numPr>
          <w:ilvl w:val="0"/>
          <w:numId w:val="19"/>
        </w:numPr>
        <w:jc w:val="both"/>
      </w:pPr>
      <w:r>
        <w:t xml:space="preserve"> </w:t>
      </w:r>
      <w:r w:rsidR="00B57961">
        <w:t xml:space="preserve">Iz </w:t>
      </w:r>
      <w:proofErr w:type="spellStart"/>
      <w:r w:rsidR="00B57961">
        <w:t>kupovnine</w:t>
      </w:r>
      <w:proofErr w:type="spellEnd"/>
      <w:r w:rsidR="004C50C2">
        <w:t xml:space="preserve"> u iznosu od 605.000,00 kn</w:t>
      </w:r>
      <w:r w:rsidR="00B57961">
        <w:t xml:space="preserve"> dobivene prodajom nekretnine stečajnog dužnika </w:t>
      </w:r>
      <w:r w:rsidR="005A270B">
        <w:t xml:space="preserve">i to: </w:t>
      </w:r>
      <w:r w:rsidR="004C50C2">
        <w:t>upisana kod</w:t>
      </w:r>
      <w:r w:rsidR="0041463B">
        <w:t xml:space="preserve"> </w:t>
      </w:r>
      <w:r w:rsidR="004C50C2" w:rsidRPr="00EA5467">
        <w:t xml:space="preserve">Općinskog suda u Osijeku zemljišnoknjižni odjel Osijek zk.ul.br. </w:t>
      </w:r>
      <w:r w:rsidR="004C50C2" w:rsidRPr="004C50C2">
        <w:rPr>
          <w:iCs/>
          <w:lang w:eastAsia="en-US"/>
        </w:rPr>
        <w:t xml:space="preserve">zk.ul.br. 17927, k.o. Osijek, k.č.br. 5425/6 Kuća, upravna zgrada i trafostanica, Županijska ul. br. 21. i to </w:t>
      </w:r>
      <w:r w:rsidR="004C50C2" w:rsidRPr="004C50C2">
        <w:rPr>
          <w:b/>
          <w:iCs/>
          <w:lang w:eastAsia="en-US"/>
        </w:rPr>
        <w:t>16. ETAŽA</w:t>
      </w:r>
      <w:r w:rsidR="004C50C2" w:rsidRPr="004C50C2">
        <w:rPr>
          <w:iCs/>
          <w:lang w:eastAsia="en-US"/>
        </w:rPr>
        <w:t xml:space="preserve"> 202/10000 Prostorije ”D” označena plavom bojom sastoje se iz skladišta br. 4. sa 45,59 m2 i skladišta br. 5. sa 101,19 m2, ukupne površine od 146,78 m2.</w:t>
      </w:r>
    </w:p>
    <w:p w:rsidRDefault="004C50C2" w:rsidP="004C50C2" w:rsidR="004C50C2">
      <w:pPr>
        <w:jc w:val="both"/>
      </w:pPr>
    </w:p>
    <w:p w:rsidRDefault="005A270B" w:rsidP="0041463B" w:rsidR="005A270B" w:rsidRPr="0041463B">
      <w:pPr>
        <w:ind w:firstLine="708"/>
        <w:jc w:val="both"/>
        <w:rPr>
          <w:iCs/>
          <w:lang w:eastAsia="en-US"/>
        </w:rPr>
      </w:pPr>
      <w:r>
        <w:t xml:space="preserve">namiruju se: </w:t>
      </w:r>
    </w:p>
    <w:p w:rsidRDefault="005A270B" w:rsidP="005A270B" w:rsidR="005A270B">
      <w:pPr>
        <w:jc w:val="both"/>
      </w:pPr>
    </w:p>
    <w:p w:rsidRDefault="004C50C2" w:rsidP="004C50C2" w:rsidR="004C50C2" w:rsidRPr="00A633F4">
      <w:pPr>
        <w:pStyle w:val="Odlomakpopisa"/>
        <w:numPr>
          <w:ilvl w:val="0"/>
          <w:numId w:val="17"/>
        </w:numPr>
        <w:jc w:val="both"/>
        <w:rPr>
          <w:iCs/>
        </w:rPr>
      </w:pPr>
      <w:r>
        <w:rPr>
          <w:b/>
          <w:iCs/>
        </w:rPr>
        <w:t xml:space="preserve">Troškovi utvrđivanja tražbine (čl. 170 st. 1 SZ) u iznosu od </w:t>
      </w:r>
      <w:bookmarkStart w:name="OLE_LINK4" w:id="0"/>
      <w:r w:rsidRPr="00A633F4">
        <w:rPr>
          <w:b/>
          <w:iCs/>
        </w:rPr>
        <w:t xml:space="preserve">30.250,00 kn </w:t>
      </w:r>
      <w:bookmarkEnd w:id="0"/>
      <w:r w:rsidRPr="00A633F4">
        <w:rPr>
          <w:iCs/>
        </w:rPr>
        <w:t>uplat</w:t>
      </w:r>
      <w:r>
        <w:rPr>
          <w:iCs/>
        </w:rPr>
        <w:t>om</w:t>
      </w:r>
      <w:r w:rsidRPr="00A633F4">
        <w:rPr>
          <w:iCs/>
        </w:rPr>
        <w:t xml:space="preserve"> na žiro račun stečajnog dužnik</w:t>
      </w:r>
      <w:r w:rsidRPr="00A633F4">
        <w:t xml:space="preserve">a </w:t>
      </w:r>
      <w:bookmarkStart w:name="OLE_LINK20" w:id="1"/>
      <w:bookmarkStart w:name="OLE_LINK21" w:id="2"/>
      <w:bookmarkStart w:name="OLE_LINK22" w:id="3"/>
      <w:r w:rsidRPr="00A633F4">
        <w:t>broj IBAN HR2625000091101382212</w:t>
      </w:r>
      <w:r>
        <w:t>, po pravomoćnosti ovoga Rješenja</w:t>
      </w:r>
      <w:r w:rsidRPr="00A633F4">
        <w:t>.</w:t>
      </w:r>
      <w:bookmarkEnd w:id="1"/>
      <w:bookmarkEnd w:id="2"/>
      <w:bookmarkEnd w:id="3"/>
    </w:p>
    <w:p w:rsidRDefault="004C50C2" w:rsidP="004C50C2" w:rsidR="004C50C2" w:rsidRPr="00A633F4">
      <w:pPr>
        <w:pStyle w:val="Odlomakpopisa"/>
        <w:jc w:val="both"/>
        <w:rPr>
          <w:iCs/>
        </w:rPr>
      </w:pPr>
    </w:p>
    <w:p w:rsidRDefault="004C50C2" w:rsidP="004C50C2" w:rsidR="004C50C2" w:rsidRPr="00A633F4">
      <w:pPr>
        <w:pStyle w:val="Odlomakpopisa"/>
        <w:numPr>
          <w:ilvl w:val="0"/>
          <w:numId w:val="17"/>
        </w:numPr>
        <w:suppressAutoHyphens/>
        <w:jc w:val="both"/>
      </w:pPr>
      <w:r>
        <w:rPr>
          <w:b/>
          <w:iCs/>
        </w:rPr>
        <w:t>Troškovi unovčenja (čl. 170 st. 2 SZ) u</w:t>
      </w:r>
      <w:r w:rsidRPr="00A633F4">
        <w:rPr>
          <w:b/>
          <w:iCs/>
        </w:rPr>
        <w:t xml:space="preserve"> iznos</w:t>
      </w:r>
      <w:r>
        <w:rPr>
          <w:b/>
          <w:iCs/>
        </w:rPr>
        <w:t>u</w:t>
      </w:r>
      <w:r w:rsidRPr="00A633F4">
        <w:rPr>
          <w:b/>
          <w:iCs/>
        </w:rPr>
        <w:t xml:space="preserve"> od 21.862,36 kn</w:t>
      </w:r>
      <w:r w:rsidRPr="00A633F4">
        <w:rPr>
          <w:iCs/>
        </w:rPr>
        <w:t>, koji iznos pojedinačno čine:</w:t>
      </w:r>
    </w:p>
    <w:p w:rsidRDefault="004C50C2" w:rsidP="004C50C2" w:rsidR="004C50C2" w:rsidRPr="00A633F4">
      <w:pPr>
        <w:pStyle w:val="Odlomakpopisa"/>
        <w:ind w:left="1416"/>
        <w:jc w:val="both"/>
      </w:pPr>
    </w:p>
    <w:p w:rsidRDefault="004C50C2" w:rsidP="004C50C2" w:rsidR="004C50C2" w:rsidRPr="00A633F4">
      <w:pPr>
        <w:pStyle w:val="Odlomakpopisa"/>
        <w:numPr>
          <w:ilvl w:val="0"/>
          <w:numId w:val="14"/>
        </w:numPr>
        <w:ind w:left="1068"/>
        <w:jc w:val="both"/>
        <w:rPr>
          <w:iCs/>
        </w:rPr>
      </w:pPr>
      <w:r w:rsidRPr="00A633F4">
        <w:rPr>
          <w:b/>
          <w:iCs/>
        </w:rPr>
        <w:t xml:space="preserve">iznos od 17.718,06 kn </w:t>
      </w:r>
      <w:r w:rsidRPr="00A633F4">
        <w:rPr>
          <w:iCs/>
        </w:rPr>
        <w:t>na ime alikvotnog dijela (3,04 %) nagrade stečajnom upravitelju,</w:t>
      </w:r>
    </w:p>
    <w:p w:rsidRDefault="004C50C2" w:rsidP="004C50C2" w:rsidR="004C50C2" w:rsidRPr="004C50C2">
      <w:pPr>
        <w:pStyle w:val="Odlomakpopisa"/>
        <w:numPr>
          <w:ilvl w:val="0"/>
          <w:numId w:val="17"/>
        </w:numPr>
        <w:jc w:val="both"/>
        <w:rPr>
          <w:iCs/>
        </w:rPr>
      </w:pPr>
      <w:r w:rsidRPr="00A633F4">
        <w:rPr>
          <w:b/>
          <w:iCs/>
        </w:rPr>
        <w:t>iznos od 4.144,30</w:t>
      </w:r>
      <w:r w:rsidRPr="00A633F4">
        <w:rPr>
          <w:b/>
          <w:color w:val="000000"/>
        </w:rPr>
        <w:t xml:space="preserve"> kn</w:t>
      </w:r>
      <w:r w:rsidRPr="00A633F4">
        <w:rPr>
          <w:b/>
          <w:bCs/>
        </w:rPr>
        <w:t xml:space="preserve"> </w:t>
      </w:r>
      <w:r w:rsidRPr="00A633F4">
        <w:rPr>
          <w:iCs/>
        </w:rPr>
        <w:t xml:space="preserve">na ime stvarnih troškova vezanih uz predmetne nekretnine </w:t>
      </w:r>
      <w:r>
        <w:rPr>
          <w:iCs/>
        </w:rPr>
        <w:t>uplatom</w:t>
      </w:r>
      <w:r w:rsidRPr="00A633F4">
        <w:rPr>
          <w:iCs/>
        </w:rPr>
        <w:t xml:space="preserve"> na račun stečajnog dužnik</w:t>
      </w:r>
      <w:r w:rsidRPr="00A633F4">
        <w:t>a broj IBAN HR2625000091101382212</w:t>
      </w:r>
      <w:r>
        <w:t>, po pravomoćnosti ovoga Rješenja</w:t>
      </w:r>
      <w:r w:rsidRPr="00A633F4">
        <w:t xml:space="preserve">. </w:t>
      </w:r>
    </w:p>
    <w:p w:rsidRDefault="004C50C2" w:rsidP="004C50C2" w:rsidR="004C50C2" w:rsidRPr="00A633F4">
      <w:pPr>
        <w:pStyle w:val="Odlomakpopisa"/>
        <w:rPr>
          <w:iCs/>
        </w:rPr>
      </w:pPr>
    </w:p>
    <w:p w:rsidRDefault="004C50C2" w:rsidP="004C50C2" w:rsidR="004C50C2" w:rsidRPr="00A633F4">
      <w:pPr>
        <w:pStyle w:val="Odlomakpopisa"/>
        <w:numPr>
          <w:ilvl w:val="0"/>
          <w:numId w:val="17"/>
        </w:numPr>
        <w:jc w:val="both"/>
        <w:rPr>
          <w:iCs/>
        </w:rPr>
      </w:pPr>
      <w:bookmarkStart w:name="OLE_LINK8" w:id="4"/>
      <w:bookmarkStart w:name="OLE_LINK9" w:id="5"/>
      <w:proofErr w:type="spellStart"/>
      <w:r>
        <w:rPr>
          <w:b/>
          <w:iCs/>
        </w:rPr>
        <w:t>Razlučni</w:t>
      </w:r>
      <w:proofErr w:type="spellEnd"/>
      <w:r>
        <w:rPr>
          <w:b/>
          <w:iCs/>
        </w:rPr>
        <w:t xml:space="preserve"> vjerovnik </w:t>
      </w:r>
      <w:r w:rsidRPr="00A633F4">
        <w:rPr>
          <w:iCs/>
        </w:rPr>
        <w:t xml:space="preserve">H-ABDUCO D.O.O., OIB: 13667298928, ZAGREB, SLAVONSKA AVENIJA 6-A </w:t>
      </w:r>
      <w:r>
        <w:rPr>
          <w:iCs/>
        </w:rPr>
        <w:t xml:space="preserve">u iznosu od </w:t>
      </w:r>
      <w:r w:rsidRPr="00A633F4">
        <w:rPr>
          <w:b/>
          <w:iCs/>
        </w:rPr>
        <w:t xml:space="preserve">552.887,64 kn </w:t>
      </w:r>
      <w:r w:rsidRPr="00A633F4">
        <w:rPr>
          <w:iCs/>
        </w:rPr>
        <w:t>uplatom na račun IBAN broj HR91 2402 0061 1008 3189 3 s pozivom na broj:</w:t>
      </w:r>
      <w:r w:rsidRPr="00A633F4">
        <w:t xml:space="preserve"> </w:t>
      </w:r>
      <w:r w:rsidRPr="00A633F4">
        <w:rPr>
          <w:iCs/>
        </w:rPr>
        <w:t>107140578-570013917, model: 00</w:t>
      </w:r>
      <w:r>
        <w:rPr>
          <w:iCs/>
        </w:rPr>
        <w:t xml:space="preserve">, </w:t>
      </w:r>
      <w:r>
        <w:t>po pravomoćnosti ovoga Rješenja</w:t>
      </w:r>
      <w:r w:rsidRPr="00A633F4">
        <w:t>.</w:t>
      </w:r>
    </w:p>
    <w:p w:rsidRDefault="004C50C2" w:rsidP="004C50C2" w:rsidR="004C50C2" w:rsidRPr="00A633F4">
      <w:pPr>
        <w:pStyle w:val="Odlomakpopisa"/>
        <w:jc w:val="both"/>
        <w:rPr>
          <w:iCs/>
        </w:rPr>
      </w:pPr>
      <w:r w:rsidRPr="00A633F4">
        <w:rPr>
          <w:iCs/>
        </w:rPr>
        <w:t xml:space="preserve">                     </w:t>
      </w:r>
    </w:p>
    <w:bookmarkEnd w:id="4"/>
    <w:bookmarkEnd w:id="5"/>
    <w:p w:rsidRDefault="009E79ED" w:rsidP="009E79ED" w:rsidR="009E79ED">
      <w:pPr>
        <w:widowControl w:val="false"/>
        <w:suppressAutoHyphens/>
        <w:autoSpaceDN w:val="false"/>
        <w:jc w:val="both"/>
        <w:textAlignment w:val="baseline"/>
      </w:pPr>
    </w:p>
    <w:p w:rsidRDefault="004C50C2" w:rsidP="009E79ED" w:rsidR="004C50C2">
      <w:pPr>
        <w:widowControl w:val="false"/>
        <w:suppressAutoHyphens/>
        <w:autoSpaceDN w:val="false"/>
        <w:jc w:val="both"/>
        <w:textAlignment w:val="baseline"/>
      </w:pPr>
    </w:p>
    <w:p w:rsidRDefault="004C50C2" w:rsidP="009E79ED" w:rsidR="004C50C2">
      <w:pPr>
        <w:widowControl w:val="false"/>
        <w:suppressAutoHyphens/>
        <w:autoSpaceDN w:val="false"/>
        <w:jc w:val="both"/>
        <w:textAlignment w:val="baseline"/>
      </w:pPr>
    </w:p>
    <w:p w:rsidRDefault="004C50C2" w:rsidP="004C50C2" w:rsidR="004C50C2">
      <w:pPr>
        <w:pStyle w:val="Odlomakpopisa"/>
        <w:numPr>
          <w:ilvl w:val="0"/>
          <w:numId w:val="19"/>
        </w:numPr>
        <w:jc w:val="both"/>
      </w:pPr>
      <w:r>
        <w:t xml:space="preserve">Iz </w:t>
      </w:r>
      <w:proofErr w:type="spellStart"/>
      <w:r>
        <w:t>kupovnine</w:t>
      </w:r>
      <w:proofErr w:type="spellEnd"/>
      <w:r>
        <w:t xml:space="preserve"> u iznosu od </w:t>
      </w:r>
      <w:r w:rsidRPr="004C50C2">
        <w:rPr>
          <w:b/>
        </w:rPr>
        <w:t>362.000,00 kn</w:t>
      </w:r>
      <w:r>
        <w:t xml:space="preserve"> dobivene prodajom nekretnine stečajnog dužnika i to: upisana kod </w:t>
      </w:r>
      <w:r w:rsidRPr="00EA5467">
        <w:t xml:space="preserve">Općinskog suda u Osijeku zemljišnoknjižni odjel Osijek zk.ul.br. </w:t>
      </w:r>
      <w:r w:rsidRPr="00A633F4">
        <w:rPr>
          <w:iCs/>
          <w:lang w:eastAsia="en-US"/>
        </w:rPr>
        <w:t xml:space="preserve">zk.ul.br. 17927, k.o. Osijek, </w:t>
      </w:r>
      <w:r w:rsidRPr="007E46BF">
        <w:rPr>
          <w:iCs/>
          <w:lang w:eastAsia="en-US"/>
        </w:rPr>
        <w:t xml:space="preserve">k.č.br. 5425/6 Kuća, upravna zgrada i trafostanica, Županijska ul. br. 21. i to </w:t>
      </w:r>
      <w:r w:rsidRPr="00EA5467">
        <w:rPr>
          <w:b/>
          <w:iCs/>
          <w:lang w:eastAsia="en-US"/>
        </w:rPr>
        <w:t>17. ETAŽA</w:t>
      </w:r>
      <w:r w:rsidRPr="007E46BF">
        <w:rPr>
          <w:iCs/>
          <w:lang w:eastAsia="en-US"/>
        </w:rPr>
        <w:t xml:space="preserve"> 117/10000 Prostorije ”E” označene svijetlo plavom bojom sastoje se  iz skladišta sa 85,31 m2</w:t>
      </w:r>
    </w:p>
    <w:p w:rsidRDefault="004C50C2" w:rsidP="004C50C2" w:rsidR="004C50C2">
      <w:pPr>
        <w:jc w:val="both"/>
      </w:pPr>
    </w:p>
    <w:p w:rsidRDefault="004C50C2" w:rsidP="004C50C2" w:rsidR="004C50C2" w:rsidRPr="0041463B">
      <w:pPr>
        <w:ind w:firstLine="708"/>
        <w:jc w:val="both"/>
        <w:rPr>
          <w:iCs/>
          <w:lang w:eastAsia="en-US"/>
        </w:rPr>
      </w:pPr>
      <w:r>
        <w:t xml:space="preserve">namiruju se: </w:t>
      </w:r>
    </w:p>
    <w:p w:rsidRDefault="004C50C2" w:rsidP="004C50C2" w:rsidR="004C50C2">
      <w:pPr>
        <w:jc w:val="both"/>
      </w:pPr>
    </w:p>
    <w:p w:rsidRDefault="004C50C2" w:rsidP="004C50C2" w:rsidR="004C50C2" w:rsidRPr="004C50C2">
      <w:pPr>
        <w:pStyle w:val="Odlomakpopisa"/>
        <w:numPr>
          <w:ilvl w:val="0"/>
          <w:numId w:val="13"/>
        </w:numPr>
        <w:jc w:val="both"/>
        <w:rPr>
          <w:iCs/>
        </w:rPr>
      </w:pPr>
      <w:r>
        <w:rPr>
          <w:b/>
          <w:iCs/>
        </w:rPr>
        <w:t xml:space="preserve">Troškovi utvrđenja tražbine (čl. 170 st. 1 SZ) u </w:t>
      </w:r>
      <w:r w:rsidRPr="007E46BF">
        <w:rPr>
          <w:b/>
          <w:iCs/>
        </w:rPr>
        <w:t>iznos</w:t>
      </w:r>
      <w:r>
        <w:rPr>
          <w:b/>
          <w:iCs/>
        </w:rPr>
        <w:t>u</w:t>
      </w:r>
      <w:r w:rsidRPr="007E46BF">
        <w:rPr>
          <w:b/>
          <w:iCs/>
        </w:rPr>
        <w:t xml:space="preserve"> od </w:t>
      </w:r>
      <w:bookmarkStart w:name="OLE_LINK24" w:id="6"/>
      <w:bookmarkStart w:name="OLE_LINK25" w:id="7"/>
      <w:r w:rsidRPr="007E46BF">
        <w:rPr>
          <w:b/>
          <w:iCs/>
        </w:rPr>
        <w:t xml:space="preserve">18.100,00 kn </w:t>
      </w:r>
      <w:bookmarkEnd w:id="6"/>
      <w:bookmarkEnd w:id="7"/>
      <w:r>
        <w:rPr>
          <w:iCs/>
        </w:rPr>
        <w:t>uplatom</w:t>
      </w:r>
      <w:r w:rsidRPr="007E46BF">
        <w:rPr>
          <w:iCs/>
        </w:rPr>
        <w:t xml:space="preserve"> na račun stečajnog dužnik</w:t>
      </w:r>
      <w:r w:rsidRPr="007E46BF">
        <w:t xml:space="preserve">a </w:t>
      </w:r>
      <w:bookmarkStart w:name="OLE_LINK18" w:id="8"/>
      <w:bookmarkStart w:name="OLE_LINK19" w:id="9"/>
      <w:r w:rsidRPr="007E46BF">
        <w:t>broj IBAN HR2625000091101382212</w:t>
      </w:r>
      <w:r>
        <w:t>, po pravomoćnosti ovoga Rješenja</w:t>
      </w:r>
      <w:r w:rsidRPr="00A633F4">
        <w:t>.</w:t>
      </w:r>
    </w:p>
    <w:bookmarkEnd w:id="8"/>
    <w:bookmarkEnd w:id="9"/>
    <w:p w:rsidRDefault="004C50C2" w:rsidP="004C50C2" w:rsidR="004C50C2" w:rsidRPr="007E46BF">
      <w:pPr>
        <w:pStyle w:val="Odlomakpopisa"/>
        <w:jc w:val="both"/>
        <w:rPr>
          <w:iCs/>
        </w:rPr>
      </w:pPr>
    </w:p>
    <w:p w:rsidRDefault="004C50C2" w:rsidP="004C50C2" w:rsidR="004C50C2" w:rsidRPr="007E46BF">
      <w:pPr>
        <w:pStyle w:val="Odlomakpopisa"/>
        <w:numPr>
          <w:ilvl w:val="0"/>
          <w:numId w:val="13"/>
        </w:numPr>
        <w:suppressAutoHyphens/>
        <w:jc w:val="both"/>
      </w:pPr>
      <w:r>
        <w:rPr>
          <w:b/>
          <w:iCs/>
        </w:rPr>
        <w:t xml:space="preserve">Troškovi unovčenja (čl. 170 st. 2 SZ) u iznosu od </w:t>
      </w:r>
      <w:bookmarkStart w:name="OLE_LINK23" w:id="10"/>
      <w:bookmarkStart w:name="OLE_LINK26" w:id="11"/>
      <w:bookmarkStart w:name="OLE_LINK27" w:id="12"/>
      <w:bookmarkStart w:name="OLE_LINK28" w:id="13"/>
      <w:r w:rsidRPr="007E46BF">
        <w:rPr>
          <w:b/>
          <w:iCs/>
        </w:rPr>
        <w:t>14.745,85 kn</w:t>
      </w:r>
      <w:bookmarkEnd w:id="10"/>
      <w:bookmarkEnd w:id="11"/>
      <w:bookmarkEnd w:id="12"/>
      <w:bookmarkEnd w:id="13"/>
      <w:r w:rsidRPr="007E46BF">
        <w:rPr>
          <w:iCs/>
        </w:rPr>
        <w:t>, koji iznos pojedinačno čine:</w:t>
      </w:r>
    </w:p>
    <w:p w:rsidRDefault="004C50C2" w:rsidP="004C50C2" w:rsidR="004C50C2" w:rsidRPr="007E46BF">
      <w:pPr>
        <w:pStyle w:val="Odlomakpopisa"/>
        <w:ind w:left="1416"/>
        <w:jc w:val="both"/>
      </w:pPr>
    </w:p>
    <w:p w:rsidRDefault="004C50C2" w:rsidP="004C50C2" w:rsidR="004C50C2" w:rsidRPr="007E46BF">
      <w:pPr>
        <w:pStyle w:val="Odlomakpopisa"/>
        <w:numPr>
          <w:ilvl w:val="0"/>
          <w:numId w:val="14"/>
        </w:numPr>
        <w:ind w:left="1068"/>
        <w:jc w:val="both"/>
        <w:rPr>
          <w:iCs/>
        </w:rPr>
      </w:pPr>
      <w:r w:rsidRPr="007E46BF">
        <w:rPr>
          <w:b/>
          <w:iCs/>
        </w:rPr>
        <w:t xml:space="preserve">iznos od 10.601,55 kn </w:t>
      </w:r>
      <w:r w:rsidRPr="007E46BF">
        <w:rPr>
          <w:iCs/>
        </w:rPr>
        <w:t>na ime alikvotnog dijela (1,82%) nagrade stečajnom upravitelju,</w:t>
      </w:r>
    </w:p>
    <w:p w:rsidRDefault="004C50C2" w:rsidP="004C50C2" w:rsidR="004C50C2" w:rsidRPr="007E46BF">
      <w:pPr>
        <w:pStyle w:val="Odlomakpopisa"/>
        <w:numPr>
          <w:ilvl w:val="0"/>
          <w:numId w:val="14"/>
        </w:numPr>
        <w:ind w:left="1068"/>
        <w:jc w:val="both"/>
        <w:rPr>
          <w:iCs/>
        </w:rPr>
      </w:pPr>
      <w:r w:rsidRPr="007E46BF">
        <w:rPr>
          <w:b/>
          <w:iCs/>
        </w:rPr>
        <w:t>iznos od 4.144,30</w:t>
      </w:r>
      <w:r w:rsidRPr="007E46BF">
        <w:rPr>
          <w:b/>
          <w:color w:val="000000"/>
        </w:rPr>
        <w:t xml:space="preserve"> kn</w:t>
      </w:r>
      <w:r w:rsidRPr="007E46BF">
        <w:rPr>
          <w:b/>
          <w:bCs/>
        </w:rPr>
        <w:t xml:space="preserve"> </w:t>
      </w:r>
      <w:r w:rsidRPr="007E46BF">
        <w:rPr>
          <w:iCs/>
        </w:rPr>
        <w:t>na ime stvarnih troškova vezanih uz predmetne nekretnine te navedeni iznos na ime troškova unovčenja uplatiti na račun stečajnog dužnik</w:t>
      </w:r>
      <w:r w:rsidRPr="007E46BF">
        <w:t>a broj IBAN HR2625000091101382212</w:t>
      </w:r>
      <w:r>
        <w:t>, po pravomoćnosti ovoga Rješenja</w:t>
      </w:r>
      <w:r w:rsidRPr="007E46BF">
        <w:t>.</w:t>
      </w:r>
    </w:p>
    <w:p w:rsidRDefault="004C50C2" w:rsidP="004C50C2" w:rsidR="004C50C2" w:rsidRPr="007E46BF">
      <w:pPr>
        <w:pStyle w:val="Odlomakpopisa"/>
        <w:ind w:left="1068"/>
        <w:jc w:val="both"/>
        <w:rPr>
          <w:iCs/>
        </w:rPr>
      </w:pPr>
    </w:p>
    <w:p w:rsidRDefault="004C50C2" w:rsidP="004C50C2" w:rsidR="004C50C2" w:rsidRPr="007E46BF">
      <w:pPr>
        <w:pStyle w:val="Odlomakpopisa"/>
        <w:rPr>
          <w:iCs/>
        </w:rPr>
      </w:pPr>
    </w:p>
    <w:p w:rsidRDefault="004C50C2" w:rsidP="004C50C2" w:rsidR="004C50C2" w:rsidRPr="00A633F4">
      <w:pPr>
        <w:pStyle w:val="Odlomakpopisa"/>
        <w:numPr>
          <w:ilvl w:val="0"/>
          <w:numId w:val="17"/>
        </w:numPr>
        <w:jc w:val="both"/>
        <w:rPr>
          <w:iCs/>
        </w:rPr>
      </w:pPr>
      <w:proofErr w:type="spellStart"/>
      <w:r>
        <w:rPr>
          <w:b/>
          <w:iCs/>
        </w:rPr>
        <w:t>Razlučni</w:t>
      </w:r>
      <w:proofErr w:type="spellEnd"/>
      <w:r>
        <w:rPr>
          <w:b/>
          <w:iCs/>
        </w:rPr>
        <w:t xml:space="preserve"> vjerovnik</w:t>
      </w:r>
      <w:r w:rsidRPr="007E46BF">
        <w:t xml:space="preserve"> </w:t>
      </w:r>
      <w:r w:rsidRPr="007E46BF">
        <w:rPr>
          <w:iCs/>
        </w:rPr>
        <w:t xml:space="preserve">H-ABDUCO D.O.O., OIB: 13667298928, ZAGREB, SLAVONSKA AVENIJA 6-A </w:t>
      </w:r>
      <w:r>
        <w:rPr>
          <w:iCs/>
        </w:rPr>
        <w:t xml:space="preserve">u iznosu od </w:t>
      </w:r>
      <w:r>
        <w:rPr>
          <w:b/>
          <w:iCs/>
        </w:rPr>
        <w:t xml:space="preserve">329.154,15 kn </w:t>
      </w:r>
      <w:r w:rsidRPr="007E46BF">
        <w:rPr>
          <w:iCs/>
        </w:rPr>
        <w:t>uplatom na račun IBAN broj HR91 2402 0061 1008 3189 3 s pozivom na broj:</w:t>
      </w:r>
      <w:r w:rsidRPr="007E46BF">
        <w:t xml:space="preserve"> </w:t>
      </w:r>
      <w:r w:rsidRPr="007E46BF">
        <w:rPr>
          <w:iCs/>
        </w:rPr>
        <w:t>107140578-570013917, model: 00</w:t>
      </w:r>
      <w:r>
        <w:rPr>
          <w:iCs/>
        </w:rPr>
        <w:t xml:space="preserve">, </w:t>
      </w:r>
      <w:r>
        <w:t>po pravomoćnosti ovoga Rješenja</w:t>
      </w:r>
      <w:r w:rsidRPr="00A633F4">
        <w:t>.</w:t>
      </w:r>
    </w:p>
    <w:p w:rsidRDefault="004C50C2" w:rsidP="004C50C2" w:rsidR="004C50C2" w:rsidRPr="007E46BF">
      <w:pPr>
        <w:pStyle w:val="Odlomakpopisa"/>
        <w:jc w:val="both"/>
        <w:rPr>
          <w:iCs/>
        </w:rPr>
      </w:pPr>
      <w:r w:rsidRPr="007E46BF">
        <w:rPr>
          <w:iCs/>
        </w:rPr>
        <w:t xml:space="preserve">                     </w:t>
      </w:r>
    </w:p>
    <w:p w:rsidRDefault="004C50C2" w:rsidP="004C50C2" w:rsidR="004C50C2">
      <w:pPr>
        <w:pStyle w:val="Odlomakpopisa"/>
        <w:widowControl w:val="false"/>
        <w:suppressAutoHyphens/>
        <w:autoSpaceDN w:val="false"/>
        <w:ind w:left="780"/>
        <w:jc w:val="both"/>
        <w:textAlignment w:val="baseline"/>
      </w:pPr>
    </w:p>
    <w:p w:rsidRDefault="0041463B" w:rsidP="0041463B" w:rsidR="0041463B" w:rsidRPr="00654005">
      <w:pPr>
        <w:widowControl w:val="false"/>
        <w:suppressAutoHyphens/>
        <w:autoSpaceDN w:val="false"/>
        <w:ind w:firstLine="708"/>
        <w:jc w:val="both"/>
        <w:textAlignment w:val="baseline"/>
      </w:pPr>
      <w:r>
        <w:t xml:space="preserve">II   Računovodstvo Trgovačkog suda u Osijeku izvršiti će prijenos navedenih sredstava s kartice predmeta i to iznosa od </w:t>
      </w:r>
      <w:r w:rsidR="00AE707C">
        <w:rPr>
          <w:b/>
        </w:rPr>
        <w:t>84.958,21</w:t>
      </w:r>
      <w:r w:rsidRPr="005D6D4B">
        <w:rPr>
          <w:b/>
        </w:rPr>
        <w:t xml:space="preserve"> kn</w:t>
      </w:r>
      <w:r>
        <w:t xml:space="preserve"> na žiro račun stečajnog dužnika broj IBAN HR2625000091101382212 te iznos od </w:t>
      </w:r>
      <w:r w:rsidR="00AE707C">
        <w:rPr>
          <w:b/>
        </w:rPr>
        <w:t>882.041,79</w:t>
      </w:r>
      <w:r w:rsidRPr="00312E10">
        <w:rPr>
          <w:b/>
        </w:rPr>
        <w:t xml:space="preserve"> kn</w:t>
      </w:r>
      <w:r>
        <w:t xml:space="preserve"> na žiro račun </w:t>
      </w:r>
      <w:proofErr w:type="spellStart"/>
      <w:r>
        <w:t>razlučnog</w:t>
      </w:r>
      <w:proofErr w:type="spellEnd"/>
      <w:r>
        <w:t xml:space="preserve"> vjerovnika </w:t>
      </w:r>
      <w:r w:rsidR="00AE707C" w:rsidRPr="007E46BF">
        <w:rPr>
          <w:iCs/>
        </w:rPr>
        <w:t>H-ABDUCO D.O.O., OIB: 13667298928, ZAGREB, SLAVONSKA AVENIJA 6-A</w:t>
      </w:r>
      <w:r w:rsidR="00AE707C">
        <w:rPr>
          <w:iCs/>
        </w:rPr>
        <w:t xml:space="preserve"> broj </w:t>
      </w:r>
      <w:r w:rsidR="00AE707C" w:rsidRPr="007E46BF">
        <w:rPr>
          <w:iCs/>
        </w:rPr>
        <w:t>IBAN broj HR91 2402 0061 1008 3189 3 s pozivom na broj:</w:t>
      </w:r>
      <w:r w:rsidR="00AE707C" w:rsidRPr="007E46BF">
        <w:t xml:space="preserve"> </w:t>
      </w:r>
      <w:r w:rsidR="00AE707C" w:rsidRPr="007E46BF">
        <w:rPr>
          <w:iCs/>
        </w:rPr>
        <w:t>107140578-570013917, model: 00</w:t>
      </w:r>
      <w:r>
        <w:t xml:space="preserve">, </w:t>
      </w:r>
      <w:r w:rsidRPr="00866574">
        <w:rPr>
          <w:b/>
        </w:rPr>
        <w:t>po pravomoćnosti ovog rješenja.</w:t>
      </w:r>
    </w:p>
    <w:p w:rsidRDefault="003C4055" w:rsidP="001E15EB" w:rsidR="003C4055">
      <w:pPr>
        <w:jc w:val="both"/>
      </w:pPr>
    </w:p>
    <w:p w:rsidRDefault="005A270B" w:rsidP="00654005" w:rsidR="005A270B">
      <w:pPr>
        <w:jc w:val="center"/>
      </w:pPr>
      <w:r>
        <w:t>Obrazloženje</w:t>
      </w:r>
    </w:p>
    <w:p w:rsidRDefault="005A270B" w:rsidP="007E6580" w:rsidR="005A270B">
      <w:pPr>
        <w:jc w:val="both"/>
      </w:pPr>
    </w:p>
    <w:p w:rsidRDefault="00951FF4" w:rsidP="007E6580" w:rsidR="00951FF4">
      <w:pPr>
        <w:jc w:val="both"/>
      </w:pPr>
    </w:p>
    <w:p w:rsidRDefault="005A270B" w:rsidP="00951FF4" w:rsidR="00905735">
      <w:pPr>
        <w:ind w:firstLine="708"/>
        <w:jc w:val="both"/>
      </w:pPr>
      <w:r>
        <w:t>Stečajn</w:t>
      </w:r>
      <w:r w:rsidR="001E15EB">
        <w:t>i</w:t>
      </w:r>
      <w:r>
        <w:t xml:space="preserve"> upravitelj u stečajnom predmetu </w:t>
      </w:r>
      <w:r w:rsidR="00AE707C">
        <w:t xml:space="preserve"> </w:t>
      </w:r>
      <w:r w:rsidR="00D72EB1" w:rsidRPr="00756BEB">
        <w:rPr>
          <w:b/>
        </w:rPr>
        <w:t xml:space="preserve">SLAVONIJATEKSTIL d.d. za trgovinu, </w:t>
      </w:r>
      <w:r w:rsidR="00AE707C">
        <w:rPr>
          <w:b/>
        </w:rPr>
        <w:t>"</w:t>
      </w:r>
      <w:r w:rsidR="00D72EB1" w:rsidRPr="00756BEB">
        <w:rPr>
          <w:b/>
        </w:rPr>
        <w:t>u stečaju</w:t>
      </w:r>
      <w:r w:rsidR="00AE707C">
        <w:rPr>
          <w:b/>
        </w:rPr>
        <w:t>"</w:t>
      </w:r>
      <w:r w:rsidR="00D72EB1" w:rsidRPr="00756BEB">
        <w:rPr>
          <w:b/>
        </w:rPr>
        <w:t>, Osijek, Ulica jablanova 43, OIB: 31597274996, MBS: 030003148</w:t>
      </w:r>
      <w:r w:rsidR="00D72EB1">
        <w:rPr>
          <w:b/>
        </w:rPr>
        <w:t xml:space="preserve"> </w:t>
      </w:r>
      <w:r>
        <w:t>objavi</w:t>
      </w:r>
      <w:r w:rsidR="001E15EB">
        <w:t>o</w:t>
      </w:r>
      <w:r>
        <w:t xml:space="preserve"> je diobu </w:t>
      </w:r>
      <w:proofErr w:type="spellStart"/>
      <w:r>
        <w:t>kupovnine</w:t>
      </w:r>
      <w:proofErr w:type="spellEnd"/>
      <w:r>
        <w:t xml:space="preserve"> za </w:t>
      </w:r>
      <w:r w:rsidR="00AE707C">
        <w:t>u izreci navedene nekretnine</w:t>
      </w:r>
      <w:r w:rsidR="00905735">
        <w:rPr>
          <w:iCs/>
          <w:lang w:eastAsia="en-US"/>
        </w:rPr>
        <w:t>.</w:t>
      </w:r>
    </w:p>
    <w:p w:rsidRDefault="00312E10" w:rsidP="005A270B" w:rsidR="006E5710">
      <w:pPr>
        <w:ind w:firstLine="708"/>
        <w:jc w:val="both"/>
      </w:pPr>
      <w:r>
        <w:t xml:space="preserve"> </w:t>
      </w:r>
    </w:p>
    <w:p w:rsidRDefault="006E5710" w:rsidP="00387086" w:rsidR="005A270B">
      <w:pPr>
        <w:ind w:firstLine="708"/>
        <w:jc w:val="both"/>
      </w:pPr>
      <w:r>
        <w:t xml:space="preserve">Nakon održanog ročišta dana </w:t>
      </w:r>
      <w:r w:rsidR="00AE707C">
        <w:t>8. studenog</w:t>
      </w:r>
      <w:r w:rsidR="00905735">
        <w:t xml:space="preserve"> 2018.</w:t>
      </w:r>
      <w:r w:rsidR="003C4055">
        <w:t xml:space="preserve"> g.</w:t>
      </w:r>
      <w:r>
        <w:t xml:space="preserve"> za diobu </w:t>
      </w:r>
      <w:proofErr w:type="spellStart"/>
      <w:r>
        <w:t>kupovnine</w:t>
      </w:r>
      <w:proofErr w:type="spellEnd"/>
      <w:r>
        <w:t xml:space="preserve"> stekli su se uvjeti</w:t>
      </w:r>
      <w:r w:rsidR="005A270B">
        <w:t xml:space="preserve"> za namirenje u izreci navedenog </w:t>
      </w:r>
      <w:proofErr w:type="spellStart"/>
      <w:r w:rsidR="005A270B">
        <w:t>razlučnog</w:t>
      </w:r>
      <w:proofErr w:type="spellEnd"/>
      <w:r w:rsidR="005A270B">
        <w:t xml:space="preserve"> vjerovnika </w:t>
      </w:r>
      <w:r w:rsidR="00AE707C">
        <w:t>H-</w:t>
      </w:r>
      <w:proofErr w:type="spellStart"/>
      <w:r w:rsidR="00AE707C">
        <w:t>Abduco</w:t>
      </w:r>
      <w:proofErr w:type="spellEnd"/>
      <w:r w:rsidR="00AE707C">
        <w:t xml:space="preserve"> d.o.o. Zagreb koji se podneskom od 6. studenog 2018. g. suglasio s prijedlogom za diobu </w:t>
      </w:r>
      <w:proofErr w:type="spellStart"/>
      <w:r w:rsidR="00AE707C">
        <w:t>kupovnine</w:t>
      </w:r>
      <w:proofErr w:type="spellEnd"/>
      <w:r w:rsidR="00AE707C">
        <w:t xml:space="preserve"> stečajnog upravitelja iz podneska od 18.10.2018. g. te istu prihvatio a ujedno dostavio izvadak iz poslovnih knjiga o visini i stanju tražbine osigurane </w:t>
      </w:r>
      <w:proofErr w:type="spellStart"/>
      <w:r w:rsidR="00AE707C">
        <w:t>razlučnim</w:t>
      </w:r>
      <w:proofErr w:type="spellEnd"/>
      <w:r w:rsidR="00AE707C">
        <w:t xml:space="preserve"> (založnim) pravima</w:t>
      </w:r>
      <w:r w:rsidR="00D72EB1">
        <w:t xml:space="preserve"> </w:t>
      </w:r>
      <w:r w:rsidR="00AE707C">
        <w:t xml:space="preserve">u </w:t>
      </w:r>
      <w:r w:rsidR="00AE707C">
        <w:lastRenderedPageBreak/>
        <w:t xml:space="preserve">nazočnosti stečajnog upravitelja </w:t>
      </w:r>
      <w:r w:rsidR="005A270B">
        <w:t>te uzimajući u obzir podatke iz spisa i iz zemljišnih knjiga temeljem čl. 105 i 118 Ovršnog zakona ("Narodne novine" broj 112/12 i 25/13  u daljnjem tekstu OZ) u vezi s čl. 164 Stečajnog zakona ("Narodne novine" broj 44/96, 29/99, 129/00, 123/03, 197/03  187/04, 82/06,  116/10, 25/12 i 133/12  u daljnjem tekstu SZ) doneseno je rješenje kao u izreci.</w:t>
      </w:r>
    </w:p>
    <w:p w:rsidRDefault="009E79ED" w:rsidP="00387086" w:rsidR="009E79ED">
      <w:pPr>
        <w:ind w:firstLine="708"/>
        <w:jc w:val="both"/>
      </w:pPr>
    </w:p>
    <w:p w:rsidRDefault="009E79ED" w:rsidP="00387086" w:rsidR="009E79ED">
      <w:pPr>
        <w:ind w:firstLine="708"/>
        <w:jc w:val="both"/>
      </w:pPr>
    </w:p>
    <w:p w:rsidRDefault="00BA4469" w:rsidP="00B57961" w:rsidR="00BA4469"/>
    <w:p w:rsidRDefault="00752878" w:rsidP="00752878" w:rsidR="00B57961">
      <w:pPr>
        <w:jc w:val="center"/>
      </w:pPr>
      <w:r>
        <w:t xml:space="preserve">U Osijeku </w:t>
      </w:r>
      <w:r w:rsidR="00AE707C">
        <w:t>14</w:t>
      </w:r>
      <w:r w:rsidR="00EE7F71">
        <w:t>. studenog</w:t>
      </w:r>
      <w:r w:rsidR="00905735">
        <w:t xml:space="preserve"> 2018. g.</w:t>
      </w:r>
    </w:p>
    <w:p w:rsidRDefault="009E79ED" w:rsidP="00752878" w:rsidR="009E79ED">
      <w:pPr>
        <w:jc w:val="center"/>
      </w:pPr>
    </w:p>
    <w:p w:rsidRDefault="009E79ED" w:rsidP="00752878" w:rsidR="009E79ED">
      <w:pPr>
        <w:jc w:val="center"/>
      </w:pPr>
    </w:p>
    <w:p w:rsidRDefault="00B57961" w:rsidP="00B57961" w:rsidR="00B57961"/>
    <w:p w:rsidRDefault="00BA4469" w:rsidP="00B57961" w:rsidR="00BA4469"/>
    <w:p w:rsidRDefault="00B57961" w:rsidP="00B57961" w:rsidR="00B57961">
      <w:r>
        <w:t>Zapisničar</w:t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2F474D">
        <w:tab/>
      </w:r>
      <w:r w:rsidR="00A30E36">
        <w:t>STEČAJNA SUTKINJA</w:t>
      </w:r>
    </w:p>
    <w:p w:rsidRDefault="00B57961" w:rsidP="00B57961" w:rsidR="00B57961">
      <w:r>
        <w:t>Danijela Sekulić</w:t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A30E36">
        <w:tab/>
        <w:t xml:space="preserve">                  </w:t>
      </w:r>
      <w:r w:rsidR="002F474D">
        <w:t xml:space="preserve">    Nada Roso</w:t>
      </w:r>
    </w:p>
    <w:p w:rsidRDefault="009E79ED" w:rsidP="00B57961" w:rsidR="009E79ED"/>
    <w:p w:rsidRDefault="009E79ED" w:rsidP="00B57961" w:rsidR="009E79ED"/>
    <w:p w:rsidRDefault="00B57961" w:rsidP="007E6580" w:rsidR="00B57961">
      <w:r>
        <w:t xml:space="preserve">          </w:t>
      </w:r>
    </w:p>
    <w:p w:rsidRDefault="00B57961" w:rsidP="00B57961" w:rsidR="00B57961">
      <w:r>
        <w:t>POUKA O PRAVNOM LIJEKU:</w:t>
      </w:r>
    </w:p>
    <w:p w:rsidRDefault="00B57961" w:rsidP="00B57961" w:rsidR="00B57961">
      <w:r>
        <w:t>Protiv ovog rješenja nezadovoljna stranka može izjaviti žalbu Visokom trgovačkom sudu Republike Hrvatske u Zagrebu u roku od 8 dana u 3 primjerka putem ovog suda.</w:t>
      </w:r>
    </w:p>
    <w:p w:rsidRDefault="001E15EB" w:rsidP="00B57961" w:rsidR="001E15EB"/>
    <w:p w:rsidRDefault="009E79ED" w:rsidP="00B57961" w:rsidR="009E79ED"/>
    <w:p w:rsidRDefault="009E79ED" w:rsidP="00B57961" w:rsidR="009E79ED"/>
    <w:p w:rsidRDefault="00B57961" w:rsidP="00B57961" w:rsidR="00B57961">
      <w:r>
        <w:t>DNA</w:t>
      </w:r>
    </w:p>
    <w:p w:rsidRDefault="00384B1D" w:rsidP="00F532F9" w:rsidR="00752878">
      <w:pPr>
        <w:pStyle w:val="Odlomakpopisa"/>
        <w:numPr>
          <w:ilvl w:val="0"/>
          <w:numId w:val="3"/>
        </w:numPr>
        <w:rPr>
          <w:sz w:val="22"/>
          <w:szCs w:val="22"/>
        </w:rPr>
      </w:pPr>
      <w:r w:rsidRPr="005B1841">
        <w:rPr>
          <w:sz w:val="22"/>
          <w:szCs w:val="22"/>
        </w:rPr>
        <w:t xml:space="preserve">St. upravitelj </w:t>
      </w:r>
      <w:r w:rsidR="00D72EB1">
        <w:rPr>
          <w:sz w:val="22"/>
          <w:szCs w:val="22"/>
        </w:rPr>
        <w:t>Tihomir Zec</w:t>
      </w:r>
    </w:p>
    <w:p w:rsidRDefault="00AE707C" w:rsidP="00F532F9" w:rsidR="00AE707C" w:rsidRPr="005B1841">
      <w:pPr>
        <w:pStyle w:val="Odlomakpopisa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H-</w:t>
      </w:r>
      <w:proofErr w:type="spellStart"/>
      <w:r>
        <w:rPr>
          <w:sz w:val="22"/>
          <w:szCs w:val="22"/>
        </w:rPr>
        <w:t>Abduco</w:t>
      </w:r>
      <w:proofErr w:type="spellEnd"/>
      <w:r>
        <w:rPr>
          <w:sz w:val="22"/>
          <w:szCs w:val="22"/>
        </w:rPr>
        <w:t xml:space="preserve"> d.o.o. Zagreb, Slavonska avenija 6-A</w:t>
      </w:r>
    </w:p>
    <w:p w:rsidRDefault="003C4055" w:rsidP="00F43DEF" w:rsidR="005B1841" w:rsidRPr="005B1841">
      <w:pPr>
        <w:pStyle w:val="Odlomakpopisa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e-</w:t>
      </w:r>
      <w:proofErr w:type="spellStart"/>
      <w:r w:rsidR="005B1841" w:rsidRPr="005B1841">
        <w:rPr>
          <w:sz w:val="22"/>
          <w:szCs w:val="22"/>
        </w:rPr>
        <w:t>ogl</w:t>
      </w:r>
      <w:proofErr w:type="spellEnd"/>
      <w:r w:rsidR="005B1841" w:rsidRPr="005B1841">
        <w:rPr>
          <w:sz w:val="22"/>
          <w:szCs w:val="22"/>
        </w:rPr>
        <w:t>. pl.</w:t>
      </w:r>
      <w:r w:rsidR="009E79ED">
        <w:rPr>
          <w:sz w:val="22"/>
          <w:szCs w:val="22"/>
        </w:rPr>
        <w:t xml:space="preserve"> </w:t>
      </w:r>
      <w:r w:rsidR="00AE707C">
        <w:rPr>
          <w:sz w:val="22"/>
          <w:szCs w:val="22"/>
        </w:rPr>
        <w:t>uz izvješće st. uprav. od 12.11.2018. g. – u spisu</w:t>
      </w:r>
    </w:p>
    <w:p w:rsidRDefault="00AE707C" w:rsidP="00354434" w:rsidR="00354434" w:rsidRPr="005B1841">
      <w:pPr>
        <w:pStyle w:val="Odlomakpopisa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k-14.12.</w:t>
      </w:r>
    </w:p>
    <w:p w:rsidRDefault="00DB052E" w:rsidR="00DB052E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9E79ED" w:rsidR="009E79ED">
      <w:pPr>
        <w:rPr>
          <w:sz w:val="22"/>
          <w:szCs w:val="22"/>
        </w:rPr>
      </w:pPr>
    </w:p>
    <w:p w:rsidRDefault="009E79ED" w:rsidR="009E79ED">
      <w:pPr>
        <w:rPr>
          <w:sz w:val="22"/>
          <w:szCs w:val="22"/>
        </w:rPr>
      </w:pPr>
    </w:p>
    <w:p w:rsidRDefault="009E79ED" w:rsidR="009E79ED">
      <w:pPr>
        <w:rPr>
          <w:sz w:val="22"/>
          <w:szCs w:val="22"/>
        </w:rPr>
      </w:pPr>
    </w:p>
    <w:p w:rsidRDefault="009E79ED" w:rsidR="009E79ED">
      <w:pPr>
        <w:rPr>
          <w:sz w:val="22"/>
          <w:szCs w:val="22"/>
        </w:rPr>
      </w:pPr>
    </w:p>
    <w:p w:rsidRDefault="009E79ED" w:rsidR="009E79ED">
      <w:pPr>
        <w:rPr>
          <w:sz w:val="22"/>
          <w:szCs w:val="22"/>
        </w:rPr>
      </w:pPr>
    </w:p>
    <w:p w:rsidRDefault="009E79ED" w:rsidR="009E79ED">
      <w:pPr>
        <w:rPr>
          <w:sz w:val="22"/>
          <w:szCs w:val="22"/>
        </w:rPr>
      </w:pPr>
    </w:p>
    <w:p w:rsidRDefault="009E79ED" w:rsidR="009E79ED">
      <w:pPr>
        <w:rPr>
          <w:sz w:val="22"/>
          <w:szCs w:val="22"/>
        </w:rPr>
      </w:pPr>
    </w:p>
    <w:p w:rsidRDefault="009E79ED" w:rsidR="009E79ED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  <w:bookmarkStart w:name="_GoBack" w:id="14"/>
      <w:bookmarkEnd w:id="14"/>
    </w:p>
    <w:sectPr w:rsidR="003C4055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4155" w:rsidP="00752878" w:rsidR="00E44155">
      <w:r>
        <w:separator/>
      </w:r>
    </w:p>
  </w:endnote>
  <w:endnote w:id="0" w:type="continuationSeparator">
    <w:p w:rsidRDefault="00E44155" w:rsidP="00752878" w:rsidR="00E441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4155" w:rsidP="00752878" w:rsidR="00E44155">
      <w:r>
        <w:separator/>
      </w:r>
    </w:p>
  </w:footnote>
  <w:footnote w:id="0" w:type="continuationSeparator">
    <w:p w:rsidRDefault="00E44155" w:rsidP="00752878" w:rsidR="00E441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35255533"/>
      <w:docPartObj>
        <w:docPartGallery w:val="Page Numbers (Top of Page)"/>
        <w:docPartUnique/>
      </w:docPartObj>
    </w:sdtPr>
    <w:sdtEndPr/>
    <w:sdtContent>
      <w:p w:rsidRDefault="00752878" w:rsidR="0075287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4439">
          <w:rPr>
            <w:noProof/>
          </w:rPr>
          <w:t>1</w:t>
        </w:r>
        <w:r>
          <w:fldChar w:fldCharType="end"/>
        </w:r>
      </w:p>
    </w:sdtContent>
  </w:sdt>
  <w:p w:rsidRDefault="004C50C2" w:rsidP="009E79ED" w:rsidR="009E79ED">
    <w:pPr>
      <w:jc w:val="right"/>
    </w:pPr>
    <w:r>
      <w:t xml:space="preserve">Broj: </w:t>
    </w:r>
    <w:r w:rsidR="00EE7F71">
      <w:t>6 St-294/12-27</w:t>
    </w:r>
    <w:r>
      <w:t>7</w:t>
    </w:r>
  </w:p>
  <w:p w:rsidRDefault="00752878" w:rsidP="009E79ED" w:rsidR="0075287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10C98"/>
    <w:multiLevelType w:val="hybridMultilevel"/>
    <w:tmpl w:val="E776172C"/>
    <w:lvl w:tplc="224C2648" w:ilvl="0">
      <w:start w:val="1"/>
      <w:numFmt w:val="decimal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52B7AAB"/>
    <w:multiLevelType w:val="hybridMultilevel"/>
    <w:tmpl w:val="4B16D890"/>
    <w:lvl w:tplc="DEDAD740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21B4474"/>
    <w:multiLevelType w:val="hybridMultilevel"/>
    <w:tmpl w:val="975AC3AA"/>
    <w:lvl w:tplc="5F0EF3C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2712403"/>
    <w:multiLevelType w:val="hybridMultilevel"/>
    <w:tmpl w:val="9CC6E356"/>
    <w:lvl w:tplc="393AC51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12DC2652"/>
    <w:multiLevelType w:val="hybridMultilevel"/>
    <w:tmpl w:val="136A06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BF94D74"/>
    <w:multiLevelType w:val="hybridMultilevel"/>
    <w:tmpl w:val="D840AB00"/>
    <w:lvl w:tplc="FF9A712A" w:ilvl="0">
      <w:start w:val="1"/>
      <w:numFmt w:val="decimal"/>
      <w:lvlText w:val="%1."/>
      <w:lvlJc w:val="left"/>
      <w:pPr>
        <w:ind w:hanging="360" w:left="720"/>
      </w:pPr>
      <w:rPr>
        <w:rFonts w:cs="Arial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3095726"/>
    <w:multiLevelType w:val="hybridMultilevel"/>
    <w:tmpl w:val="F266D572"/>
    <w:lvl w:tplc="B634652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7">
    <w:nsid w:val="3CA006A1"/>
    <w:multiLevelType w:val="hybridMultilevel"/>
    <w:tmpl w:val="34D88E92"/>
    <w:lvl w:tplc="C79AE3DC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426F615D"/>
    <w:multiLevelType w:val="hybridMultilevel"/>
    <w:tmpl w:val="7EA2785C"/>
    <w:lvl w:tplc="4ED0DC50" w:ilvl="0">
      <w:start w:val="1"/>
      <w:numFmt w:val="decimal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48A6442C"/>
    <w:multiLevelType w:val="hybridMultilevel"/>
    <w:tmpl w:val="BA3AD038"/>
    <w:lvl w:tplc="1520EBE2" w:ilvl="0">
      <w:start w:val="1"/>
      <w:numFmt w:val="decimal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4C63452D"/>
    <w:multiLevelType w:val="hybridMultilevel"/>
    <w:tmpl w:val="F7004566"/>
    <w:lvl w:tplc="D46E1034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5DB81FB5"/>
    <w:multiLevelType w:val="hybridMultilevel"/>
    <w:tmpl w:val="0D18CF0A"/>
    <w:lvl w:tplc="11C04A76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5FBD1764"/>
    <w:multiLevelType w:val="hybridMultilevel"/>
    <w:tmpl w:val="E9E2492A"/>
    <w:lvl w:tplc="4F888EEE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659D065C"/>
    <w:multiLevelType w:val="hybridMultilevel"/>
    <w:tmpl w:val="FB58103C"/>
    <w:lvl w:tplc="F228783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67834BFF"/>
    <w:multiLevelType w:val="hybridMultilevel"/>
    <w:tmpl w:val="C2909386"/>
    <w:lvl w:tplc="328C8228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5">
    <w:nsid w:val="6D2E4A80"/>
    <w:multiLevelType w:val="hybridMultilevel"/>
    <w:tmpl w:val="28BCFC62"/>
    <w:lvl w:tplc="2482F994" w:ilvl="0">
      <w:start w:val="2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726E3197"/>
    <w:multiLevelType w:val="hybridMultilevel"/>
    <w:tmpl w:val="7EC033DC"/>
    <w:lvl w:tplc="F796E8B2" w:ilvl="0">
      <w:start w:val="2"/>
      <w:numFmt w:val="lowerLetter"/>
      <w:lvlText w:val="%1)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7">
    <w:nsid w:val="7EF67191"/>
    <w:multiLevelType w:val="hybridMultilevel"/>
    <w:tmpl w:val="73340794"/>
    <w:lvl w:tplc="12AA8024" w:ilvl="0">
      <w:start w:val="9"/>
      <w:numFmt w:val="bullet"/>
      <w:lvlText w:val="-"/>
      <w:lvlJc w:val="left"/>
      <w:pPr>
        <w:ind w:hanging="360" w:left="1068"/>
      </w:pPr>
      <w:rPr>
        <w:rFonts w:cs="Times New Roman" w:eastAsia="Times New Roman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7"/>
  </w:num>
  <w:num w:numId="5">
    <w:abstractNumId w:val="6"/>
  </w:num>
  <w:num w:numId="6">
    <w:abstractNumId w:val="10"/>
  </w:num>
  <w:num w:numId="7">
    <w:abstractNumId w:val="8"/>
  </w:num>
  <w:num w:numId="8">
    <w:abstractNumId w:val="0"/>
  </w:num>
  <w:num w:numId="9">
    <w:abstractNumId w:val="3"/>
  </w:num>
  <w:num w:numId="10">
    <w:abstractNumId w:val="15"/>
  </w:num>
  <w:num w:numId="11">
    <w:abstractNumId w:val="16"/>
  </w:num>
  <w:num w:numId="12">
    <w:abstractNumId w:val="17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1"/>
  </w:num>
  <w:num w:numId="16">
    <w:abstractNumId w:val="12"/>
  </w:num>
  <w:num w:numId="17">
    <w:abstractNumId w:val="5"/>
  </w:num>
  <w:num w:numId="18">
    <w:abstractNumId w:val="9"/>
  </w:num>
  <w:num w:numId="19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7961"/>
    <w:rsid w:val="000B127F"/>
    <w:rsid w:val="000B2061"/>
    <w:rsid w:val="000D1943"/>
    <w:rsid w:val="00104DD5"/>
    <w:rsid w:val="00132964"/>
    <w:rsid w:val="0016585B"/>
    <w:rsid w:val="00171F06"/>
    <w:rsid w:val="00193CDF"/>
    <w:rsid w:val="001E15EB"/>
    <w:rsid w:val="00231ADE"/>
    <w:rsid w:val="00286473"/>
    <w:rsid w:val="0029617D"/>
    <w:rsid w:val="002E476F"/>
    <w:rsid w:val="002F474D"/>
    <w:rsid w:val="002F666E"/>
    <w:rsid w:val="00312E10"/>
    <w:rsid w:val="00342CA8"/>
    <w:rsid w:val="00354434"/>
    <w:rsid w:val="00354FE8"/>
    <w:rsid w:val="00384B1D"/>
    <w:rsid w:val="00387086"/>
    <w:rsid w:val="003A398E"/>
    <w:rsid w:val="003C094D"/>
    <w:rsid w:val="003C4055"/>
    <w:rsid w:val="0041463B"/>
    <w:rsid w:val="004178DC"/>
    <w:rsid w:val="00433CB7"/>
    <w:rsid w:val="004571B5"/>
    <w:rsid w:val="004932E0"/>
    <w:rsid w:val="004C50C2"/>
    <w:rsid w:val="004D33F6"/>
    <w:rsid w:val="004E4439"/>
    <w:rsid w:val="004F003C"/>
    <w:rsid w:val="00533068"/>
    <w:rsid w:val="00555597"/>
    <w:rsid w:val="0055774B"/>
    <w:rsid w:val="00573E91"/>
    <w:rsid w:val="005A270B"/>
    <w:rsid w:val="005B1841"/>
    <w:rsid w:val="005D6D4B"/>
    <w:rsid w:val="00644869"/>
    <w:rsid w:val="00650C92"/>
    <w:rsid w:val="00654005"/>
    <w:rsid w:val="006E5710"/>
    <w:rsid w:val="0072294E"/>
    <w:rsid w:val="00742BAB"/>
    <w:rsid w:val="00752878"/>
    <w:rsid w:val="00756BEB"/>
    <w:rsid w:val="00756F2C"/>
    <w:rsid w:val="007635CF"/>
    <w:rsid w:val="007C771B"/>
    <w:rsid w:val="007E2F9A"/>
    <w:rsid w:val="007E6580"/>
    <w:rsid w:val="007F60F2"/>
    <w:rsid w:val="008063D5"/>
    <w:rsid w:val="00820A2C"/>
    <w:rsid w:val="008214D8"/>
    <w:rsid w:val="00866574"/>
    <w:rsid w:val="0086789B"/>
    <w:rsid w:val="008920B6"/>
    <w:rsid w:val="00892557"/>
    <w:rsid w:val="00894B56"/>
    <w:rsid w:val="008A371A"/>
    <w:rsid w:val="008C5AD0"/>
    <w:rsid w:val="008E3750"/>
    <w:rsid w:val="008F2DEB"/>
    <w:rsid w:val="00905735"/>
    <w:rsid w:val="00924F04"/>
    <w:rsid w:val="00932CFA"/>
    <w:rsid w:val="00932F06"/>
    <w:rsid w:val="00935DB5"/>
    <w:rsid w:val="0093692A"/>
    <w:rsid w:val="00944B83"/>
    <w:rsid w:val="00951FF4"/>
    <w:rsid w:val="0095474F"/>
    <w:rsid w:val="00956E13"/>
    <w:rsid w:val="009E79ED"/>
    <w:rsid w:val="00A263BB"/>
    <w:rsid w:val="00A30E36"/>
    <w:rsid w:val="00A40595"/>
    <w:rsid w:val="00A55238"/>
    <w:rsid w:val="00A57BF1"/>
    <w:rsid w:val="00A766E0"/>
    <w:rsid w:val="00AE707C"/>
    <w:rsid w:val="00AF50EB"/>
    <w:rsid w:val="00B57961"/>
    <w:rsid w:val="00B70336"/>
    <w:rsid w:val="00BA3C78"/>
    <w:rsid w:val="00BA4469"/>
    <w:rsid w:val="00BC089F"/>
    <w:rsid w:val="00BC4D67"/>
    <w:rsid w:val="00C06C57"/>
    <w:rsid w:val="00C82FAD"/>
    <w:rsid w:val="00C910E8"/>
    <w:rsid w:val="00CA38CE"/>
    <w:rsid w:val="00CD2B03"/>
    <w:rsid w:val="00CD630D"/>
    <w:rsid w:val="00CE1D2D"/>
    <w:rsid w:val="00CE32DE"/>
    <w:rsid w:val="00CF78A7"/>
    <w:rsid w:val="00D02CEF"/>
    <w:rsid w:val="00D53248"/>
    <w:rsid w:val="00D5479F"/>
    <w:rsid w:val="00D65D18"/>
    <w:rsid w:val="00D72EB1"/>
    <w:rsid w:val="00D9097D"/>
    <w:rsid w:val="00D92E59"/>
    <w:rsid w:val="00DB052E"/>
    <w:rsid w:val="00DC1E42"/>
    <w:rsid w:val="00DE3C0B"/>
    <w:rsid w:val="00E2127A"/>
    <w:rsid w:val="00E44155"/>
    <w:rsid w:val="00E57B58"/>
    <w:rsid w:val="00EA7C26"/>
    <w:rsid w:val="00ED0369"/>
    <w:rsid w:val="00EE4459"/>
    <w:rsid w:val="00EE7F71"/>
    <w:rsid w:val="00F02F2A"/>
    <w:rsid w:val="00F1297B"/>
    <w:rsid w:val="00F168F0"/>
    <w:rsid w:val="00F234F0"/>
    <w:rsid w:val="00F2448F"/>
    <w:rsid w:val="00F30DDE"/>
    <w:rsid w:val="00F425DF"/>
    <w:rsid w:val="00F43DEF"/>
    <w:rsid w:val="00F532F9"/>
    <w:rsid w:val="00FF4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C09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094D"/>
    <w:rPr>
      <w:rFonts w:cs="Tahoma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unhideWhenUsed/>
    <w:rsid w:val="00F425DF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F425DF"/>
    <w:rPr>
      <w:sz w:val="24"/>
      <w:szCs w:val="24"/>
      <w:lang w:eastAsia="hr-HR"/>
    </w:rPr>
  </w:style>
  <w:style w:styleId="Bezproreda" w:type="paragraph">
    <w:name w:val="No Spacing"/>
    <w:uiPriority w:val="1"/>
    <w:qFormat/>
    <w:rsid w:val="00654005"/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443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4E443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E443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443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443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C09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094D"/>
    <w:rPr>
      <w:rFonts w:ascii="Tahoma" w:cs="Tahoma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unhideWhenUsed/>
    <w:rsid w:val="00F425DF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F425DF"/>
    <w:rPr>
      <w:sz w:val="24"/>
      <w:szCs w:val="24"/>
      <w:lang w:eastAsia="hr-HR"/>
    </w:rPr>
  </w:style>
  <w:style w:styleId="Bezproreda" w:type="paragraph">
    <w:name w:val="No Spacing"/>
    <w:uiPriority w:val="1"/>
    <w:qFormat/>
    <w:rsid w:val="00654005"/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443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4E443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E443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443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443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922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7090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846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8253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723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77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2012.</izvorni_sadrzaj>
    <derivirana_varijabla naziv="DomainObject.Predmet.DatumOsnivanja_1">17.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St-294/2012</izvorni_sadrzaj>
    <derivirana_varijabla naziv="DomainObject.Predmet.OznakaBroj_1">St-294/2012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Slavonijatekstil dioničko društvo za trgovinu</izvorni_sadrzaj>
    <derivirana_varijabla naziv="DomainObject.Predmet.ProtustrankaFormated_1">  Slavonijatekstil dioničko društvo za trgovinu</derivirana_varijabla>
  </DomainObject.Predmet.ProtustrankaFormated>
  <DomainObject.Predmet.ProtustrankaFormatedOIB>
    <izvorni_sadrzaj>  Slavonijatekstil dioničko društvo za trgovinu, OIB 31597274996</izvorni_sadrzaj>
    <derivirana_varijabla naziv="DomainObject.Predmet.ProtustrankaFormatedOIB_1">  Slavonijatekstil dioničko društvo za trgovinu, OIB 31597274996</derivirana_varijabla>
  </DomainObject.Predmet.ProtustrankaFormatedOIB>
  <DomainObject.Predmet.ProtustrankaFormatedWithAdress>
    <izvorni_sadrzaj> Slavonijatekstil dioničko društvo za trgovinu, Ulica Jablanova 43, Osijek</izvorni_sadrzaj>
    <derivirana_varijabla naziv="DomainObject.Predmet.ProtustrankaFormatedWithAdress_1"> Slavonijatekstil dioničko društvo za trgovinu, Ulica Jablanova 43, Osijek</derivirana_varijabla>
  </DomainObject.Predmet.ProtustrankaFormatedWithAdress>
  <DomainObject.Predmet.ProtustrankaFormatedWithAdressOIB>
    <izvorni_sadrzaj> Slavonijatekstil dioničko društvo za trgovinu, OIB 31597274996, Ulica Jablanova 43, Osijek</izvorni_sadrzaj>
    <derivirana_varijabla naziv="DomainObject.Predmet.ProtustrankaFormatedWithAdressOIB_1"> Slavonijatekstil dioničko društvo za trgovinu, OIB 31597274996, Ulica Jablanova 43, Osijek</derivirana_varijabla>
  </DomainObject.Predmet.ProtustrankaFormatedWithAdressOIB>
  <DomainObject.Predmet.ProtustrankaWithAdress>
    <izvorni_sadrzaj>Slavonijatekstil dioničko društvo za trgovinu Ulica Jablanova 43, Osijek</izvorni_sadrzaj>
    <derivirana_varijabla naziv="DomainObject.Predmet.ProtustrankaWithAdress_1">Slavonijatekstil dioničko društvo za trgovinu Ulica Jablanova 43, Osijek</derivirana_varijabla>
  </DomainObject.Predmet.ProtustrankaWithAdress>
  <DomainObject.Predmet.ProtustrankaWithAdressOIB>
    <izvorni_sadrzaj>Slavonijatekstil dioničko društvo za trgovinu, OIB 31597274996, Ulica Jablanova 43, Osijek</izvorni_sadrzaj>
    <derivirana_varijabla naziv="DomainObject.Predmet.ProtustrankaWithAdressOIB_1">Slavonijatekstil dioničko društvo za trgovinu, OIB 31597274996, Ulica Jablanova 43, Osijek</derivirana_varijabla>
  </DomainObject.Predmet.ProtustrankaWithAdressOIB>
  <DomainObject.Predmet.ProtustrankaNazivFormated>
    <izvorni_sadrzaj>Slavonijatekstil dioničko društvo za trgovinu</izvorni_sadrzaj>
    <derivirana_varijabla naziv="DomainObject.Predmet.ProtustrankaNazivFormated_1">Slavonijatekstil dioničko društvo za trgovinu</derivirana_varijabla>
  </DomainObject.Predmet.ProtustrankaNazivFormated>
  <DomainObject.Predmet.ProtustrankaNazivFormatedOIB>
    <izvorni_sadrzaj>Slavonijatekstil dioničko društvo za trgovinu, OIB 31597274996</izvorni_sadrzaj>
    <derivirana_varijabla naziv="DomainObject.Predmet.ProtustrankaNazivFormatedOIB_1">Slavonijatekstil dioničko društvo za trgovinu, OIB 31597274996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ANKICA BARIĆ I DR. DJELATNICI; Hypo Alpe Adria banka d.d. Zagreb; H-abduco d.o.o.</izvorni_sadrzaj>
    <derivirana_varijabla naziv="DomainObject.Predmet.StrankaFormated_1">  ANKICA BARIĆ I DR. DJELATNICI; Hypo Alpe Adria banka d.d. Zagreb; H-abduco d.o.o.</derivirana_varijabla>
  </DomainObject.Predmet.StrankaFormated>
  <DomainObject.Predmet.StrankaFormatedOIB>
    <izvorni_sadrzaj>  ANKICA BARIĆ I DR. DJELATNICI; Hypo Alpe Adria banka d.d. Zagreb; H-abduco d.o.o.</izvorni_sadrzaj>
    <derivirana_varijabla naziv="DomainObject.Predmet.StrankaFormatedOIB_1">  ANKICA BARIĆ I DR. DJELATNICI; Hypo Alpe Adria banka d.d. Zagreb; H-abduco d.o.o.</derivirana_varijabla>
  </DomainObject.Predmet.StrankaFormatedOIB>
  <DomainObject.Predmet.StrankaFormatedWithAdress>
    <izvorni_sadrzaj> ANKICA BARIĆ I DR. DJELATNICI, PSUNJSKA 63, 31000 Osijek; Hypo Alpe Adria banka d.d. Zagreb, Slavonska avenija 6, 10000 Zagreb; H-abduco d.o.o., Slavonska avenija 6/a, 10000 Zagreb</izvorni_sadrzaj>
    <derivirana_varijabla naziv="DomainObject.Predmet.StrankaFormatedWithAdress_1"> ANKICA BARIĆ I DR. DJELATNICI, PSUNJSKA 63, 31000 Osijek; Hypo Alpe Adria banka d.d. Zagreb, Slavonska avenija 6, 10000 Zagreb; H-abduco d.o.o., Slavonska avenija 6/a, 10000 Zagreb</derivirana_varijabla>
  </DomainObject.Predmet.StrankaFormatedWithAdress>
  <DomainObject.Predmet.StrankaFormatedWithAdressOIB>
    <izvorni_sadrzaj> ANKICA BARIĆ I DR. DJELATNICI, PSUNJSKA 63, 31000 Osijek; Hypo Alpe Adria banka d.d. Zagreb, Slavonska avenija 6, 10000 Zagreb; H-abduco d.o.o., Slavonska avenija 6/a, 10000 Zagreb</izvorni_sadrzaj>
    <derivirana_varijabla naziv="DomainObject.Predmet.StrankaFormatedWithAdressOIB_1"> ANKICA BARIĆ I DR. DJELATNICI, PSUNJSKA 63, 31000 Osijek; Hypo Alpe Adria banka d.d. Zagreb, Slavonska avenija 6, 10000 Zagreb; H-abduco d.o.o., Slavonska avenija 6/a, 10000 Zagreb</derivirana_varijabla>
  </DomainObject.Predmet.StrankaFormatedWithAdressOIB>
  <DomainObject.Predmet.StrankaWithAdress>
    <izvorni_sadrzaj>ANKICA BARIĆ I DR. DJELATNICI PSUNJSKA 63,31000 Osijek,Hypo Alpe Adria banka d.d. Zagreb Slavonska avenija 6,10000 Zagreb,H-abduco d.o.o. Slavonska avenija 6/a,10000 Zagreb</izvorni_sadrzaj>
    <derivirana_varijabla naziv="DomainObject.Predmet.StrankaWithAdress_1">ANKICA BARIĆ I DR. DJELATNICI PSUNJSKA 63,31000 Osijek,Hypo Alpe Adria banka d.d. Zagreb Slavonska avenija 6,10000 Zagreb,H-abduco d.o.o. Slavonska avenija 6/a,10000 Zagreb</derivirana_varijabla>
  </DomainObject.Predmet.StrankaWithAdress>
  <DomainObject.Predmet.StrankaWithAdressOIB>
    <izvorni_sadrzaj>ANKICA BARIĆ I DR. DJELATNICI, PSUNJSKA 63,31000 Osijek,Hypo Alpe Adria banka d.d. Zagreb, Slavonska avenija 6,10000 Zagreb,H-abduco d.o.o., Slavonska avenija 6/a,10000 Zagreb</izvorni_sadrzaj>
    <derivirana_varijabla naziv="DomainObject.Predmet.StrankaWithAdressOIB_1">ANKICA BARIĆ I DR. DJELATNICI, PSUNJSKA 63,31000 Osijek,Hypo Alpe Adria banka d.d. Zagreb, Slavonska avenija 6,10000 Zagreb,H-abduco d.o.o., Slavonska avenija 6/a,10000 Zagreb</derivirana_varijabla>
  </DomainObject.Predmet.StrankaWithAdressOIB>
  <DomainObject.Predmet.StrankaNazivFormated>
    <izvorni_sadrzaj>ANKICA BARIĆ I DR. DJELATNICI,Hypo Alpe Adria banka d.d. Zagreb,H-abduco d.o.o.</izvorni_sadrzaj>
    <derivirana_varijabla naziv="DomainObject.Predmet.StrankaNazivFormated_1">ANKICA BARIĆ I DR. DJELATNICI,Hypo Alpe Adria banka d.d. Zagreb,H-abduco d.o.o.</derivirana_varijabla>
  </DomainObject.Predmet.StrankaNazivFormated>
  <DomainObject.Predmet.StrankaNazivFormatedOIB>
    <izvorni_sadrzaj>ANKICA BARIĆ I DR. DJELATNICI,Hypo Alpe Adria banka d.d. Zagreb,H-abduco d.o.o.</izvorni_sadrzaj>
    <derivirana_varijabla naziv="DomainObject.Predmet.StrankaNazivFormatedOIB_1">ANKICA BARIĆ I DR. DJELATNICI,Hypo Alpe Adria banka d.d. Zagreb,H-abduco d.o.o.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ANKICA BARIĆ I DR. DJELATNICI</item>
      <item>Hypo Alpe Adria banka d.d. Zagreb</item>
      <item>H-abduco d.o.o.</item>
    </izvorni_sadrzaj>
    <derivirana_varijabla naziv="DomainObject.Predmet.StrankaListFormated_1">
      <item>ANKICA BARIĆ I DR. DJELATNICI</item>
      <item>Hypo Alpe Adria banka d.d. Zagreb</item>
      <item>H-abduco d.o.o.</item>
    </derivirana_varijabla>
  </DomainObject.Predmet.StrankaListFormated>
  <DomainObject.Predmet.StrankaListFormatedOIB>
    <izvorni_sadrzaj>
      <item>ANKICA BARIĆ I DR. DJELATNICI</item>
      <item>Hypo Alpe Adria banka d.d. Zagreb</item>
      <item>H-abduco d.o.o.</item>
    </izvorni_sadrzaj>
    <derivirana_varijabla naziv="DomainObject.Predmet.StrankaListFormatedOIB_1">
      <item>ANKICA BARIĆ I DR. DJELATNICI</item>
      <item>Hypo Alpe Adria banka d.d. Zagreb</item>
      <item>H-abduco d.o.o.</item>
    </derivirana_varijabla>
  </DomainObject.Predmet.StrankaListFormatedOIB>
  <DomainObject.Predmet.StrankaListFormatedWithAdress>
    <izvorni_sadrzaj>
      <item>ANKICA BARIĆ I DR. DJELATNICI, PSUNJSKA 63, 31000 Osijek</item>
      <item>Hypo Alpe Adria banka d.d. Zagreb, Slavonska avenija 6, 10000 Zagreb</item>
      <item>H-abduco d.o.o., Slavonska avenija 6/a, 10000 Zagreb</item>
    </izvorni_sadrzaj>
    <derivirana_varijabla naziv="DomainObject.Predmet.StrankaListFormatedWithAdress_1">
      <item>ANKICA BARIĆ I DR. DJELATNICI, PSUNJSKA 63, 31000 Osijek</item>
      <item>Hypo Alpe Adria banka d.d. Zagreb, Slavonska avenija 6, 10000 Zagreb</item>
      <item>H-abduco d.o.o., Slavonska avenija 6/a, 10000 Zagreb</item>
    </derivirana_varijabla>
  </DomainObject.Predmet.StrankaListFormatedWithAdress>
  <DomainObject.Predmet.StrankaListFormatedWithAdressOIB>
    <izvorni_sadrzaj>
      <item>ANKICA BARIĆ I DR. DJELATNICI, PSUNJSKA 63, 31000 Osijek</item>
      <item>Hypo Alpe Adria banka d.d. Zagreb, Slavonska avenija 6, 10000 Zagreb</item>
      <item>H-abduco d.o.o., Slavonska avenija 6/a, 10000 Zagreb</item>
    </izvorni_sadrzaj>
    <derivirana_varijabla naziv="DomainObject.Predmet.StrankaListFormatedWithAdressOIB_1">
      <item>ANKICA BARIĆ I DR. DJELATNICI, PSUNJSKA 63, 31000 Osijek</item>
      <item>Hypo Alpe Adria banka d.d. Zagreb, Slavonska avenija 6, 10000 Zagreb</item>
      <item>H-abduco d.o.o., Slavonska avenija 6/a, 10000 Zagreb</item>
    </derivirana_varijabla>
  </DomainObject.Predmet.StrankaListFormatedWithAdressOIB>
  <DomainObject.Predmet.StrankaListNazivFormated>
    <izvorni_sadrzaj>
      <item>ANKICA BARIĆ I DR. DJELATNICI</item>
      <item>Hypo Alpe Adria banka d.d. Zagreb</item>
      <item>H-abduco d.o.o.</item>
    </izvorni_sadrzaj>
    <derivirana_varijabla naziv="DomainObject.Predmet.StrankaListNazivFormated_1">
      <item>ANKICA BARIĆ I DR. DJELATNICI</item>
      <item>Hypo Alpe Adria banka d.d. Zagreb</item>
      <item>H-abduco d.o.o.</item>
    </derivirana_varijabla>
  </DomainObject.Predmet.StrankaListNazivFormated>
  <DomainObject.Predmet.StrankaListNazivFormatedOIB>
    <izvorni_sadrzaj>
      <item>ANKICA BARIĆ I DR. DJELATNICI</item>
      <item>Hypo Alpe Adria banka d.d. Zagreb</item>
      <item>H-abduco d.o.o.</item>
    </izvorni_sadrzaj>
    <derivirana_varijabla naziv="DomainObject.Predmet.StrankaListNazivFormatedOIB_1">
      <item>ANKICA BARIĆ I DR. DJELATNICI</item>
      <item>Hypo Alpe Adria banka d.d. Zagreb</item>
      <item>H-abduco d.o.o.</item>
    </derivirana_varijabla>
  </DomainObject.Predmet.StrankaListNazivFormatedOIB>
  <DomainObject.Predmet.ProtuStrankaListFormated>
    <izvorni_sadrzaj>
      <item>Slavonijatekstil dioničko društvo za trgovinu</item>
    </izvorni_sadrzaj>
    <derivirana_varijabla naziv="DomainObject.Predmet.ProtuStrankaListFormated_1">
      <item>Slavonijatekstil dioničko društvo za trgovinu</item>
    </derivirana_varijabla>
  </DomainObject.Predmet.ProtuStrankaListFormated>
  <DomainObject.Predmet.ProtuStrankaListFormatedOIB>
    <izvorni_sadrzaj>
      <item>Slavonijatekstil dioničko društvo za trgovinu, OIB 31597274996</item>
    </izvorni_sadrzaj>
    <derivirana_varijabla naziv="DomainObject.Predmet.ProtuStrankaListFormatedOIB_1">
      <item>Slavonijatekstil dioničko društvo za trgovinu, OIB 31597274996</item>
    </derivirana_varijabla>
  </DomainObject.Predmet.ProtuStrankaListFormatedOIB>
  <DomainObject.Predmet.ProtuStrankaListFormatedWithAdress>
    <izvorni_sadrzaj>
      <item>Slavonijatekstil dioničko društvo za trgovinu, Ulica Jablanova 43, Osijek</item>
    </izvorni_sadrzaj>
    <derivirana_varijabla naziv="DomainObject.Predmet.ProtuStrankaListFormatedWithAdress_1">
      <item>Slavonijatekstil dioničko društvo za trgovinu, Ulica Jablanova 43, Osijek</item>
    </derivirana_varijabla>
  </DomainObject.Predmet.ProtuStrankaListFormatedWithAdress>
  <DomainObject.Predmet.ProtuStrankaListFormatedWithAdressOIB>
    <izvorni_sadrzaj>
      <item>Slavonijatekstil dioničko društvo za trgovinu, OIB 31597274996, Ulica Jablanova 43, Osijek</item>
    </izvorni_sadrzaj>
    <derivirana_varijabla naziv="DomainObject.Predmet.ProtuStrankaListFormatedWithAdressOIB_1">
      <item>Slavonijatekstil dioničko društvo za trgovinu, OIB 31597274996, Ulica Jablanova 43, Osijek</item>
    </derivirana_varijabla>
  </DomainObject.Predmet.ProtuStrankaListFormatedWithAdressOIB>
  <DomainObject.Predmet.ProtuStrankaListNazivFormated>
    <izvorni_sadrzaj>
      <item>Slavonijatekstil dioničko društvo za trgovinu</item>
    </izvorni_sadrzaj>
    <derivirana_varijabla naziv="DomainObject.Predmet.ProtuStrankaListNazivFormated_1">
      <item>Slavonijatekstil dioničko društvo za trgovinu</item>
    </derivirana_varijabla>
  </DomainObject.Predmet.ProtuStrankaListNazivFormated>
  <DomainObject.Predmet.ProtuStrankaListNazivFormatedOIB>
    <izvorni_sadrzaj>
      <item>Slavonijatekstil dioničko društvo za trgovinu, OIB 31597274996</item>
    </izvorni_sadrzaj>
    <derivirana_varijabla naziv="DomainObject.Predmet.ProtuStrankaListNazivFormatedOIB_1">
      <item>Slavonijatekstil dioničko društvo za trgovinu, OIB 31597274996</item>
    </derivirana_varijabla>
  </DomainObject.Predmet.ProtuStrankaListNazivFormatedOIB>
  <DomainObject.Predmet.OstaliListFormated>
    <izvorni_sadrzaj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izvorni_sadrzaj>
    <derivirana_varijabla naziv="DomainObject.Predmet.OstaliListFormated_1"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derivirana_varijabla>
  </DomainObject.Predmet.OstaliListFormated>
  <DomainObject.Predmet.OstaliListFormatedOIB>
    <izvorni_sadrzaj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JELIĆ, OIB 10131386050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izvorni_sadrzaj>
    <derivirana_varijabla naziv="DomainObject.Predmet.OstaliListFormatedOIB_1"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JELIĆ, OIB 10131386050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derivirana_varijabla>
  </DomainObject.Predmet.OstaliListFormatedOIB>
  <DomainObject.Predmet.OstaliListFormatedWithAdress>
    <izvorni_sadrzaj>
      <item>SINDIKAT TRGOVINE HRVATSLE / ZLATICA ŠTULIĆ, DIPL.IUR., TRG A.STARČEVIĆA 10/II, 31000 Osijek</item>
      <item>FINA RC OSIJEK</item>
      <item>MF POREZNA UPRAVA</item>
      <item>ŽDO OSIJEK</item>
      <item>Oglasna ploča-Slavonija tekstil d.d.</item>
      <item>VTS RH, BB, 10000 Zagreb</item>
      <item>JOSIP JELIĆ,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Savski Gaj XIII. put 6, Zagreb</item>
      <item>Tihomir Zec</item>
    </izvorni_sadrzaj>
    <derivirana_varijabla naziv="DomainObject.Predmet.OstaliListFormatedWithAdress_1">
      <item>SINDIKAT TRGOVINE HRVATSLE / ZLATICA ŠTULIĆ, DIPL.IUR., TRG A.STARČEVIĆA 10/II, 31000 Osijek</item>
      <item>FINA RC OSIJEK</item>
      <item>MF POREZNA UPRAVA</item>
      <item>ŽDO OSIJEK</item>
      <item>Oglasna ploča-Slavonija tekstil d.d.</item>
      <item>VTS RH, BB, 10000 Zagreb</item>
      <item>JOSIP JELIĆ,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Savski Gaj XIII. put 6, Zagreb</item>
      <item>Tihomir Zec</item>
    </derivirana_varijabla>
  </DomainObject.Predmet.OstaliListFormatedWithAdress>
  <DomainObject.Predmet.OstaliListFormatedWithAdressOIB>
    <izvorni_sadrzaj>
      <item>SINDIKAT TRGOVINE HRVATSLE / ZLATICA ŠTULIĆ, DIPL.IUR., TRG A.STARČEVIĆA 10/II, 31000 Osijek</item>
      <item>FINA RC OSIJEK, OIB 85821130368</item>
      <item>MF POREZNA UPRAVA, OIB 18683136487</item>
      <item>ŽDO OSIJEK</item>
      <item>Oglasna ploča-Slavonija tekstil d.d.</item>
      <item>VTS RH, BB, 10000 Zagreb</item>
      <item>JOSIP JELIĆ, OIB 10131386050,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OIB 64546066176, Savski Gaj XIII. put 6, Zagreb</item>
      <item>Tihomir Zec, OIB 80723087237</item>
    </izvorni_sadrzaj>
    <derivirana_varijabla naziv="DomainObject.Predmet.OstaliListFormatedWithAdressOIB_1">
      <item>SINDIKAT TRGOVINE HRVATSLE / ZLATICA ŠTULIĆ, DIPL.IUR., TRG A.STARČEVIĆA 10/II, 31000 Osijek</item>
      <item>FINA RC OSIJEK, OIB 85821130368</item>
      <item>MF POREZNA UPRAVA, OIB 18683136487</item>
      <item>ŽDO OSIJEK</item>
      <item>Oglasna ploča-Slavonija tekstil d.d.</item>
      <item>VTS RH, BB, 10000 Zagreb</item>
      <item>JOSIP JELIĆ, OIB 10131386050,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OIB 64546066176, Savski Gaj XIII. put 6, Zagreb</item>
      <item>Tihomir Zec, OIB 80723087237</item>
    </derivirana_varijabla>
  </DomainObject.Predmet.OstaliListFormatedWithAdressOIB>
  <DomainObject.Predmet.OstaliListNazivFormated>
    <izvorni_sadrzaj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izvorni_sadrzaj>
    <derivirana_varijabla naziv="DomainObject.Predmet.OstaliListNazivFormated_1"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derivirana_varijabla>
  </DomainObject.Predmet.OstaliListNazivFormated>
  <DomainObject.Predmet.OstaliListNazivFormatedOIB>
    <izvorni_sadrzaj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JELIĆ, OIB 10131386050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izvorni_sadrzaj>
    <derivirana_varijabla naziv="DomainObject.Predmet.OstaliListNazivFormatedOIB_1"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JELIĆ, OIB 10131386050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ANKICA BARIĆ I DR. DJELATNICI i dr.</izvorni_sadrzaj>
    <derivirana_varijabla naziv="DomainObject.Predmet.StrankaIDrugi_1">ANKICA BARIĆ I DR. DJELATNICI i dr.</derivirana_varijabla>
  </DomainObject.Predmet.StrankaIDrugi>
  <DomainObject.Predmet.ProtustrankaIDrugi>
    <izvorni_sadrzaj>Slavonijatekstil dioničko društvo za trgovinu</izvorni_sadrzaj>
    <derivirana_varijabla naziv="DomainObject.Predmet.ProtustrankaIDrugi_1">Slavonijatekstil dioničko društvo za trgovinu</derivirana_varijabla>
  </DomainObject.Predmet.ProtustrankaIDrugi>
  <DomainObject.Predmet.StrankaIDrugiAdressOIB>
    <izvorni_sadrzaj>ANKICA BARIĆ I DR. DJELATNICI, PSUNJSKA 63, 31000 Osijek i dr.</izvorni_sadrzaj>
    <derivirana_varijabla naziv="DomainObject.Predmet.StrankaIDrugiAdressOIB_1">ANKICA BARIĆ I DR. DJELATNICI, PSUNJSKA 63, 31000 Osijek i dr.</derivirana_varijabla>
  </DomainObject.Predmet.StrankaIDrugiAdressOIB>
  <DomainObject.Predmet.ProtustrankaIDrugiAdressOIB>
    <izvorni_sadrzaj>Slavonijatekstil dioničko društvo za trgovinu, OIB 31597274996, Ulica Jablanova 43, Osijek</izvorni_sadrzaj>
    <derivirana_varijabla naziv="DomainObject.Predmet.ProtustrankaIDrugiAdressOIB_1">Slavonijatekstil dioničko društvo za trgovinu, OIB 31597274996, Ulica Jablanova 43,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SINDIKAT TRGOVINE HRVATSLE / ZLATICA ŠTULIĆ, DIPL.IUR.</item>
      <item>ANKICA BARIĆ I DR. DJELATNICI</item>
      <item>Slavonijatekstil dioničko društvo za trgovinu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  <item>Hypo Alpe Adria banka d.d. Zagreb</item>
      <item>H-abduco d.o.o.</item>
    </izvorni_sadrzaj>
    <derivirana_varijabla naziv="DomainObject.Predmet.SudioniciListNaziv_1">
      <item>SINDIKAT TRGOVINE HRVATSLE / ZLATICA ŠTULIĆ, DIPL.IUR.</item>
      <item>ANKICA BARIĆ I DR. DJELATNICI</item>
      <item>Slavonijatekstil dioničko društvo za trgovinu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  <item>Hypo Alpe Adria banka d.d. Zagreb</item>
      <item>H-abduco d.o.o.</item>
    </derivirana_varijabla>
  </DomainObject.Predmet.SudioniciListNaziv>
  <DomainObject.Predmet.SudioniciListAdressOIB>
    <izvorni_sadrzaj>
      <item>SINDIKAT TRGOVINE HRVATSLE / ZLATICA ŠTULIĆ, DIPL.IUR., TRG A.STARČEVIĆA 10/II,31000 Osijek</item>
      <item>ANKICA BARIĆ I DR. DJELATNICI, PSUNJSKA 63,31000 Osijek</item>
      <item>Slavonijatekstil dioničko društvo za trgovinu, OIB 31597274996, Ulica Jablanova 43,Osijek</item>
      <item>FINA RC OSIJEK, OIB 85821130368</item>
      <item>MF POREZNA UPRAVA, OIB 18683136487</item>
      <item>ŽDO OSIJEK</item>
      <item>Oglasna ploča-Slavonija tekstil d.d.</item>
      <item>VTS RH, BB,10000 Zagreb</item>
      <item>JOSIP JELIĆ, OIB 10131386050, A.CESARCA 28,35000 Slavonski Brod</item>
      <item>zk odjel općinski sud u osijeku, bb,31000 Osijek</item>
      <item>croatia osigiranje d.d., trg bana jelačića 13,10000 Zagreb</item>
      <item>NARODNE NOVINE, dioničko društvo za izdavanje i tiskanje Službenog lista Republike Hrvatske, službenih i drugih obrazaca te , OIB 64546066176, Savski Gaj XIII. put 6,Zagreb</item>
      <item>Tihomir Zec, OIB 80723087237</item>
      <item>Hypo Alpe Adria banka d.d. Zagreb, Slavonska avenija 6,10000 Zagreb</item>
      <item>H-abduco d.o.o., Slavonska avenija 6/a,10000 Zagreb</item>
    </izvorni_sadrzaj>
    <derivirana_varijabla naziv="DomainObject.Predmet.SudioniciListAdressOIB_1">
      <item>SINDIKAT TRGOVINE HRVATSLE / ZLATICA ŠTULIĆ, DIPL.IUR., TRG A.STARČEVIĆA 10/II,31000 Osijek</item>
      <item>ANKICA BARIĆ I DR. DJELATNICI, PSUNJSKA 63,31000 Osijek</item>
      <item>Slavonijatekstil dioničko društvo za trgovinu, OIB 31597274996, Ulica Jablanova 43,Osijek</item>
      <item>FINA RC OSIJEK, OIB 85821130368</item>
      <item>MF POREZNA UPRAVA, OIB 18683136487</item>
      <item>ŽDO OSIJEK</item>
      <item>Oglasna ploča-Slavonija tekstil d.d.</item>
      <item>VTS RH, BB,10000 Zagreb</item>
      <item>JOSIP JELIĆ, OIB 10131386050, A.CESARCA 28,35000 Slavonski Brod</item>
      <item>zk odjel općinski sud u osijeku, bb,31000 Osijek</item>
      <item>croatia osigiranje d.d., trg bana jelačića 13,10000 Zagreb</item>
      <item>NARODNE NOVINE, dioničko društvo za izdavanje i tiskanje Službenog lista Republike Hrvatske, službenih i drugih obrazaca te , OIB 64546066176, Savski Gaj XIII. put 6,Zagreb</item>
      <item>Tihomir Zec, OIB 80723087237</item>
      <item>Hypo Alpe Adria banka d.d. Zagreb, Slavonska avenija 6,10000 Zagreb</item>
      <item>H-abduco d.o.o., Slavonska avenija 6/a,10000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31597274996</item>
      <item>, OIB 85821130368</item>
      <item>, OIB 18683136487</item>
      <item>, OIB null</item>
      <item>, OIB null</item>
      <item>, OIB null</item>
      <item>, OIB 10131386050</item>
      <item>, OIB null</item>
      <item>, OIB null</item>
      <item>, OIB 64546066176</item>
      <item>, OIB 80723087237</item>
      <item>, OIB null</item>
      <item>, OIB null</item>
    </izvorni_sadrzaj>
    <derivirana_varijabla naziv="DomainObject.Predmet.SudioniciListNazivOIB_1">
      <item>, OIB null</item>
      <item>, OIB null</item>
      <item>, OIB 31597274996</item>
      <item>, OIB 85821130368</item>
      <item>, OIB 18683136487</item>
      <item>, OIB null</item>
      <item>, OIB null</item>
      <item>, OIB null</item>
      <item>, OIB 10131386050</item>
      <item>, OIB null</item>
      <item>, OIB null</item>
      <item>, OIB 64546066176</item>
      <item>, OIB 80723087237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studenog 2018.</izvorni_sadrzaj>
    <derivirana_varijabla naziv="DomainObject.Predmet.DatumZadnjeOdrzaneSudskeRadnje_1">8. studenog 2018.</derivirana_varijabla>
  </DomainObject.Predmet.DatumZadnjeOdrzaneSudskeRadnje>
  <DomainObject.PredzadnjaOdlukaIzPredmeta.DatumDonosenjaOdluke>
    <izvorni_sadrzaj>25. listopada 2018.</izvorni_sadrzaj>
    <derivirana_varijabla naziv="DomainObject.PredzadnjaOdlukaIzPredmeta.DatumDonosenjaOdluke_1">25. listopada 2018.</derivirana_varijabla>
  </DomainObject.PredzadnjaOdlukaIzPredmeta.DatumDonosenjaOdluke>
  <DomainObject.PredzadnjaOdlukaIzPredmeta.Oznaka>
    <izvorni_sadrzaj>St-294/2012-272</izvorni_sadrzaj>
    <derivirana_varijabla naziv="DomainObject.PredzadnjaOdlukaIzPredmeta.Oznaka_1">St-294/2012-272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E84604-AC10-4A1D-81C6-3B2AEC3926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746</properties:Words>
  <properties:Characters>4003</properties:Characters>
  <properties:Lines>147</properties:Lines>
  <properties:Paragraphs>34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2018-11-12T09:17:00Z</dcterms:created>
  <dc:creator>wsadmin</dc:creator>
  <cp:lastModifiedBy>Danijela Sekulić</cp:lastModifiedBy>
  <cp:lastPrinted>2018-11-14T11:11:00Z</cp:lastPrinted>
  <dcterms:modified xmlns:xsi="http://www.w3.org/2001/XMLSchema-instance" xsi:type="dcterms:W3CDTF">2018-11-14T11:13:00Z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dioba (SLAVONIJATEKSTIL VI.docx)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