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175f" w14:paraId="b0d175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474BE">
        <w:rPr>
          <w:rFonts w:cs="Times New Roman" w:hAnsi="Times New Roman" w:ascii="Times New Roman"/>
          <w:b/>
          <w:sz w:val="24"/>
          <w:szCs w:val="24"/>
        </w:rPr>
        <w:t>675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474BE">
        <w:rPr>
          <w:rFonts w:cs="Times New Roman" w:hAnsi="Times New Roman" w:ascii="Times New Roman"/>
          <w:sz w:val="24"/>
          <w:szCs w:val="24"/>
        </w:rPr>
        <w:t>KEFAL d.o.o., Betina, Dolac 55, MBS: 060166816, OIB: 31003133696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474BE">
        <w:rPr>
          <w:rFonts w:cs="Times New Roman" w:hAnsi="Times New Roman" w:ascii="Times New Roman"/>
          <w:sz w:val="24"/>
          <w:szCs w:val="24"/>
        </w:rPr>
        <w:t>KEFAL d.o.o., Betina, Dolac 55, MBS: 060166816, OIB: 31003133696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474BE">
        <w:rPr>
          <w:rFonts w:cs="Times New Roman" w:hAnsi="Times New Roman" w:ascii="Times New Roman"/>
          <w:sz w:val="24"/>
          <w:szCs w:val="24"/>
        </w:rPr>
        <w:t>115.772,91</w:t>
      </w:r>
      <w:r w:rsidR="00440E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3E6B56">
        <w:rPr>
          <w:rFonts w:cs="Times New Roman" w:hAnsi="Times New Roman" w:ascii="Times New Roman"/>
          <w:sz w:val="24"/>
          <w:szCs w:val="24"/>
        </w:rPr>
        <w:t>Gordana Č</w:t>
      </w:r>
      <w:r w:rsidR="000474BE">
        <w:rPr>
          <w:rFonts w:cs="Times New Roman" w:hAnsi="Times New Roman" w:ascii="Times New Roman"/>
          <w:sz w:val="24"/>
          <w:szCs w:val="24"/>
        </w:rPr>
        <w:t>aleta, Betina, Stjepana Radića 12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474BE">
        <w:rPr>
          <w:rFonts w:cs="Times New Roman" w:hAnsi="Times New Roman" w:ascii="Times New Roman"/>
          <w:sz w:val="24"/>
          <w:szCs w:val="24"/>
        </w:rPr>
        <w:t>model 05, poziv na broj 221-675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E6B56">
        <w:rPr>
          <w:rFonts w:cs="Times New Roman" w:hAnsi="Times New Roman" w:ascii="Times New Roman"/>
          <w:sz w:val="24"/>
          <w:szCs w:val="24"/>
        </w:rPr>
        <w:t>Gordana Č</w:t>
      </w:r>
      <w:r w:rsidR="000474BE">
        <w:rPr>
          <w:rFonts w:cs="Times New Roman" w:hAnsi="Times New Roman" w:ascii="Times New Roman"/>
          <w:sz w:val="24"/>
          <w:szCs w:val="24"/>
        </w:rPr>
        <w:t>aleta, Betina, Stjepana Radića 12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A61" w:rsidP="00357C73" w:rsidR="00673A61">
      <w:pPr>
        <w:spacing w:lineRule="auto" w:line="240" w:after="0"/>
      </w:pPr>
      <w:r>
        <w:separator/>
      </w:r>
    </w:p>
  </w:endnote>
  <w:endnote w:id="0" w:type="continuationSeparator">
    <w:p w:rsidRDefault="00673A61" w:rsidP="00357C73" w:rsidR="00673A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A61" w:rsidP="00357C73" w:rsidR="00673A61">
      <w:pPr>
        <w:spacing w:lineRule="auto" w:line="240" w:after="0"/>
      </w:pPr>
      <w:r>
        <w:separator/>
      </w:r>
    </w:p>
  </w:footnote>
  <w:footnote w:id="0" w:type="continuationSeparator">
    <w:p w:rsidRDefault="00673A61" w:rsidP="00357C73" w:rsidR="00673A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61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474BE">
          <w:rPr>
            <w:rFonts w:cs="Times New Roman" w:hAnsi="Times New Roman" w:ascii="Times New Roman"/>
            <w:sz w:val="24"/>
            <w:szCs w:val="24"/>
          </w:rPr>
          <w:t>t-675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474BE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2756"/>
    <w:rsid w:val="00173B05"/>
    <w:rsid w:val="00194D69"/>
    <w:rsid w:val="001B1CEA"/>
    <w:rsid w:val="001C07D1"/>
    <w:rsid w:val="001C1D0C"/>
    <w:rsid w:val="001C3141"/>
    <w:rsid w:val="001E62AD"/>
    <w:rsid w:val="00215D7B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3E6B56"/>
    <w:rsid w:val="00426103"/>
    <w:rsid w:val="00440EED"/>
    <w:rsid w:val="00445701"/>
    <w:rsid w:val="0046333F"/>
    <w:rsid w:val="00466F96"/>
    <w:rsid w:val="00487DA3"/>
    <w:rsid w:val="004904FB"/>
    <w:rsid w:val="004F45CA"/>
    <w:rsid w:val="0051153D"/>
    <w:rsid w:val="0053440A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73A61"/>
    <w:rsid w:val="006821BD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341E3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AF7110"/>
    <w:rsid w:val="00B26EFA"/>
    <w:rsid w:val="00B43AFB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971BE"/>
    <w:rsid w:val="00EC154C"/>
    <w:rsid w:val="00F0249C"/>
    <w:rsid w:val="00F1385E"/>
    <w:rsid w:val="00F61FF7"/>
    <w:rsid w:val="00F72C4E"/>
    <w:rsid w:val="00F77934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6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B5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B5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B5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B5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6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B5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B5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B5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B5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KEFAL društvo s ograničenom odgovornošću za trgovinu, ugostiteljstvo i turizam</izvorni_sadrzaj>
    <derivirana_varijabla naziv="DomainObject.Predmet.ProtustrankaFormated_1">  KEFAL društvo s ograničenom odgovornošću za trgovinu, ugostiteljstvo i turizam</derivirana_varijabla>
  </DomainObject.Predmet.ProtustrankaFormated>
  <DomainObject.Predmet.ProtustrankaFormatedOIB>
    <izvorni_sadrzaj>  KEFAL društvo s ograničenom odgovornošću za trgovinu, ugostiteljstvo i turizam, OIB 31003133696</izvorni_sadrzaj>
    <derivirana_varijabla naziv="DomainObject.Predmet.ProtustrankaFormatedOIB_1">  KEFAL društvo s ograničenom odgovornošću za trgovinu, ugostiteljstvo i turizam, OIB 31003133696</derivirana_varijabla>
  </DomainObject.Predmet.ProtustrankaFormatedOIB>
  <DomainObject.Predmet.ProtustrankaFormatedWithAdress>
    <izvorni_sadrzaj> KEFAL društvo s ograničenom odgovornošću za trgovinu, ugostiteljstvo i turizam, Dolac 55, 22243 Betina</izvorni_sadrzaj>
    <derivirana_varijabla naziv="DomainObject.Predmet.ProtustrankaFormatedWithAdress_1"> KEFAL društvo s ograničenom odgovornošću za trgovinu, ugostiteljstvo i turizam, Dolac 55, 22243 Betina</derivirana_varijabla>
  </DomainObject.Predmet.ProtustrankaFormatedWithAdress>
  <DomainObject.Predmet.ProtustrankaFormatedWithAdressOIB>
    <izvorni_sadrzaj> KEFAL društvo s ograničenom odgovornošću za trgovinu, ugostiteljstvo i turizam, OIB 31003133696, Dolac 55, 22243 Betina</izvorni_sadrzaj>
    <derivirana_varijabla naziv="DomainObject.Predmet.ProtustrankaFormatedWithAdressOIB_1"> KEFAL društvo s ograničenom odgovornošću za trgovinu, ugostiteljstvo i turizam, OIB 31003133696, Dolac 55, 22243 Betina</derivirana_varijabla>
  </DomainObject.Predmet.ProtustrankaFormatedWithAdressOIB>
  <DomainObject.Predmet.ProtustrankaWithAdress>
    <izvorni_sadrzaj>KEFAL društvo s ograničenom odgovornošću za trgovinu, ugostiteljstvo i turizam Dolac 55, 22243 Betina</izvorni_sadrzaj>
    <derivirana_varijabla naziv="DomainObject.Predmet.ProtustrankaWithAdress_1">KEFAL društvo s ograničenom odgovornošću za trgovinu, ugostiteljstvo i turizam Dolac 55, 22243 Betina</derivirana_varijabla>
  </DomainObject.Predmet.ProtustrankaWithAdress>
  <DomainObject.Predmet.ProtustrankaWithAdressOIB>
    <izvorni_sadrzaj>KEFAL društvo s ograničenom odgovornošću za trgovinu, ugostiteljstvo i turizam, OIB 31003133696, Dolac 55, 22243 Betina</izvorni_sadrzaj>
    <derivirana_varijabla naziv="DomainObject.Predmet.ProtustrankaWithAdressOIB_1">KEFAL društvo s ograničenom odgovornošću za trgovinu, ugostiteljstvo i turizam, OIB 31003133696, Dolac 55, 22243 Betina</derivirana_varijabla>
  </DomainObject.Predmet.ProtustrankaWithAdressOIB>
  <DomainObject.Predmet.ProtustrankaNazivFormated>
    <izvorni_sadrzaj>KEFAL društvo s ograničenom odgovornošću za trgovinu, ugostiteljstvo i turizam</izvorni_sadrzaj>
    <derivirana_varijabla naziv="DomainObject.Predmet.ProtustrankaNazivFormated_1">KEFAL društvo s ograničenom odgovornošću za trgovinu, ugostiteljstvo i turizam</derivirana_varijabla>
  </DomainObject.Predmet.ProtustrankaNazivFormated>
  <DomainObject.Predmet.ProtustrankaNazivFormatedOIB>
    <izvorni_sadrzaj>KEFAL društvo s ograničenom odgovornošću za trgovinu, ugostiteljstvo i turizam, OIB 31003133696</izvorni_sadrzaj>
    <derivirana_varijabla naziv="DomainObject.Predmet.ProtustrankaNazivFormatedOIB_1">KEFAL društvo s ograničenom odgovornošću za trgovinu, ugostiteljstvo i turizam, OIB 31003133696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KEFAL društvo s ograničenom odgovornošću za trgovinu, ugostiteljstvo i turizam</item>
    </izvorni_sadrzaj>
    <derivirana_varijabla naziv="DomainObject.Predmet.ProtuStrankaListFormated_1">
      <item>KEFAL društvo s ograničenom odgovornošću za trgovinu, ugostiteljstvo i turizam</item>
    </derivirana_varijabla>
  </DomainObject.Predmet.ProtuStrankaListFormated>
  <DomainObject.Predmet.ProtuStrankaListFormatedOIB>
    <izvorni_sadrzaj>
      <item>KEFAL društvo s ograničenom odgovornošću za trgovinu, ugostiteljstvo i turizam, OIB 31003133696</item>
    </izvorni_sadrzaj>
    <derivirana_varijabla naziv="DomainObject.Predmet.ProtuStrankaListFormatedOIB_1">
      <item>KEFAL društvo s ograničenom odgovornošću za trgovinu, ugostiteljstvo i turizam, OIB 31003133696</item>
    </derivirana_varijabla>
  </DomainObject.Predmet.ProtuStrankaListFormatedOIB>
  <DomainObject.Predmet.ProtuStrankaListFormatedWithAdress>
    <izvorni_sadrzaj>
      <item>KEFAL društvo s ograničenom odgovornošću za trgovinu, ugostiteljstvo i turizam, Dolac 55, 22243 Betina</item>
    </izvorni_sadrzaj>
    <derivirana_varijabla naziv="DomainObject.Predmet.ProtuStrankaListFormatedWithAdress_1">
      <item>KEFAL društvo s ograničenom odgovornošću za trgovinu, ugostiteljstvo i turizam, Dolac 55, 22243 Betina</item>
    </derivirana_varijabla>
  </DomainObject.Predmet.ProtuStrankaListFormatedWithAdress>
  <DomainObject.Predmet.ProtuStrankaListFormatedWithAdressOIB>
    <izvorni_sadrzaj>
      <item>KEFAL društvo s ograničenom odgovornošću za trgovinu, ugostiteljstvo i turizam, OIB 31003133696, Dolac 55, 22243 Betina</item>
    </izvorni_sadrzaj>
    <derivirana_varijabla naziv="DomainObject.Predmet.ProtuStrankaListFormatedWithAdressOIB_1">
      <item>KEFAL društvo s ograničenom odgovornošću za trgovinu, ugostiteljstvo i turizam, OIB 31003133696, Dolac 55, 22243 Betina</item>
    </derivirana_varijabla>
  </DomainObject.Predmet.ProtuStrankaListFormatedWithAdressOIB>
  <DomainObject.Predmet.ProtuStrankaListNazivFormated>
    <izvorni_sadrzaj>
      <item>KEFAL društvo s ograničenom odgovornošću za trgovinu, ugostiteljstvo i turizam</item>
    </izvorni_sadrzaj>
    <derivirana_varijabla naziv="DomainObject.Predmet.ProtuStrankaListNazivFormated_1">
      <item>KEFAL društvo s ograničenom odgovornošću za trgovinu, ugostiteljstvo i turizam</item>
    </derivirana_varijabla>
  </DomainObject.Predmet.ProtuStrankaListNazivFormated>
  <DomainObject.Predmet.ProtuStrankaListNazivFormatedOIB>
    <izvorni_sadrzaj>
      <item>KEFAL društvo s ograničenom odgovornošću za trgovinu, ugostiteljstvo i turizam, OIB 31003133696</item>
    </izvorni_sadrzaj>
    <derivirana_varijabla naziv="DomainObject.Predmet.ProtuStrankaListNazivFormatedOIB_1">
      <item>KEFAL društvo s ograničenom odgovornošću za trgovinu, ugostiteljstvo i turizam, OIB 31003133696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KEFAL društvo s ograničenom odgovornošću za trgovinu, ugostiteljstvo i turizam</izvorni_sadrzaj>
    <derivirana_varijabla naziv="DomainObject.Predmet.ProtustrankaIDrugi_1">KEFAL društvo s ograničenom odgovornošću za trgovinu, ugostiteljstvo i turizam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KEFAL društvo s ograničenom odgovornošću za trgovinu, ugostiteljstvo i turizam, OIB 31003133696, Dolac 55, 22243 Betina</izvorni_sadrzaj>
    <derivirana_varijabla naziv="DomainObject.Predmet.ProtustrankaIDrugiAdressOIB_1">KEFAL društvo s ograničenom odgovornošću za trgovinu, ugostiteljstvo i turizam, OIB 31003133696,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KEFAL društvo s ograničenom odgovornošću za trgovinu, ugostiteljstvo i turizam</item>
    </izvorni_sadrzaj>
    <derivirana_varijabla naziv="DomainObject.Predmet.SudioniciListNaziv_1">
      <item>FINA - Podružnica Šibenik</item>
      <item>KEFAL društvo s ograničenom odgovornošću za trgovinu, ugostiteljstvo i turizam</item>
    </derivirana_varijabla>
  </DomainObject.Predmet.SudioniciListNaziv>
  <DomainObject.Predmet.SudioniciListAdressOIB>
    <izvorni_sadrzaj>
      <item>FINA - Podružnica Šibenik, OIB 85821130368, Perivoj Luje Maruna 1,22000 Šibenik</item>
      <item>KEFAL društvo s ograničenom odgovornošću za trgovinu, ugostiteljstvo i turizam, OIB 31003133696, Dolac 55,22243 Betina</item>
    </izvorni_sadrzaj>
    <derivirana_varijabla naziv="DomainObject.Predmet.SudioniciListAdressOIB_1">
      <item>FINA - Podružnica Šibenik, OIB 85821130368, Perivoj Luje Maruna 1,22000 Šibenik</item>
      <item>KEFAL društvo s ograničenom odgovornošću za trgovinu, ugostiteljstvo i turizam, OIB 31003133696,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31003133696</item>
    </izvorni_sadrzaj>
    <derivirana_varijabla naziv="DomainObject.Predmet.SudioniciListNazivOIB_1">
      <item>, OIB 85821130368</item>
      <item>, OIB 31003133696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2236</properties:Characters>
  <properties:Lines>70</properties:Lines>
  <properties:Paragraphs>19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2015-11-20T08:26:00Z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