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512a" w14:paraId="ddb512a" w:rsidRDefault="00BD4833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 </w:t>
      </w:r>
      <w:r w:rsidR="003E06E7">
        <w:rPr>
          <w:rFonts w:cs="Arial" w:hAnsi="Comic Sans MS" w:ascii="Comic Sans MS"/>
          <w:iCs/>
          <w:szCs w:val="28"/>
        </w:rPr>
        <w:t xml:space="preserve">Stečajna masa iza MTČ d.d. </w:t>
      </w:r>
      <w:r w:rsidR="00BD5EAB">
        <w:rPr>
          <w:rFonts w:cs="Arial" w:hAnsi="Comic Sans MS" w:ascii="Comic Sans MS"/>
          <w:iCs/>
          <w:szCs w:val="28"/>
        </w:rPr>
        <w:t xml:space="preserve">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, </w:t>
      </w:r>
      <w:r w:rsidR="003E06E7">
        <w:rPr>
          <w:rFonts w:cs="Arial" w:hAnsi="Comic Sans MS" w:ascii="Comic Sans MS"/>
          <w:iCs/>
          <w:sz w:val="24"/>
          <w:szCs w:val="24"/>
        </w:rPr>
        <w:t>Kratka 2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 </w:t>
      </w:r>
    </w:p>
    <w:p w:rsidRDefault="008764F2" w:rsidP="00BD5EAB" w:rsidR="00791E99">
      <w:pPr>
        <w:jc w:val="center"/>
        <w:rPr>
          <w:rFonts w:hAnsi="Arial Narrow" w:ascii="Arial Narrow"/>
          <w:b/>
          <w:sz w:val="22"/>
          <w:szCs w:val="22"/>
        </w:rPr>
      </w:pPr>
      <w:r w:rsidRPr="00791E99">
        <w:rPr>
          <w:rFonts w:hAnsi="Arial Narrow" w:ascii="Arial Narrow"/>
          <w:b/>
          <w:sz w:val="22"/>
          <w:szCs w:val="22"/>
        </w:rPr>
        <w:t xml:space="preserve">OIB: </w:t>
      </w:r>
      <w:r w:rsidR="003E06E7">
        <w:rPr>
          <w:rFonts w:hAnsi="Arial Narrow" w:ascii="Arial Narrow"/>
          <w:b/>
          <w:sz w:val="22"/>
          <w:szCs w:val="22"/>
        </w:rPr>
        <w:t>63220828097</w:t>
      </w:r>
    </w:p>
    <w:p w:rsidRDefault="00823F0D" w:rsidP="00823F0D" w:rsidR="00823F0D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bCs/>
          <w:sz w:val="22"/>
          <w:szCs w:val="22"/>
        </w:rPr>
        <w:t>HR</w:t>
      </w:r>
      <w:r w:rsidR="003E06E7">
        <w:rPr>
          <w:rFonts w:hAnsi="Arial Narrow" w:ascii="Arial Narrow"/>
          <w:b/>
          <w:bCs/>
          <w:sz w:val="22"/>
          <w:szCs w:val="22"/>
        </w:rPr>
        <w:t>93</w:t>
      </w:r>
      <w:r>
        <w:rPr>
          <w:rFonts w:hAnsi="Arial Narrow" w:ascii="Arial Narrow"/>
          <w:b/>
          <w:bCs/>
          <w:sz w:val="22"/>
          <w:szCs w:val="22"/>
        </w:rPr>
        <w:t xml:space="preserve"> 2390 001</w:t>
      </w:r>
      <w:r w:rsidR="003E06E7">
        <w:rPr>
          <w:rFonts w:hAnsi="Arial Narrow" w:ascii="Arial Narrow"/>
          <w:b/>
          <w:bCs/>
          <w:sz w:val="22"/>
          <w:szCs w:val="22"/>
        </w:rPr>
        <w:t xml:space="preserve"> </w:t>
      </w:r>
      <w:r>
        <w:rPr>
          <w:rFonts w:hAnsi="Arial Narrow" w:ascii="Arial Narrow"/>
          <w:b/>
          <w:bCs/>
          <w:sz w:val="22"/>
          <w:szCs w:val="22"/>
        </w:rPr>
        <w:t>1100</w:t>
      </w:r>
      <w:r w:rsidR="003E06E7">
        <w:rPr>
          <w:rFonts w:hAnsi="Arial Narrow" w:ascii="Arial Narrow"/>
          <w:b/>
          <w:bCs/>
          <w:sz w:val="22"/>
          <w:szCs w:val="22"/>
        </w:rPr>
        <w:t>985542</w:t>
      </w:r>
    </w:p>
    <w:p w:rsidRDefault="007F42A9" w:rsidP="00864930" w:rsidR="007F42A9" w:rsidRPr="0086493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5808B8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A64811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 xml:space="preserve">Na </w:t>
      </w:r>
      <w:r w:rsidR="006B7B66" w:rsidRPr="001B4C7A">
        <w:rPr>
          <w:rFonts w:hAnsi="Arial Narrow" w:ascii="Arial Narrow"/>
          <w:b/>
          <w:sz w:val="28"/>
          <w:szCs w:val="28"/>
        </w:rPr>
        <w:t xml:space="preserve">poslovni </w:t>
      </w:r>
      <w:r w:rsidRPr="001B4C7A">
        <w:rPr>
          <w:rFonts w:hAnsi="Arial Narrow" w:ascii="Arial Narrow"/>
          <w:b/>
          <w:sz w:val="28"/>
          <w:szCs w:val="28"/>
        </w:rPr>
        <w:t xml:space="preserve">broj: </w:t>
      </w:r>
      <w:r w:rsidR="00632234" w:rsidRPr="001B4C7A">
        <w:rPr>
          <w:rFonts w:hAnsi="Arial Narrow" w:ascii="Arial Narrow"/>
          <w:b/>
          <w:sz w:val="28"/>
          <w:szCs w:val="28"/>
        </w:rPr>
        <w:t>S</w:t>
      </w:r>
      <w:r w:rsidRPr="001B4C7A">
        <w:rPr>
          <w:rFonts w:hAnsi="Arial Narrow" w:ascii="Arial Narrow"/>
          <w:b/>
          <w:sz w:val="28"/>
          <w:szCs w:val="28"/>
        </w:rPr>
        <w:t>t-</w:t>
      </w:r>
      <w:r w:rsidR="00632234" w:rsidRPr="001B4C7A">
        <w:rPr>
          <w:rFonts w:hAnsi="Arial Narrow" w:ascii="Arial Narrow"/>
          <w:b/>
          <w:sz w:val="28"/>
          <w:szCs w:val="28"/>
        </w:rPr>
        <w:t xml:space="preserve"> 27</w:t>
      </w:r>
      <w:r w:rsidR="006B7B66" w:rsidRPr="001B4C7A">
        <w:rPr>
          <w:rFonts w:hAnsi="Arial Narrow" w:ascii="Arial Narrow"/>
          <w:b/>
          <w:sz w:val="28"/>
          <w:szCs w:val="28"/>
        </w:rPr>
        <w:t>/</w:t>
      </w:r>
      <w:r w:rsidR="00A947AE" w:rsidRPr="001B4C7A">
        <w:rPr>
          <w:rFonts w:hAnsi="Arial Narrow" w:ascii="Arial Narrow"/>
          <w:b/>
          <w:sz w:val="28"/>
          <w:szCs w:val="28"/>
        </w:rPr>
        <w:t>10</w:t>
      </w:r>
    </w:p>
    <w:p w:rsidRDefault="005808B8" w:rsidP="0077346B" w:rsidR="005808B8" w:rsidRPr="001B4C7A">
      <w:pPr>
        <w:rPr>
          <w:rFonts w:hAnsi="Arial Narrow" w:ascii="Arial Narrow"/>
          <w:b/>
          <w:sz w:val="28"/>
          <w:szCs w:val="28"/>
        </w:rPr>
      </w:pPr>
    </w:p>
    <w:p w:rsidRDefault="0099367C" w:rsidP="0099367C" w:rsidR="0099367C">
      <w:pPr>
        <w:rPr>
          <w:rFonts w:hAnsi="Arial Narrow" w:ascii="Arial Narrow"/>
          <w:b/>
          <w:sz w:val="28"/>
          <w:szCs w:val="28"/>
        </w:rPr>
      </w:pPr>
    </w:p>
    <w:p w:rsidRDefault="00241571" w:rsidP="0099367C" w:rsidR="00241571">
      <w:pPr>
        <w:rPr>
          <w:rFonts w:hAnsi="Arial Narrow" w:ascii="Arial Narrow"/>
          <w:b/>
          <w:sz w:val="28"/>
          <w:szCs w:val="28"/>
        </w:rPr>
      </w:pPr>
    </w:p>
    <w:p w:rsidRDefault="0099367C" w:rsidP="00082EEA" w:rsidR="00082EEA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>IZVJEŠĆE STEČAJNOGA</w:t>
      </w:r>
      <w:r w:rsidR="008B3CCD">
        <w:rPr>
          <w:rFonts w:cs="Tahoma" w:hAnsi="Arial Narrow" w:ascii="Arial Narrow"/>
          <w:b/>
          <w:sz w:val="28"/>
          <w:szCs w:val="28"/>
        </w:rPr>
        <w:t xml:space="preserve"> UPRAVITELJA O </w:t>
      </w:r>
      <w:r w:rsidR="00082EEA">
        <w:rPr>
          <w:rFonts w:cs="Tahoma" w:hAnsi="Arial Narrow" w:ascii="Arial Narrow"/>
          <w:b/>
          <w:sz w:val="28"/>
          <w:szCs w:val="28"/>
        </w:rPr>
        <w:t>TIJEK</w:t>
      </w:r>
      <w:r w:rsidR="00523157">
        <w:rPr>
          <w:rFonts w:cs="Tahoma" w:hAnsi="Arial Narrow" w:ascii="Arial Narrow"/>
          <w:b/>
          <w:sz w:val="28"/>
          <w:szCs w:val="28"/>
        </w:rPr>
        <w:t>U</w:t>
      </w:r>
      <w:r w:rsidR="00082EEA">
        <w:rPr>
          <w:rFonts w:cs="Tahoma" w:hAnsi="Arial Narrow" w:ascii="Arial Narrow"/>
          <w:b/>
          <w:sz w:val="28"/>
          <w:szCs w:val="28"/>
        </w:rPr>
        <w:t xml:space="preserve"> STEČAJNOG POSTUPKA</w:t>
      </w:r>
    </w:p>
    <w:p w:rsidRDefault="00082EEA" w:rsidP="00082EEA" w:rsidR="0099367C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 xml:space="preserve">I </w:t>
      </w:r>
      <w:r w:rsidR="0099367C">
        <w:rPr>
          <w:rFonts w:cs="Tahoma" w:hAnsi="Arial Narrow" w:ascii="Arial Narrow"/>
          <w:b/>
          <w:sz w:val="28"/>
          <w:szCs w:val="28"/>
        </w:rPr>
        <w:t>STANJU STEČAJNE MASE</w:t>
      </w:r>
    </w:p>
    <w:p w:rsidRDefault="0099367C" w:rsidP="00082EEA" w:rsidR="0099367C">
      <w:pPr>
        <w:jc w:val="center"/>
        <w:rPr>
          <w:rFonts w:cs="Tahoma" w:hAnsi="Arial Narrow" w:ascii="Arial Narrow"/>
          <w:b/>
          <w:sz w:val="24"/>
          <w:szCs w:val="24"/>
          <w:lang w:val="pl-PL"/>
        </w:rPr>
      </w:pPr>
    </w:p>
    <w:p w:rsidRDefault="006C3EF3" w:rsidP="005808B8" w:rsidR="006C3EF3">
      <w:pPr>
        <w:rPr>
          <w:rFonts w:hAnsi="Arial Narrow" w:ascii="Arial Narrow"/>
          <w:sz w:val="24"/>
          <w:szCs w:val="24"/>
        </w:rPr>
      </w:pPr>
    </w:p>
    <w:p w:rsidRDefault="0077346B" w:rsidP="005808B8" w:rsidR="0077346B" w:rsidRPr="0099367C">
      <w:pPr>
        <w:rPr>
          <w:rFonts w:hAnsi="Arial Narrow" w:ascii="Arial Narrow"/>
          <w:sz w:val="24"/>
          <w:szCs w:val="24"/>
        </w:rPr>
      </w:pPr>
    </w:p>
    <w:p w:rsidRDefault="0022038C" w:rsidP="0022038C" w:rsidR="0022038C">
      <w:pPr>
        <w:numPr>
          <w:ilvl w:val="0"/>
          <w:numId w:val="35"/>
        </w:numPr>
        <w:ind w:firstLine="0" w:left="0"/>
        <w:rPr>
          <w:rFonts w:hAnsi="Arial Narrow" w:ascii="Arial Narrow"/>
          <w:b/>
          <w:sz w:val="28"/>
          <w:szCs w:val="28"/>
        </w:rPr>
      </w:pPr>
      <w:r w:rsidRPr="00D130E9">
        <w:rPr>
          <w:rFonts w:hAnsi="Arial Narrow" w:ascii="Arial Narrow"/>
          <w:b/>
          <w:sz w:val="28"/>
          <w:szCs w:val="28"/>
        </w:rPr>
        <w:t xml:space="preserve">TIJEK STEČAJNOG POSTUPKA </w:t>
      </w:r>
      <w:r>
        <w:rPr>
          <w:rFonts w:hAnsi="Arial Narrow" w:ascii="Arial Narrow"/>
          <w:b/>
          <w:sz w:val="28"/>
          <w:szCs w:val="28"/>
        </w:rPr>
        <w:t xml:space="preserve">U RAZDOBLJU </w:t>
      </w:r>
    </w:p>
    <w:p w:rsidRDefault="00C74841" w:rsidP="0022038C" w:rsidR="0099367C" w:rsidRPr="008B7FA5">
      <w:pPr>
        <w:ind w:left="72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 xml:space="preserve">OD </w:t>
      </w:r>
      <w:r w:rsidR="00F94265">
        <w:rPr>
          <w:rFonts w:hAnsi="Arial Narrow" w:ascii="Arial Narrow"/>
          <w:b/>
          <w:sz w:val="28"/>
          <w:szCs w:val="28"/>
        </w:rPr>
        <w:t>01.03</w:t>
      </w:r>
      <w:r w:rsidR="001B4C7A">
        <w:rPr>
          <w:rFonts w:hAnsi="Arial Narrow" w:ascii="Arial Narrow"/>
          <w:b/>
          <w:sz w:val="28"/>
          <w:szCs w:val="28"/>
        </w:rPr>
        <w:t>.</w:t>
      </w:r>
      <w:r w:rsidR="00F94265">
        <w:rPr>
          <w:rFonts w:hAnsi="Arial Narrow" w:ascii="Arial Narrow"/>
          <w:b/>
          <w:sz w:val="28"/>
          <w:szCs w:val="28"/>
        </w:rPr>
        <w:t>2019</w:t>
      </w:r>
      <w:r>
        <w:rPr>
          <w:rFonts w:hAnsi="Arial Narrow" w:ascii="Arial Narrow"/>
          <w:b/>
          <w:sz w:val="28"/>
          <w:szCs w:val="28"/>
        </w:rPr>
        <w:t xml:space="preserve">. GODINE DO </w:t>
      </w:r>
      <w:r w:rsidR="00F94265">
        <w:rPr>
          <w:rFonts w:hAnsi="Arial Narrow" w:ascii="Arial Narrow"/>
          <w:b/>
          <w:sz w:val="28"/>
          <w:szCs w:val="28"/>
        </w:rPr>
        <w:t>31.05</w:t>
      </w:r>
      <w:r w:rsidR="002C1565">
        <w:rPr>
          <w:rFonts w:hAnsi="Arial Narrow" w:ascii="Arial Narrow"/>
          <w:b/>
          <w:sz w:val="28"/>
          <w:szCs w:val="28"/>
        </w:rPr>
        <w:t>.2019</w:t>
      </w:r>
      <w:r w:rsidR="0022038C">
        <w:rPr>
          <w:rFonts w:hAnsi="Arial Narrow" w:ascii="Arial Narrow"/>
          <w:b/>
          <w:sz w:val="28"/>
          <w:szCs w:val="28"/>
        </w:rPr>
        <w:t xml:space="preserve">. GODINE  </w:t>
      </w:r>
    </w:p>
    <w:p w:rsidRDefault="0099367C" w:rsidP="0099367C" w:rsidR="0099367C">
      <w:pPr>
        <w:rPr>
          <w:rFonts w:hAnsi="Arial Narrow" w:ascii="Arial Narrow"/>
          <w:sz w:val="16"/>
          <w:szCs w:val="16"/>
        </w:rPr>
      </w:pPr>
    </w:p>
    <w:p w:rsidRDefault="0050305C" w:rsidP="0099367C" w:rsidR="0050305C" w:rsidRPr="006C3EF3">
      <w:pPr>
        <w:rPr>
          <w:rFonts w:hAnsi="Arial Narrow" w:ascii="Arial Narrow"/>
          <w:sz w:val="16"/>
          <w:szCs w:val="16"/>
        </w:rPr>
      </w:pPr>
    </w:p>
    <w:p w:rsidRDefault="003E06E7" w:rsidP="001B4C7A" w:rsidR="00F6234C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u stečaju</w:t>
      </w:r>
      <w:r w:rsidR="00CB6D6F">
        <w:rPr>
          <w:rFonts w:hAnsi="Arial Narrow" w:ascii="Arial Narrow"/>
          <w:sz w:val="24"/>
          <w:szCs w:val="24"/>
        </w:rPr>
        <w:t xml:space="preserve">, Čakovec. </w:t>
      </w:r>
      <w:r w:rsidR="006B7B66">
        <w:rPr>
          <w:rFonts w:hAnsi="Arial Narrow" w:ascii="Arial Narrow"/>
          <w:sz w:val="24"/>
          <w:szCs w:val="24"/>
        </w:rPr>
        <w:t>Stečajna upra</w:t>
      </w:r>
      <w:r w:rsidR="008257BB">
        <w:rPr>
          <w:rFonts w:hAnsi="Arial Narrow" w:ascii="Arial Narrow"/>
          <w:sz w:val="24"/>
          <w:szCs w:val="24"/>
        </w:rPr>
        <w:t>viteljica ovlaštena je da</w:t>
      </w:r>
      <w:r w:rsidR="006B7B66">
        <w:rPr>
          <w:rFonts w:hAnsi="Arial Narrow" w:ascii="Arial Narrow"/>
          <w:sz w:val="24"/>
          <w:szCs w:val="24"/>
        </w:rPr>
        <w:t xml:space="preserve"> nakon zaključenja stečajnog postupka u ime stečajnog dužnika, a za račun stečajne mase nasta</w:t>
      </w:r>
      <w:r w:rsidR="00EF70EE">
        <w:rPr>
          <w:rFonts w:hAnsi="Arial Narrow" w:ascii="Arial Narrow"/>
          <w:sz w:val="24"/>
          <w:szCs w:val="24"/>
        </w:rPr>
        <w:t>viti parnične i ovršne postupke i to:</w:t>
      </w:r>
    </w:p>
    <w:p w:rsidRDefault="00EF70EE" w:rsidP="001B4C7A" w:rsidR="00CB6D6F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bookmarkStart w:name="_Hlk492296611" w:id="1"/>
      <w:r>
        <w:rPr>
          <w:rFonts w:cs="Arial" w:hAnsi="Arial Narrow" w:ascii="Arial Narrow"/>
          <w:sz w:val="24"/>
          <w:szCs w:val="24"/>
        </w:rPr>
        <w:t>postupak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koji se vodi po tužbi Dragutina Sušeca, </w:t>
      </w:r>
      <w:bookmarkEnd w:id="1"/>
      <w:r w:rsidR="00B6447F" w:rsidRPr="00B6447F">
        <w:rPr>
          <w:rFonts w:cs="Arial" w:hAnsi="Arial Narrow" w:ascii="Arial Narrow"/>
          <w:sz w:val="24"/>
          <w:szCs w:val="24"/>
        </w:rPr>
        <w:t>radi utvrđivanja osnovanosti</w:t>
      </w:r>
    </w:p>
    <w:p w:rsidRDefault="00B6447F" w:rsidP="00351A88" w:rsidR="00EF70EE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prijavljene tražbine, broj P-268/11</w:t>
      </w:r>
    </w:p>
    <w:p w:rsidRDefault="00EF70EE" w:rsidP="00351A88" w:rsidR="00EF70EE" w:rsidRPr="00351A88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="00B6447F" w:rsidRPr="00EF70EE">
        <w:rPr>
          <w:rFonts w:cs="Arial" w:hAnsi="Arial Narrow" w:ascii="Arial Narrow"/>
          <w:sz w:val="24"/>
          <w:szCs w:val="24"/>
        </w:rPr>
        <w:t xml:space="preserve"> tražbine u ime i za račun stečajne mase od kupaca st</w:t>
      </w:r>
      <w:r w:rsidR="00643968">
        <w:rPr>
          <w:rFonts w:cs="Arial" w:hAnsi="Arial Narrow" w:ascii="Arial Narrow"/>
          <w:sz w:val="24"/>
          <w:szCs w:val="24"/>
        </w:rPr>
        <w:t xml:space="preserve">anova </w:t>
      </w:r>
    </w:p>
    <w:p w:rsidRDefault="00351A88" w:rsidP="001B4C7A" w:rsidR="00F46B6B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3</w:t>
      </w:r>
      <w:r w:rsidR="00B6447F">
        <w:rPr>
          <w:rFonts w:cs="Arial" w:hAnsi="Arial Narrow" w:ascii="Arial Narrow"/>
          <w:sz w:val="24"/>
          <w:szCs w:val="24"/>
        </w:rPr>
        <w:t>)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</w:t>
      </w:r>
      <w:r w:rsidR="00EF70EE">
        <w:rPr>
          <w:rFonts w:cs="Arial" w:hAnsi="Arial Narrow" w:ascii="Arial Narrow"/>
          <w:sz w:val="24"/>
          <w:szCs w:val="24"/>
        </w:rPr>
        <w:tab/>
      </w:r>
      <w:r w:rsidR="00B6447F" w:rsidRPr="00B6447F">
        <w:rPr>
          <w:rFonts w:cs="Arial" w:hAnsi="Arial Narrow" w:ascii="Arial Narrow"/>
          <w:sz w:val="24"/>
          <w:szCs w:val="24"/>
        </w:rPr>
        <w:t>poduzimanja drugih potrebnih radnji u svrhu prikupljanja stečajne mase</w:t>
      </w:r>
      <w:r w:rsidR="00EF70EE">
        <w:rPr>
          <w:rFonts w:cs="Arial" w:hAnsi="Arial Narrow" w:ascii="Arial Narrow"/>
          <w:sz w:val="24"/>
          <w:szCs w:val="24"/>
        </w:rPr>
        <w:t xml:space="preserve">, </w:t>
      </w:r>
      <w:r w:rsidR="00B6447F" w:rsidRPr="00B6447F">
        <w:rPr>
          <w:rFonts w:cs="Arial" w:hAnsi="Arial Narrow" w:ascii="Arial Narrow"/>
          <w:sz w:val="24"/>
          <w:szCs w:val="24"/>
        </w:rPr>
        <w:t>te ostvarenja</w:t>
      </w:r>
    </w:p>
    <w:p w:rsidRDefault="00B6447F" w:rsidP="001B4C7A" w:rsidR="00632234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uvjeta za podjelu rezervacije stečajne mase.</w:t>
      </w:r>
    </w:p>
    <w:p w:rsidRDefault="0050305C" w:rsidP="001B4C7A" w:rsidR="0050305C">
      <w:pPr>
        <w:rPr>
          <w:rFonts w:hAnsi="Arial Narrow" w:ascii="Arial Narrow"/>
          <w:b/>
          <w:sz w:val="24"/>
          <w:szCs w:val="24"/>
        </w:rPr>
      </w:pPr>
    </w:p>
    <w:p w:rsidRDefault="001B4C7A" w:rsidP="001B4C7A" w:rsidR="001B4C7A">
      <w:pPr>
        <w:rPr>
          <w:rFonts w:hAnsi="Arial Narrow" w:ascii="Arial Narrow"/>
          <w:b/>
          <w:sz w:val="24"/>
          <w:szCs w:val="24"/>
        </w:rPr>
      </w:pPr>
    </w:p>
    <w:p w:rsidRDefault="00B337B5" w:rsidP="001B4C7A" w:rsidR="00B337B5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STANJE STEČAJNE MASE  </w:t>
      </w:r>
    </w:p>
    <w:p w:rsidRDefault="00EE04CF" w:rsidP="001B4C7A" w:rsidR="00EE04CF">
      <w:pPr>
        <w:rPr>
          <w:rFonts w:hAnsi="Arial Narrow" w:ascii="Arial Narrow"/>
          <w:b/>
          <w:sz w:val="16"/>
          <w:szCs w:val="16"/>
        </w:rPr>
      </w:pPr>
    </w:p>
    <w:p w:rsidRDefault="008A2263" w:rsidP="001B4C7A" w:rsidR="008A2263" w:rsidRPr="00241571">
      <w:pPr>
        <w:rPr>
          <w:rFonts w:hAnsi="Arial Narrow" w:ascii="Arial Narrow"/>
          <w:b/>
          <w:sz w:val="16"/>
          <w:szCs w:val="16"/>
        </w:rPr>
      </w:pPr>
    </w:p>
    <w:p w:rsidRDefault="008C7CE6" w:rsidP="001B4C7A" w:rsidR="00E20319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Stečajna masa </w:t>
      </w:r>
      <w:r w:rsidR="00B6447F">
        <w:rPr>
          <w:rFonts w:cs="Arial" w:hAnsi="Arial Narrow" w:ascii="Arial Narrow"/>
          <w:sz w:val="24"/>
          <w:szCs w:val="24"/>
        </w:rPr>
        <w:t xml:space="preserve">sastoji se od </w:t>
      </w:r>
      <w:r w:rsidR="00115A0C" w:rsidRPr="00115A0C">
        <w:rPr>
          <w:rFonts w:hAnsi="Arial Narrow" w:ascii="Arial Narrow"/>
          <w:sz w:val="24"/>
          <w:szCs w:val="24"/>
        </w:rPr>
        <w:t>potraživanja od kupaca za stanove</w:t>
      </w:r>
      <w:r w:rsidR="00B6447F">
        <w:rPr>
          <w:rFonts w:hAnsi="Arial Narrow" w:ascii="Arial Narrow"/>
          <w:sz w:val="24"/>
          <w:szCs w:val="24"/>
        </w:rPr>
        <w:t xml:space="preserve"> u iznosu od </w:t>
      </w:r>
      <w:r w:rsidR="004D592A">
        <w:rPr>
          <w:rFonts w:hAnsi="Arial Narrow" w:ascii="Arial Narrow"/>
          <w:sz w:val="24"/>
          <w:szCs w:val="24"/>
        </w:rPr>
        <w:t>5</w:t>
      </w:r>
      <w:r w:rsidR="00333D70">
        <w:rPr>
          <w:rFonts w:hAnsi="Arial Narrow" w:ascii="Arial Narrow"/>
          <w:sz w:val="24"/>
          <w:szCs w:val="24"/>
        </w:rPr>
        <w:t>59</w:t>
      </w:r>
      <w:r w:rsidR="001D4E6D">
        <w:rPr>
          <w:rFonts w:hAnsi="Arial Narrow" w:ascii="Arial Narrow"/>
          <w:sz w:val="24"/>
          <w:szCs w:val="24"/>
        </w:rPr>
        <w:t>.</w:t>
      </w:r>
      <w:r w:rsidR="00333D70">
        <w:rPr>
          <w:rFonts w:hAnsi="Arial Narrow" w:ascii="Arial Narrow"/>
          <w:sz w:val="24"/>
          <w:szCs w:val="24"/>
        </w:rPr>
        <w:t>207</w:t>
      </w:r>
      <w:r w:rsidR="00526C0C">
        <w:rPr>
          <w:rFonts w:hAnsi="Arial Narrow" w:ascii="Arial Narrow"/>
          <w:sz w:val="24"/>
          <w:szCs w:val="24"/>
        </w:rPr>
        <w:t>,</w:t>
      </w:r>
      <w:r w:rsidR="00333D70">
        <w:rPr>
          <w:rFonts w:hAnsi="Arial Narrow" w:ascii="Arial Narrow"/>
          <w:sz w:val="24"/>
          <w:szCs w:val="24"/>
        </w:rPr>
        <w:t>39</w:t>
      </w:r>
      <w:r w:rsidR="007B73EC">
        <w:rPr>
          <w:rFonts w:hAnsi="Arial Narrow" w:ascii="Arial Narrow"/>
          <w:sz w:val="24"/>
          <w:szCs w:val="24"/>
        </w:rPr>
        <w:t xml:space="preserve"> </w:t>
      </w:r>
      <w:r w:rsidR="00B6447F">
        <w:rPr>
          <w:rFonts w:hAnsi="Arial Narrow" w:ascii="Arial Narrow"/>
          <w:sz w:val="24"/>
          <w:szCs w:val="24"/>
        </w:rPr>
        <w:t>kn</w:t>
      </w:r>
      <w:r w:rsidR="00115A0C" w:rsidRPr="00115A0C">
        <w:rPr>
          <w:rFonts w:hAnsi="Arial Narrow" w:ascii="Arial Narrow"/>
          <w:sz w:val="24"/>
          <w:szCs w:val="24"/>
        </w:rPr>
        <w:t xml:space="preserve"> i novčanih sredstva na računu stečajnog dužnika u iznosu od </w:t>
      </w:r>
      <w:r w:rsidR="00F07BE1">
        <w:rPr>
          <w:rFonts w:hAnsi="Arial Narrow" w:ascii="Arial Narrow"/>
          <w:sz w:val="24"/>
          <w:szCs w:val="24"/>
        </w:rPr>
        <w:t>6</w:t>
      </w:r>
      <w:r w:rsidR="005E499A">
        <w:rPr>
          <w:rFonts w:hAnsi="Arial Narrow" w:ascii="Arial Narrow"/>
          <w:sz w:val="24"/>
          <w:szCs w:val="24"/>
        </w:rPr>
        <w:t>4</w:t>
      </w:r>
      <w:r w:rsidR="00E87019">
        <w:rPr>
          <w:rFonts w:hAnsi="Arial Narrow" w:ascii="Arial Narrow"/>
          <w:sz w:val="24"/>
          <w:szCs w:val="24"/>
        </w:rPr>
        <w:t>9</w:t>
      </w:r>
      <w:r w:rsidR="00526C0C">
        <w:rPr>
          <w:rFonts w:hAnsi="Arial Narrow" w:ascii="Arial Narrow"/>
          <w:sz w:val="24"/>
          <w:szCs w:val="24"/>
        </w:rPr>
        <w:t>.</w:t>
      </w:r>
      <w:r w:rsidR="00E87019">
        <w:rPr>
          <w:rFonts w:hAnsi="Arial Narrow" w:ascii="Arial Narrow"/>
          <w:sz w:val="24"/>
          <w:szCs w:val="24"/>
        </w:rPr>
        <w:t>72</w:t>
      </w:r>
      <w:r w:rsidR="005E499A">
        <w:rPr>
          <w:rFonts w:hAnsi="Arial Narrow" w:ascii="Arial Narrow"/>
          <w:sz w:val="24"/>
          <w:szCs w:val="24"/>
        </w:rPr>
        <w:t>4,54</w:t>
      </w:r>
      <w:r w:rsidR="00115A0C" w:rsidRPr="00115A0C">
        <w:rPr>
          <w:rFonts w:hAnsi="Arial Narrow" w:ascii="Arial Narrow"/>
          <w:sz w:val="24"/>
          <w:szCs w:val="24"/>
        </w:rPr>
        <w:t xml:space="preserve"> kn.</w:t>
      </w:r>
    </w:p>
    <w:p w:rsidRDefault="00CB3745" w:rsidP="00CB3745" w:rsidR="003C7CE2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 xml:space="preserve">Od dana upisa stečajne mase u sudski registar (16.12.2016.g) ukupno je naplaćeno potraživanje za stanove u iznosu od </w:t>
      </w:r>
      <w:r w:rsidR="005E499A">
        <w:rPr>
          <w:rFonts w:hAnsi="Arial Narrow" w:ascii="Arial Narrow"/>
          <w:sz w:val="24"/>
          <w:szCs w:val="24"/>
        </w:rPr>
        <w:t>55</w:t>
      </w:r>
      <w:r w:rsidR="00333D70">
        <w:rPr>
          <w:rFonts w:hAnsi="Arial Narrow" w:ascii="Arial Narrow"/>
          <w:sz w:val="24"/>
          <w:szCs w:val="24"/>
        </w:rPr>
        <w:t>4</w:t>
      </w:r>
      <w:r w:rsidR="005E499A">
        <w:rPr>
          <w:rFonts w:hAnsi="Arial Narrow" w:ascii="Arial Narrow"/>
          <w:sz w:val="24"/>
          <w:szCs w:val="24"/>
        </w:rPr>
        <w:t>.</w:t>
      </w:r>
      <w:r w:rsidR="00333D70">
        <w:rPr>
          <w:rFonts w:hAnsi="Arial Narrow" w:ascii="Arial Narrow"/>
          <w:sz w:val="24"/>
          <w:szCs w:val="24"/>
        </w:rPr>
        <w:t>939</w:t>
      </w:r>
      <w:r w:rsidR="005E499A">
        <w:rPr>
          <w:rFonts w:hAnsi="Arial Narrow" w:ascii="Arial Narrow"/>
          <w:sz w:val="24"/>
          <w:szCs w:val="24"/>
        </w:rPr>
        <w:t>,</w:t>
      </w:r>
      <w:r w:rsidR="00333D70">
        <w:rPr>
          <w:rFonts w:hAnsi="Arial Narrow" w:ascii="Arial Narrow"/>
          <w:sz w:val="24"/>
          <w:szCs w:val="24"/>
        </w:rPr>
        <w:t>26</w:t>
      </w:r>
      <w:r>
        <w:rPr>
          <w:rFonts w:hAnsi="Arial Narrow" w:ascii="Arial Narrow"/>
          <w:sz w:val="24"/>
          <w:szCs w:val="24"/>
        </w:rPr>
        <w:t xml:space="preserve"> kn. Postupak naplate i dalje se nastavlja</w:t>
      </w:r>
      <w:r w:rsidR="00333D70">
        <w:rPr>
          <w:rFonts w:hAnsi="Arial Narrow" w:ascii="Arial Narrow"/>
          <w:sz w:val="24"/>
          <w:szCs w:val="24"/>
        </w:rPr>
        <w:t xml:space="preserve"> po mjesečnim dospijećima rata</w:t>
      </w:r>
      <w:r>
        <w:rPr>
          <w:rFonts w:hAnsi="Arial Narrow" w:ascii="Arial Narrow"/>
          <w:sz w:val="24"/>
          <w:szCs w:val="24"/>
        </w:rPr>
        <w:t xml:space="preserve">. </w:t>
      </w:r>
      <w:r w:rsidR="009D38C2">
        <w:rPr>
          <w:rFonts w:hAnsi="Arial Narrow" w:ascii="Arial Narrow"/>
          <w:sz w:val="24"/>
          <w:szCs w:val="24"/>
        </w:rPr>
        <w:t>D</w:t>
      </w:r>
      <w:r w:rsidR="00CB689C" w:rsidRPr="00CB689C">
        <w:rPr>
          <w:rFonts w:hAnsi="Arial Narrow" w:ascii="Arial Narrow"/>
          <w:sz w:val="24"/>
          <w:szCs w:val="24"/>
        </w:rPr>
        <w:t>ospjela potraživanja</w:t>
      </w:r>
      <w:r w:rsidR="00CB689C">
        <w:rPr>
          <w:rFonts w:hAnsi="Arial Narrow" w:ascii="Arial Narrow"/>
          <w:sz w:val="24"/>
          <w:szCs w:val="24"/>
        </w:rPr>
        <w:t xml:space="preserve"> od kupaca za stanove</w:t>
      </w:r>
      <w:r w:rsidR="009D38C2">
        <w:rPr>
          <w:rFonts w:hAnsi="Arial Narrow" w:ascii="Arial Narrow"/>
          <w:sz w:val="24"/>
          <w:szCs w:val="24"/>
        </w:rPr>
        <w:t xml:space="preserve"> </w:t>
      </w:r>
      <w:r w:rsidR="00EF2F79">
        <w:rPr>
          <w:rFonts w:hAnsi="Arial Narrow" w:ascii="Arial Narrow"/>
          <w:sz w:val="24"/>
          <w:szCs w:val="24"/>
        </w:rPr>
        <w:t>iznose</w:t>
      </w:r>
      <w:r w:rsidR="005E499A">
        <w:rPr>
          <w:rFonts w:hAnsi="Arial Narrow" w:ascii="Arial Narrow"/>
          <w:sz w:val="24"/>
          <w:szCs w:val="24"/>
        </w:rPr>
        <w:t xml:space="preserve"> 3</w:t>
      </w:r>
      <w:r w:rsidR="00333D70">
        <w:rPr>
          <w:rFonts w:hAnsi="Arial Narrow" w:ascii="Arial Narrow"/>
          <w:sz w:val="24"/>
          <w:szCs w:val="24"/>
        </w:rPr>
        <w:t>2</w:t>
      </w:r>
      <w:r w:rsidR="005E499A">
        <w:rPr>
          <w:rFonts w:hAnsi="Arial Narrow" w:ascii="Arial Narrow"/>
          <w:sz w:val="24"/>
          <w:szCs w:val="24"/>
        </w:rPr>
        <w:t>.</w:t>
      </w:r>
      <w:r w:rsidR="00333D70">
        <w:rPr>
          <w:rFonts w:hAnsi="Arial Narrow" w:ascii="Arial Narrow"/>
          <w:sz w:val="24"/>
          <w:szCs w:val="24"/>
        </w:rPr>
        <w:t>969,00</w:t>
      </w:r>
      <w:r w:rsidR="005E499A">
        <w:rPr>
          <w:rFonts w:hAnsi="Arial Narrow" w:ascii="Arial Narrow"/>
          <w:sz w:val="24"/>
          <w:szCs w:val="24"/>
        </w:rPr>
        <w:t xml:space="preserve"> kn</w:t>
      </w:r>
      <w:r w:rsidR="00333D70">
        <w:rPr>
          <w:rFonts w:hAnsi="Arial Narrow" w:ascii="Arial Narrow"/>
          <w:sz w:val="24"/>
          <w:szCs w:val="24"/>
        </w:rPr>
        <w:t xml:space="preserve"> od čega je najveći iznos od 26.558,33 kn od jednog kupca, a kao što je prije navedeno sklopljene su nagodbe za obročna plaćanja.</w:t>
      </w:r>
    </w:p>
    <w:p w:rsidRDefault="009D38C2" w:rsidP="003C7CE2" w:rsidR="009D38C2">
      <w:pPr>
        <w:ind w:firstLine="720"/>
        <w:jc w:val="both"/>
        <w:rPr>
          <w:rFonts w:hAnsi="Arial Narrow" w:ascii="Arial Narrow"/>
          <w:sz w:val="24"/>
          <w:szCs w:val="24"/>
        </w:rPr>
      </w:pPr>
    </w:p>
    <w:p w:rsidRDefault="009D38C2" w:rsidP="003C7CE2" w:rsidR="009D38C2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lastRenderedPageBreak/>
        <w:t>Po</w:t>
      </w:r>
      <w:r w:rsidR="00526C0C" w:rsidRPr="00526C0C">
        <w:rPr>
          <w:rFonts w:hAnsi="Arial Narrow" w:ascii="Arial Narrow"/>
          <w:sz w:val="24"/>
          <w:szCs w:val="24"/>
        </w:rPr>
        <w:t xml:space="preserve"> izvrš</w:t>
      </w:r>
      <w:r>
        <w:rPr>
          <w:rFonts w:hAnsi="Arial Narrow" w:ascii="Arial Narrow"/>
          <w:sz w:val="24"/>
          <w:szCs w:val="24"/>
        </w:rPr>
        <w:t>enoj djelomičnoj diobi</w:t>
      </w:r>
      <w:r w:rsidR="00526C0C" w:rsidRPr="00526C0C">
        <w:rPr>
          <w:rFonts w:hAnsi="Arial Narrow" w:ascii="Arial Narrow"/>
          <w:sz w:val="24"/>
          <w:szCs w:val="24"/>
        </w:rPr>
        <w:t xml:space="preserve"> v</w:t>
      </w:r>
      <w:r>
        <w:rPr>
          <w:rFonts w:hAnsi="Arial Narrow" w:ascii="Arial Narrow"/>
          <w:sz w:val="24"/>
          <w:szCs w:val="24"/>
        </w:rPr>
        <w:t>jerovnicima I. višeg isplatnog (</w:t>
      </w:r>
      <w:r w:rsidR="00526C0C" w:rsidRPr="00526C0C">
        <w:rPr>
          <w:rFonts w:hAnsi="Arial Narrow" w:ascii="Arial Narrow"/>
          <w:sz w:val="24"/>
          <w:szCs w:val="24"/>
        </w:rPr>
        <w:t>2% priznatih tražbina</w:t>
      </w:r>
      <w:r>
        <w:rPr>
          <w:rFonts w:hAnsi="Arial Narrow" w:ascii="Arial Narrow"/>
          <w:sz w:val="24"/>
          <w:szCs w:val="24"/>
        </w:rPr>
        <w:t>)</w:t>
      </w:r>
      <w:r w:rsidR="003C7CE2">
        <w:rPr>
          <w:rFonts w:hAnsi="Arial Narrow" w:ascii="Arial Narrow"/>
          <w:sz w:val="24"/>
          <w:szCs w:val="24"/>
        </w:rPr>
        <w:t xml:space="preserve">, </w:t>
      </w:r>
      <w:r>
        <w:rPr>
          <w:rFonts w:hAnsi="Arial Narrow" w:ascii="Arial Narrow"/>
          <w:sz w:val="24"/>
          <w:szCs w:val="24"/>
        </w:rPr>
        <w:t xml:space="preserve">nisu se javila 3 bivša radnika, kojima nije isplaćen </w:t>
      </w:r>
      <w:r w:rsidR="00D15B30">
        <w:rPr>
          <w:rFonts w:hAnsi="Arial Narrow" w:ascii="Arial Narrow"/>
          <w:sz w:val="24"/>
          <w:szCs w:val="24"/>
        </w:rPr>
        <w:t>iznos diobe</w:t>
      </w:r>
      <w:r w:rsidR="00E66067">
        <w:rPr>
          <w:rFonts w:hAnsi="Arial Narrow" w:ascii="Arial Narrow"/>
          <w:sz w:val="24"/>
          <w:szCs w:val="24"/>
        </w:rPr>
        <w:t xml:space="preserve"> iako se u više navrata pokušavalo stupiti u kontakt i poslani su pozivi koji su se vra</w:t>
      </w:r>
      <w:r w:rsidR="00333D70">
        <w:rPr>
          <w:rFonts w:hAnsi="Arial Narrow" w:ascii="Arial Narrow"/>
          <w:sz w:val="24"/>
          <w:szCs w:val="24"/>
        </w:rPr>
        <w:t xml:space="preserve">ćali te pokušavamo stupiti u kontakt. </w:t>
      </w:r>
    </w:p>
    <w:p w:rsidRDefault="00526C0C" w:rsidP="00D15B30" w:rsidR="00526C0C">
      <w:pPr>
        <w:jc w:val="both"/>
        <w:rPr>
          <w:rFonts w:hAnsi="Arial Narrow" w:ascii="Arial Narrow"/>
          <w:sz w:val="24"/>
          <w:szCs w:val="24"/>
        </w:rPr>
      </w:pPr>
    </w:p>
    <w:p w:rsidRDefault="00AB0824" w:rsidP="001B4C7A" w:rsidR="00AB0824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>po računu</w:t>
      </w:r>
      <w:r w:rsidR="00C91B08">
        <w:rPr>
          <w:rFonts w:hAnsi="Arial Narrow" w:ascii="Arial Narrow"/>
          <w:b/>
          <w:sz w:val="24"/>
          <w:szCs w:val="24"/>
          <w:u w:val="single"/>
        </w:rPr>
        <w:t xml:space="preserve"> stečajne mase</w:t>
      </w:r>
      <w:r w:rsidR="00E175CC">
        <w:rPr>
          <w:rFonts w:hAnsi="Arial Narrow" w:ascii="Arial Narrow"/>
          <w:b/>
          <w:sz w:val="24"/>
          <w:szCs w:val="24"/>
          <w:u w:val="single"/>
        </w:rPr>
        <w:t xml:space="preserve"> </w:t>
      </w:r>
      <w:r w:rsidR="00CE0CAD">
        <w:rPr>
          <w:rFonts w:hAnsi="Arial Narrow" w:ascii="Arial Narrow"/>
          <w:b/>
          <w:sz w:val="24"/>
          <w:szCs w:val="24"/>
          <w:u w:val="single"/>
        </w:rPr>
        <w:t xml:space="preserve">od 16.12.2016. godine do </w:t>
      </w:r>
      <w:r w:rsidR="00E66067">
        <w:rPr>
          <w:rFonts w:hAnsi="Arial Narrow" w:ascii="Arial Narrow"/>
          <w:b/>
          <w:sz w:val="24"/>
          <w:szCs w:val="24"/>
          <w:u w:val="single"/>
        </w:rPr>
        <w:t>31</w:t>
      </w:r>
      <w:r w:rsidR="00CE0CAD">
        <w:rPr>
          <w:rFonts w:hAnsi="Arial Narrow" w:ascii="Arial Narrow"/>
          <w:b/>
          <w:sz w:val="24"/>
          <w:szCs w:val="24"/>
          <w:u w:val="single"/>
        </w:rPr>
        <w:t>.0</w:t>
      </w:r>
      <w:r w:rsidR="00E66067">
        <w:rPr>
          <w:rFonts w:hAnsi="Arial Narrow" w:ascii="Arial Narrow"/>
          <w:b/>
          <w:sz w:val="24"/>
          <w:szCs w:val="24"/>
          <w:u w:val="single"/>
        </w:rPr>
        <w:t>5</w:t>
      </w:r>
      <w:r w:rsidR="00CE0CAD">
        <w:rPr>
          <w:rFonts w:hAnsi="Arial Narrow" w:ascii="Arial Narrow"/>
          <w:b/>
          <w:sz w:val="24"/>
          <w:szCs w:val="24"/>
          <w:u w:val="single"/>
        </w:rPr>
        <w:t>.2019</w:t>
      </w:r>
      <w:r w:rsidR="00EE5727">
        <w:rPr>
          <w:rFonts w:hAnsi="Arial Narrow" w:ascii="Arial Narrow"/>
          <w:b/>
          <w:sz w:val="24"/>
          <w:szCs w:val="24"/>
          <w:u w:val="single"/>
        </w:rPr>
        <w:t xml:space="preserve">. godine  </w:t>
      </w:r>
    </w:p>
    <w:p w:rsidRDefault="00E20319" w:rsidP="001B4C7A" w:rsidR="00E20319" w:rsidRPr="00241571">
      <w:pPr>
        <w:rPr>
          <w:rFonts w:hAnsi="Arial Narrow" w:ascii="Arial Narrow"/>
          <w:b/>
          <w:sz w:val="16"/>
          <w:szCs w:val="16"/>
        </w:rPr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05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90"/>
        <w:gridCol w:w="2515"/>
      </w:tblGrid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705.808,39</w:t>
            </w:r>
          </w:p>
        </w:tc>
      </w:tr>
      <w:tr w:rsidTr="007B73EC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potraživanja od kupaca za stanove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73F17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</w:t>
            </w:r>
            <w:r w:rsidR="00E66067">
              <w:rPr>
                <w:rFonts w:cs="Tahoma" w:hAnsi="Arial Narrow" w:ascii="Arial Narrow"/>
                <w:sz w:val="24"/>
                <w:szCs w:val="24"/>
              </w:rPr>
              <w:t>5</w:t>
            </w:r>
            <w:r w:rsidR="00333D70"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333D70">
              <w:rPr>
                <w:rFonts w:cs="Tahoma" w:hAnsi="Arial Narrow" w:ascii="Arial Narrow"/>
                <w:sz w:val="24"/>
                <w:szCs w:val="24"/>
              </w:rPr>
              <w:t>939</w:t>
            </w:r>
            <w:r w:rsidR="008518CA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333D70">
              <w:rPr>
                <w:rFonts w:cs="Tahoma" w:hAnsi="Arial Narrow" w:ascii="Arial Narrow"/>
                <w:sz w:val="24"/>
                <w:szCs w:val="24"/>
              </w:rPr>
              <w:t>26</w:t>
            </w:r>
          </w:p>
        </w:tc>
      </w:tr>
      <w:tr w:rsidTr="007B73EC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34.844,15</w:t>
            </w:r>
          </w:p>
        </w:tc>
      </w:tr>
      <w:tr w:rsidTr="007B73EC" w:rsidR="008A46EA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A46EA" w:rsidP="001B4C7A" w:rsidR="008A46EA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 IV. Diobi od NAMA d.d. u stečaju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1B4C7A" w:rsidR="008A46EA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2.501,92</w:t>
            </w:r>
          </w:p>
        </w:tc>
      </w:tr>
      <w:tr w:rsidTr="007B73EC" w:rsidR="00A5563F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5563F" w:rsidP="001B4C7A" w:rsidR="00A5563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više uplaćenih sredstava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27D1B" w:rsidP="001B4C7A" w:rsidR="00A5563F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866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1</w:t>
            </w:r>
          </w:p>
        </w:tc>
      </w:tr>
      <w:tr w:rsidTr="007B73EC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Pasivne kamate banke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90755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70</w:t>
            </w:r>
            <w:r w:rsidR="00E66067">
              <w:rPr>
                <w:rFonts w:cs="Tahoma" w:hAnsi="Arial Narrow" w:ascii="Arial Narrow"/>
                <w:sz w:val="24"/>
                <w:szCs w:val="24"/>
              </w:rPr>
              <w:t>2</w:t>
            </w:r>
            <w:r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E66067">
              <w:rPr>
                <w:rFonts w:cs="Tahoma" w:hAnsi="Arial Narrow" w:ascii="Arial Narrow"/>
                <w:sz w:val="24"/>
                <w:szCs w:val="24"/>
              </w:rPr>
              <w:t>67</w:t>
            </w:r>
          </w:p>
        </w:tc>
      </w:tr>
      <w:tr w:rsidTr="007B73EC" w:rsidR="00880AAB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PDV-a u stečajnu masu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62565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</w:t>
            </w:r>
            <w:r w:rsidR="007B73EC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219</w:t>
            </w:r>
            <w:r w:rsidR="007B73EC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7B73EC">
              <w:rPr>
                <w:rFonts w:cs="Tahoma" w:hAnsi="Arial Narrow" w:ascii="Arial Narrow"/>
                <w:sz w:val="24"/>
                <w:szCs w:val="24"/>
              </w:rPr>
              <w:t>7</w:t>
            </w:r>
          </w:p>
        </w:tc>
      </w:tr>
      <w:tr w:rsidTr="007B73EC" w:rsidR="00AB0824">
        <w:trPr>
          <w:trHeight w:val="272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333D70" w:rsidP="00333D70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1.314.881,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t>97</w:t>
            </w:r>
          </w:p>
        </w:tc>
      </w:tr>
    </w:tbl>
    <w:p w:rsidRDefault="00AB0824" w:rsidP="001B4C7A" w:rsidR="00AB0824" w:rsidRPr="00F05ECD">
      <w:pPr>
        <w:pStyle w:val="Tijeloteksta3"/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6556D" w:rsidR="00AB0824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526C0C" w:rsidR="00526C0C" w:rsidRPr="00526C0C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auto" w:color="auto" w:val="clear"/>
          </w:tcPr>
          <w:p w:rsidRDefault="00526C0C" w:rsidP="00526C0C" w:rsidR="00526C0C" w:rsidRPr="00526C0C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26C0C">
              <w:rPr>
                <w:rFonts w:cs="Tahoma" w:hAnsi="Arial Narrow" w:ascii="Arial Narrow"/>
                <w:sz w:val="24"/>
                <w:szCs w:val="24"/>
              </w:rPr>
              <w:t>Dioba I. višeg isplatnog reda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auto" w:color="auto" w:val="clear"/>
          </w:tcPr>
          <w:p w:rsidRDefault="00526C0C" w:rsidP="001B4C7A" w:rsidR="00526C0C" w:rsidRPr="00526C0C">
            <w:pPr>
              <w:jc w:val="center"/>
              <w:rPr>
                <w:rFonts w:cs="Tahoma" w:hAnsi="Arial Narrow" w:ascii="Arial Narrow"/>
                <w:sz w:val="24"/>
                <w:szCs w:val="24"/>
              </w:rPr>
            </w:pPr>
            <w:r w:rsidRPr="00526C0C">
              <w:rPr>
                <w:rFonts w:cs="Tahoma" w:hAnsi="Arial Narrow" w:ascii="Arial Narrow"/>
                <w:sz w:val="24"/>
                <w:szCs w:val="24"/>
              </w:rPr>
              <w:t xml:space="preserve">                        47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5</w:t>
            </w:r>
            <w:r w:rsidRPr="00526C0C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518</w:t>
            </w:r>
            <w:r w:rsidRPr="00526C0C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F07BE1">
              <w:rPr>
                <w:rFonts w:cs="Tahoma" w:hAnsi="Arial Narrow" w:ascii="Arial Narrow"/>
                <w:sz w:val="24"/>
                <w:szCs w:val="24"/>
              </w:rPr>
              <w:t>02</w:t>
            </w:r>
          </w:p>
        </w:tc>
      </w:tr>
      <w:tr w:rsidTr="0076556D" w:rsidR="00AB0824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B0824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BANKE za vođenje računa 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i FINA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062565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E66067">
              <w:rPr>
                <w:rFonts w:cs="Tahoma" w:hAnsi="Arial Narrow" w:ascii="Arial Narrow"/>
                <w:sz w:val="24"/>
                <w:szCs w:val="24"/>
              </w:rPr>
              <w:t>295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E66067">
              <w:rPr>
                <w:rFonts w:cs="Tahoma" w:hAnsi="Arial Narrow" w:ascii="Arial Narrow"/>
                <w:sz w:val="24"/>
                <w:szCs w:val="24"/>
              </w:rPr>
              <w:t>30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253C39">
              <w:rPr>
                <w:rFonts w:cs="Tahoma" w:hAnsi="Arial Narrow" w:ascii="Arial Narrow"/>
                <w:sz w:val="24"/>
                <w:szCs w:val="24"/>
              </w:rPr>
              <w:t>8</w:t>
            </w:r>
            <w:r>
              <w:rPr>
                <w:rFonts w:cs="Tahoma" w:hAnsi="Arial Narrow" w:ascii="Arial Narrow"/>
                <w:sz w:val="24"/>
                <w:szCs w:val="24"/>
              </w:rPr>
              <w:t>60,63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308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arh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iviranja dokumentacije i vođenja knjigovodstva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66067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60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140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,00</w:t>
            </w:r>
          </w:p>
        </w:tc>
      </w:tr>
      <w:tr w:rsidTr="0076556D" w:rsidR="00880AA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Iskazani PDV-e na usluge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7B73EC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E66067">
              <w:rPr>
                <w:rFonts w:cs="Tahoma" w:hAnsi="Arial Narrow" w:ascii="Arial Narrow"/>
                <w:sz w:val="24"/>
                <w:szCs w:val="24"/>
              </w:rPr>
              <w:t>5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E66067"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35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062565"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E66067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665.157,43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>
      <w:pPr>
        <w:pStyle w:val="Tijeloteksta3"/>
      </w:pPr>
    </w:p>
    <w:p w:rsidRDefault="00877763" w:rsidP="007B73EC" w:rsidR="00AB0824" w:rsidRPr="00526C0C">
      <w:pPr>
        <w:spacing w:lineRule="auto" w:line="288"/>
        <w:ind w:firstLine="720"/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</w:t>
      </w:r>
      <w:r w:rsidR="008518CA">
        <w:rPr>
          <w:rFonts w:hAnsi="Arial Narrow" w:ascii="Arial Narrow"/>
          <w:sz w:val="24"/>
          <w:szCs w:val="24"/>
        </w:rPr>
        <w:t xml:space="preserve"> stečajne mase </w:t>
      </w:r>
      <w:r>
        <w:rPr>
          <w:rFonts w:hAnsi="Arial Narrow" w:ascii="Arial Narrow"/>
          <w:sz w:val="24"/>
          <w:szCs w:val="24"/>
        </w:rPr>
        <w:t>na da</w:t>
      </w:r>
      <w:r w:rsidR="00D15B30">
        <w:rPr>
          <w:rFonts w:hAnsi="Arial Narrow" w:ascii="Arial Narrow"/>
          <w:sz w:val="24"/>
          <w:szCs w:val="24"/>
        </w:rPr>
        <w:t>n 31.05</w:t>
      </w:r>
      <w:r w:rsidR="00AB0824">
        <w:rPr>
          <w:rFonts w:hAnsi="Arial Narrow" w:ascii="Arial Narrow"/>
          <w:sz w:val="24"/>
          <w:szCs w:val="24"/>
        </w:rPr>
        <w:t>.201</w:t>
      </w:r>
      <w:r w:rsidR="00CE0CAD">
        <w:rPr>
          <w:rFonts w:hAnsi="Arial Narrow" w:ascii="Arial Narrow"/>
          <w:sz w:val="24"/>
          <w:szCs w:val="24"/>
        </w:rPr>
        <w:t>9</w:t>
      </w:r>
      <w:r w:rsidR="00AB0824">
        <w:rPr>
          <w:rFonts w:hAnsi="Arial Narrow" w:ascii="Arial Narrow"/>
          <w:sz w:val="24"/>
          <w:szCs w:val="24"/>
        </w:rPr>
        <w:t>. godine</w:t>
      </w:r>
      <w:r w:rsidR="00563C0D">
        <w:rPr>
          <w:rFonts w:hAnsi="Arial Narrow" w:ascii="Arial Narrow"/>
          <w:b/>
          <w:sz w:val="24"/>
          <w:szCs w:val="24"/>
        </w:rPr>
        <w:t xml:space="preserve"> </w:t>
      </w:r>
      <w:r w:rsidR="00563C0D" w:rsidRPr="00B0366F">
        <w:rPr>
          <w:rFonts w:hAnsi="Arial Narrow" w:ascii="Arial Narrow"/>
          <w:sz w:val="24"/>
          <w:szCs w:val="24"/>
        </w:rPr>
        <w:t>iznosi</w:t>
      </w:r>
      <w:r w:rsidR="007B73EC">
        <w:rPr>
          <w:rFonts w:hAnsi="Arial Narrow" w:ascii="Arial Narrow"/>
          <w:sz w:val="24"/>
          <w:szCs w:val="24"/>
        </w:rPr>
        <w:t>:</w:t>
      </w:r>
      <w:r w:rsidR="00D15B30">
        <w:rPr>
          <w:rFonts w:hAnsi="Arial Narrow" w:ascii="Arial Narrow"/>
          <w:sz w:val="24"/>
          <w:szCs w:val="24"/>
        </w:rPr>
        <w:t xml:space="preserve"> </w:t>
      </w:r>
      <w:r w:rsidR="00E66067">
        <w:rPr>
          <w:rFonts w:hAnsi="Arial Narrow" w:ascii="Arial Narrow"/>
          <w:sz w:val="24"/>
          <w:szCs w:val="24"/>
        </w:rPr>
        <w:t>64</w:t>
      </w:r>
      <w:r w:rsidR="00333D70">
        <w:rPr>
          <w:rFonts w:hAnsi="Arial Narrow" w:ascii="Arial Narrow"/>
          <w:sz w:val="24"/>
          <w:szCs w:val="24"/>
        </w:rPr>
        <w:t>9</w:t>
      </w:r>
      <w:r w:rsidR="00E66067">
        <w:rPr>
          <w:rFonts w:hAnsi="Arial Narrow" w:ascii="Arial Narrow"/>
          <w:sz w:val="24"/>
          <w:szCs w:val="24"/>
        </w:rPr>
        <w:t>.</w:t>
      </w:r>
      <w:r w:rsidR="00333D70">
        <w:rPr>
          <w:rFonts w:hAnsi="Arial Narrow" w:ascii="Arial Narrow"/>
          <w:sz w:val="24"/>
          <w:szCs w:val="24"/>
        </w:rPr>
        <w:t>72</w:t>
      </w:r>
      <w:r w:rsidR="00E66067">
        <w:rPr>
          <w:rFonts w:hAnsi="Arial Narrow" w:ascii="Arial Narrow"/>
          <w:sz w:val="24"/>
          <w:szCs w:val="24"/>
        </w:rPr>
        <w:t>4,54</w:t>
      </w:r>
      <w:r w:rsidR="004D592A">
        <w:rPr>
          <w:rFonts w:hAnsi="Arial Narrow" w:ascii="Arial Narrow"/>
          <w:sz w:val="24"/>
          <w:szCs w:val="24"/>
        </w:rPr>
        <w:t xml:space="preserve"> kn.</w:t>
      </w:r>
      <w:r w:rsidR="00AB0824" w:rsidRPr="00526C0C">
        <w:rPr>
          <w:rFonts w:hAnsi="Arial Narrow" w:ascii="Arial Narrow"/>
          <w:b/>
          <w:sz w:val="24"/>
          <w:szCs w:val="24"/>
        </w:rPr>
        <w:t xml:space="preserve"> </w:t>
      </w:r>
    </w:p>
    <w:p w:rsidRDefault="001364EE" w:rsidP="001B4C7A" w:rsidR="001364EE">
      <w:pPr>
        <w:jc w:val="both"/>
        <w:rPr>
          <w:rFonts w:hAnsi="Arial Narrow" w:ascii="Arial Narrow"/>
          <w:sz w:val="24"/>
          <w:szCs w:val="24"/>
        </w:rPr>
      </w:pP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1353" w:rsidP="001B4C7A" w:rsidR="008C135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D77C74" w:rsidP="001B4C7A" w:rsidR="006C3EF3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PRIJEDLOG DALJNJIH RADNJI U STEČAJNOM POSTUPKU </w:t>
      </w: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57E50" w:rsidP="00786E15" w:rsidR="00BE6207" w:rsidRPr="00532A44">
      <w:pPr>
        <w:ind w:firstLine="720"/>
        <w:jc w:val="both"/>
        <w:rPr>
          <w:rFonts w:cs="Tahoma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S</w:t>
      </w:r>
      <w:r w:rsidR="00C91B08">
        <w:rPr>
          <w:rFonts w:cs="Arial" w:hAnsi="Arial Narrow" w:ascii="Arial Narrow"/>
          <w:sz w:val="24"/>
          <w:szCs w:val="24"/>
        </w:rPr>
        <w:t xml:space="preserve">redstva </w:t>
      </w:r>
      <w:r w:rsidR="00082EEA">
        <w:rPr>
          <w:rFonts w:cs="Arial" w:hAnsi="Arial Narrow" w:ascii="Arial Narrow"/>
          <w:sz w:val="24"/>
          <w:szCs w:val="24"/>
        </w:rPr>
        <w:t xml:space="preserve">na računu u iznosu od </w:t>
      </w:r>
      <w:r w:rsidR="00A5563F">
        <w:rPr>
          <w:rFonts w:cs="Arial" w:hAnsi="Arial Narrow" w:ascii="Arial Narrow"/>
          <w:sz w:val="24"/>
          <w:szCs w:val="24"/>
        </w:rPr>
        <w:t xml:space="preserve">551.745,75 </w:t>
      </w:r>
      <w:r w:rsidR="00082EEA">
        <w:rPr>
          <w:rFonts w:cs="Arial" w:hAnsi="Arial Narrow" w:ascii="Arial Narrow"/>
          <w:sz w:val="24"/>
          <w:szCs w:val="24"/>
        </w:rPr>
        <w:t>kn rezervirana su za troškove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prema prvostupanjskoj presudi u korist tužitelja Sušec Dragutina</w:t>
      </w:r>
      <w:r w:rsidR="007A4340">
        <w:rPr>
          <w:rFonts w:cs="Arial" w:hAnsi="Arial Narrow" w:ascii="Arial Narrow"/>
          <w:sz w:val="24"/>
          <w:szCs w:val="24"/>
        </w:rPr>
        <w:t>,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7A4340">
        <w:rPr>
          <w:rFonts w:cs="Arial" w:hAnsi="Arial Narrow" w:ascii="Arial Narrow"/>
          <w:sz w:val="24"/>
          <w:szCs w:val="24"/>
        </w:rPr>
        <w:t>dok će</w:t>
      </w:r>
      <w:r w:rsidR="00253C39">
        <w:rPr>
          <w:rFonts w:cs="Arial" w:hAnsi="Arial Narrow" w:ascii="Arial Narrow"/>
          <w:sz w:val="24"/>
          <w:szCs w:val="24"/>
        </w:rPr>
        <w:t xml:space="preserve"> </w:t>
      </w:r>
      <w:r w:rsidR="007A4340">
        <w:rPr>
          <w:rFonts w:cs="Arial" w:hAnsi="Arial Narrow" w:ascii="Arial Narrow"/>
          <w:sz w:val="24"/>
          <w:szCs w:val="24"/>
        </w:rPr>
        <w:t xml:space="preserve">se </w:t>
      </w:r>
      <w:bookmarkStart w:name="_Hlk530987349" w:id="2"/>
      <w:r w:rsidR="0036470A">
        <w:rPr>
          <w:rFonts w:cs="Arial" w:hAnsi="Arial Narrow" w:ascii="Arial Narrow"/>
          <w:sz w:val="24"/>
          <w:szCs w:val="24"/>
        </w:rPr>
        <w:t>opet kad se prikupe sredstva izvršiti djelomična dioba I. višeg isplatnog reda.</w:t>
      </w:r>
      <w:bookmarkEnd w:id="2"/>
      <w:r w:rsidR="001E721B">
        <w:rPr>
          <w:rFonts w:cs="Arial" w:hAnsi="Arial Narrow" w:ascii="Arial Narrow"/>
          <w:sz w:val="24"/>
          <w:szCs w:val="24"/>
        </w:rPr>
        <w:t xml:space="preserve">  </w:t>
      </w:r>
    </w:p>
    <w:p w:rsidRDefault="007B73EC" w:rsidP="001B4C7A" w:rsidR="007B73EC" w:rsidRPr="00134E01">
      <w:pPr>
        <w:jc w:val="both"/>
        <w:rPr>
          <w:rFonts w:cs="Arial" w:hAnsi="Arial Narrow" w:ascii="Arial Narrow"/>
          <w:sz w:val="24"/>
          <w:szCs w:val="24"/>
        </w:rPr>
      </w:pPr>
    </w:p>
    <w:p w:rsidRDefault="005808B8" w:rsidP="001B4C7A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</w:p>
    <w:p w:rsidRDefault="00082EEA" w:rsidP="001B4C7A" w:rsidR="001B4C7A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 w:rsidR="001035D8">
        <w:rPr>
          <w:rFonts w:cs="Arial" w:hAnsi="Arial Narrow" w:ascii="Arial Narrow"/>
          <w:sz w:val="24"/>
          <w:szCs w:val="24"/>
        </w:rPr>
        <w:t xml:space="preserve">Stečajni upravitelj </w:t>
      </w:r>
    </w:p>
    <w:p w:rsidRDefault="007B73EC" w:rsidP="001B4C7A" w:rsidR="005808B8" w:rsidRPr="00134E01">
      <w:pPr>
        <w:ind w:firstLine="720" w:left="504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 </w:t>
      </w:r>
      <w:r w:rsidR="005808B8" w:rsidRPr="00134E01">
        <w:rPr>
          <w:rFonts w:cs="Arial" w:hAnsi="Arial Narrow" w:ascii="Arial Narrow"/>
          <w:sz w:val="24"/>
          <w:szCs w:val="24"/>
        </w:rPr>
        <w:t xml:space="preserve">Lidia Belamarić </w:t>
      </w:r>
    </w:p>
    <w:p w:rsidRDefault="00445CA9" w:rsidP="001B4C7A" w:rsidR="00445CA9">
      <w:pPr>
        <w:jc w:val="both"/>
        <w:rPr>
          <w:rFonts w:cs="Arial" w:hAnsi="Arial Narrow" w:ascii="Arial Narrow"/>
          <w:sz w:val="24"/>
          <w:szCs w:val="24"/>
        </w:rPr>
      </w:pPr>
    </w:p>
    <w:p w:rsidRDefault="008B7FA5" w:rsidP="001B4C7A" w:rsidR="008B7FA5">
      <w:pPr>
        <w:jc w:val="both"/>
        <w:rPr>
          <w:rFonts w:cs="Arial" w:hAnsi="Arial Narrow" w:ascii="Arial Narrow"/>
          <w:sz w:val="24"/>
          <w:szCs w:val="24"/>
        </w:rPr>
      </w:pPr>
    </w:p>
    <w:p w:rsidRDefault="008C1353" w:rsidP="001B4C7A" w:rsidR="008C1353">
      <w:pPr>
        <w:jc w:val="both"/>
        <w:rPr>
          <w:rFonts w:cs="Arial" w:hAnsi="Arial Narrow" w:ascii="Arial Narrow"/>
          <w:sz w:val="24"/>
          <w:szCs w:val="24"/>
        </w:rPr>
      </w:pPr>
    </w:p>
    <w:sectPr w:rsidSect="003C082B" w:rsidR="008C1353">
      <w:footerReference w:type="default" r:id="rId11"/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008" w:rsidR="00F75008">
      <w:r>
        <w:separator/>
      </w:r>
    </w:p>
  </w:endnote>
  <w:endnote w:id="0" w:type="continuationSeparator">
    <w:p w:rsidRDefault="00F75008" w:rsidR="00F75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</w:t>
    </w:r>
    <w:r w:rsidR="00FB77D5">
      <w:rPr>
        <w:rFonts w:hAnsi="Arial Narrow" w:ascii="Arial Narrow"/>
        <w:sz w:val="24"/>
      </w:rPr>
      <w:t>__</w:t>
    </w:r>
  </w:p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</w:t>
    </w:r>
    <w:r w:rsidR="005359E9">
      <w:rPr>
        <w:rFonts w:hAnsi="Arial Narrow" w:ascii="Arial Narrow"/>
        <w:sz w:val="24"/>
      </w:rPr>
      <w:t xml:space="preserve"> </w:t>
    </w:r>
    <w:r w:rsidR="007C333F">
      <w:rPr>
        <w:rFonts w:hAnsi="Arial Narrow" w:ascii="Arial Narrow"/>
        <w:sz w:val="24"/>
      </w:rPr>
      <w:t>Izvješće</w:t>
    </w:r>
    <w:r w:rsidR="003A4C5D">
      <w:rPr>
        <w:rFonts w:hAnsi="Arial Narrow" w:ascii="Arial Narrow"/>
        <w:sz w:val="24"/>
      </w:rPr>
      <w:t xml:space="preserve"> 31.05</w:t>
    </w:r>
    <w:r w:rsidR="00B403EF">
      <w:rPr>
        <w:rFonts w:hAnsi="Arial Narrow" w:ascii="Arial Narrow"/>
        <w:sz w:val="24"/>
      </w:rPr>
      <w:t>.2019</w:t>
    </w:r>
    <w:r>
      <w:rPr>
        <w:rFonts w:hAnsi="Arial Narrow" w:ascii="Arial Narrow"/>
        <w:sz w:val="24"/>
      </w:rPr>
      <w:t>.</w:t>
    </w:r>
    <w:r w:rsidR="00145057">
      <w:rPr>
        <w:rFonts w:hAnsi="Arial Narrow" w:ascii="Arial Narrow"/>
        <w:sz w:val="24"/>
      </w:rPr>
      <w:t xml:space="preserve">                    </w:t>
    </w:r>
    <w:r>
      <w:rPr>
        <w:rFonts w:hAnsi="Arial Narrow" w:ascii="Arial Narrow"/>
        <w:sz w:val="24"/>
      </w:rPr>
      <w:t xml:space="preserve">                                        </w:t>
    </w:r>
    <w:r w:rsidR="00B337B5">
      <w:rPr>
        <w:rFonts w:hAnsi="Arial Narrow" w:ascii="Arial Narrow"/>
        <w:sz w:val="24"/>
      </w:rPr>
      <w:t xml:space="preserve">                          </w:t>
    </w:r>
    <w:r w:rsidR="00FB77D5">
      <w:rPr>
        <w:rFonts w:hAnsi="Arial Narrow" w:ascii="Arial Narrow"/>
        <w:sz w:val="24"/>
      </w:rPr>
      <w:t xml:space="preserve">    </w:t>
    </w:r>
    <w:r w:rsidR="00145057">
      <w:rPr>
        <w:rFonts w:hAnsi="Arial Narrow" w:ascii="Arial Narrow"/>
        <w:sz w:val="24"/>
      </w:rPr>
      <w:t xml:space="preserve">  </w:t>
    </w:r>
    <w:r w:rsidR="007C333F">
      <w:rPr>
        <w:rFonts w:hAnsi="Arial Narrow" w:ascii="Arial Narrow"/>
        <w:sz w:val="24"/>
      </w:rPr>
      <w:t xml:space="preserve"> </w:t>
    </w:r>
    <w:r w:rsidR="00145057">
      <w:rPr>
        <w:rFonts w:hAnsi="Arial Narrow" w:ascii="Arial Narrow"/>
        <w:sz w:val="24"/>
      </w:rPr>
      <w:t xml:space="preserve"> </w:t>
    </w:r>
    <w:r w:rsidR="00B337B5">
      <w:rPr>
        <w:rFonts w:hAnsi="Arial Narrow" w:ascii="Arial Narrow"/>
        <w:sz w:val="24"/>
      </w:rPr>
      <w:t xml:space="preserve"> </w:t>
    </w:r>
    <w:r>
      <w:rPr>
        <w:rFonts w:hAnsi="Arial Narrow" w:asci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134E3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008" w:rsidR="00F75008">
      <w:r>
        <w:separator/>
      </w:r>
    </w:p>
  </w:footnote>
  <w:footnote w:id="0" w:type="continuationSeparator">
    <w:p w:rsidRDefault="00F75008" w:rsidR="00F7500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026144"/>
    <w:multiLevelType w:val="hybridMultilevel"/>
    <w:tmpl w:val="42B4497E"/>
    <w:lvl w:tplc="3C18CE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6275ED"/>
    <w:multiLevelType w:val="hybridMultilevel"/>
    <w:tmpl w:val="AC745B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DC4716"/>
    <w:multiLevelType w:val="hybridMultilevel"/>
    <w:tmpl w:val="3AA68356"/>
    <w:lvl w:tplc="0C7EA0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C0A06"/>
    <w:multiLevelType w:val="hybridMultilevel"/>
    <w:tmpl w:val="B9FCA4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3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23B2E9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21565F7"/>
    <w:multiLevelType w:val="hybridMultilevel"/>
    <w:tmpl w:val="CF1C085A"/>
    <w:lvl w:tplc="E1BC9424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33871E8"/>
    <w:multiLevelType w:val="hybridMultilevel"/>
    <w:tmpl w:val="3D08A8A2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475F5DE0"/>
    <w:multiLevelType w:val="hybridMultilevel"/>
    <w:tmpl w:val="2BACF0E8"/>
    <w:lvl w:tplc="041A0001" w:ilvl="0">
      <w:start w:val="1"/>
      <w:numFmt w:val="bullet"/>
      <w:lvlText w:val=""/>
      <w:lvlJc w:val="left"/>
      <w:pPr>
        <w:tabs>
          <w:tab w:pos="1353" w:val="num"/>
        </w:tabs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12" w:val="num"/>
        </w:tabs>
        <w:ind w:hanging="360" w:left="22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32" w:val="num"/>
        </w:tabs>
        <w:ind w:hanging="360" w:left="29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52" w:val="num"/>
        </w:tabs>
        <w:ind w:hanging="360" w:left="36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72" w:val="num"/>
        </w:tabs>
        <w:ind w:hanging="360" w:left="43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92" w:val="num"/>
        </w:tabs>
        <w:ind w:hanging="360" w:left="50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12" w:val="num"/>
        </w:tabs>
        <w:ind w:hanging="360" w:left="58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32" w:val="num"/>
        </w:tabs>
        <w:ind w:hanging="360" w:left="65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52" w:val="num"/>
        </w:tabs>
        <w:ind w:hanging="360" w:left="7252"/>
      </w:pPr>
      <w:rPr>
        <w:rFonts w:hAnsi="Wingdings" w:ascii="Wingdings" w:hint="default"/>
      </w:rPr>
    </w:lvl>
  </w:abstractNum>
  <w:abstractNum w:abstractNumId="19">
    <w:nsid w:val="48F11665"/>
    <w:multiLevelType w:val="hybridMultilevel"/>
    <w:tmpl w:val="D61EB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2170EAA"/>
    <w:multiLevelType w:val="hybridMultilevel"/>
    <w:tmpl w:val="F6027292"/>
    <w:lvl w:tplc="89261BF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278B8"/>
    <w:multiLevelType w:val="hybridMultilevel"/>
    <w:tmpl w:val="1764B37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0443C2"/>
    <w:multiLevelType w:val="hybridMultilevel"/>
    <w:tmpl w:val="00529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5B644C5"/>
    <w:multiLevelType w:val="hybridMultilevel"/>
    <w:tmpl w:val="9756487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tplc="F8126836" w:ilvl="0">
      <w:start w:val="3"/>
      <w:numFmt w:val="decimal"/>
      <w:lvlText w:val="%1."/>
      <w:lvlJc w:val="left"/>
      <w:pPr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ind w:hanging="180" w:left="8640"/>
      </w:pPr>
    </w:lvl>
  </w:abstractNum>
  <w:abstractNum w:abstractNumId="28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4663FE1"/>
    <w:multiLevelType w:val="hybridMultilevel"/>
    <w:tmpl w:val="E5C2DFCC"/>
    <w:lvl w:tplc="144634A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6363462"/>
    <w:multiLevelType w:val="hybridMultilevel"/>
    <w:tmpl w:val="6944B4F2"/>
    <w:lvl w:tplc="2DCA14B2" w:ilvl="0">
      <w:start w:val="1"/>
      <w:numFmt w:val="decimal"/>
      <w:lvlText w:val="%1)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66430B5"/>
    <w:multiLevelType w:val="hybridMultilevel"/>
    <w:tmpl w:val="D3D2C476"/>
    <w:lvl w:tplc="C62E5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7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3BE5"/>
    <w:rsid w:val="00041306"/>
    <w:rsid w:val="00043A9F"/>
    <w:rsid w:val="000537AC"/>
    <w:rsid w:val="000552CE"/>
    <w:rsid w:val="00062565"/>
    <w:rsid w:val="00066331"/>
    <w:rsid w:val="00073F17"/>
    <w:rsid w:val="00074AEB"/>
    <w:rsid w:val="00074AFE"/>
    <w:rsid w:val="00075E66"/>
    <w:rsid w:val="00080CBA"/>
    <w:rsid w:val="00082EEA"/>
    <w:rsid w:val="00087170"/>
    <w:rsid w:val="00090755"/>
    <w:rsid w:val="00092397"/>
    <w:rsid w:val="000A25F1"/>
    <w:rsid w:val="000B2FA3"/>
    <w:rsid w:val="000B32B1"/>
    <w:rsid w:val="000C34C8"/>
    <w:rsid w:val="000C4ECA"/>
    <w:rsid w:val="000D092C"/>
    <w:rsid w:val="000D772F"/>
    <w:rsid w:val="000E4E65"/>
    <w:rsid w:val="000E5A65"/>
    <w:rsid w:val="000F0D67"/>
    <w:rsid w:val="000F67A3"/>
    <w:rsid w:val="001002EC"/>
    <w:rsid w:val="001035D8"/>
    <w:rsid w:val="001107EA"/>
    <w:rsid w:val="00115A0C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A5B89"/>
    <w:rsid w:val="001A62DC"/>
    <w:rsid w:val="001B3A32"/>
    <w:rsid w:val="001B4C7A"/>
    <w:rsid w:val="001C1FCA"/>
    <w:rsid w:val="001C5CC9"/>
    <w:rsid w:val="001C608F"/>
    <w:rsid w:val="001C7C0B"/>
    <w:rsid w:val="001D4E6D"/>
    <w:rsid w:val="001E110C"/>
    <w:rsid w:val="001E721B"/>
    <w:rsid w:val="001F1054"/>
    <w:rsid w:val="001F2D43"/>
    <w:rsid w:val="00201A80"/>
    <w:rsid w:val="00202B62"/>
    <w:rsid w:val="00203863"/>
    <w:rsid w:val="002038C3"/>
    <w:rsid w:val="0020467A"/>
    <w:rsid w:val="00207164"/>
    <w:rsid w:val="0022038C"/>
    <w:rsid w:val="0022373D"/>
    <w:rsid w:val="002306DF"/>
    <w:rsid w:val="002361AA"/>
    <w:rsid w:val="00241571"/>
    <w:rsid w:val="0024227D"/>
    <w:rsid w:val="002424FD"/>
    <w:rsid w:val="0024665A"/>
    <w:rsid w:val="00253C39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1565"/>
    <w:rsid w:val="002C68D1"/>
    <w:rsid w:val="002C7424"/>
    <w:rsid w:val="002D7A57"/>
    <w:rsid w:val="002E0EA6"/>
    <w:rsid w:val="002E2C65"/>
    <w:rsid w:val="002F2172"/>
    <w:rsid w:val="002F3524"/>
    <w:rsid w:val="002F5ED1"/>
    <w:rsid w:val="00302C37"/>
    <w:rsid w:val="00311189"/>
    <w:rsid w:val="00323297"/>
    <w:rsid w:val="0033288C"/>
    <w:rsid w:val="00333A3C"/>
    <w:rsid w:val="00333D70"/>
    <w:rsid w:val="00351A88"/>
    <w:rsid w:val="00352C09"/>
    <w:rsid w:val="003615FA"/>
    <w:rsid w:val="00361A73"/>
    <w:rsid w:val="0036470A"/>
    <w:rsid w:val="00372BDA"/>
    <w:rsid w:val="00375680"/>
    <w:rsid w:val="00377546"/>
    <w:rsid w:val="00383A8B"/>
    <w:rsid w:val="003867F2"/>
    <w:rsid w:val="0039171C"/>
    <w:rsid w:val="003A0177"/>
    <w:rsid w:val="003A3B5D"/>
    <w:rsid w:val="003A4C5D"/>
    <w:rsid w:val="003A6D6E"/>
    <w:rsid w:val="003B3E42"/>
    <w:rsid w:val="003B7751"/>
    <w:rsid w:val="003C082B"/>
    <w:rsid w:val="003C7CE2"/>
    <w:rsid w:val="003D25B0"/>
    <w:rsid w:val="003E06E7"/>
    <w:rsid w:val="003E3FA7"/>
    <w:rsid w:val="003E494F"/>
    <w:rsid w:val="003F4123"/>
    <w:rsid w:val="00402827"/>
    <w:rsid w:val="00404525"/>
    <w:rsid w:val="00407161"/>
    <w:rsid w:val="00415540"/>
    <w:rsid w:val="004164B8"/>
    <w:rsid w:val="00426E42"/>
    <w:rsid w:val="00427665"/>
    <w:rsid w:val="00445CA9"/>
    <w:rsid w:val="0045085D"/>
    <w:rsid w:val="00452727"/>
    <w:rsid w:val="00465EA5"/>
    <w:rsid w:val="00470424"/>
    <w:rsid w:val="00470F2B"/>
    <w:rsid w:val="004869F6"/>
    <w:rsid w:val="00493615"/>
    <w:rsid w:val="004972BE"/>
    <w:rsid w:val="00497EB9"/>
    <w:rsid w:val="004A5DBC"/>
    <w:rsid w:val="004A79D9"/>
    <w:rsid w:val="004B236C"/>
    <w:rsid w:val="004C22E2"/>
    <w:rsid w:val="004D233B"/>
    <w:rsid w:val="004D2F65"/>
    <w:rsid w:val="004D592A"/>
    <w:rsid w:val="004E0C17"/>
    <w:rsid w:val="004E19A3"/>
    <w:rsid w:val="004E4F67"/>
    <w:rsid w:val="004F0D14"/>
    <w:rsid w:val="004F6A98"/>
    <w:rsid w:val="00501DAA"/>
    <w:rsid w:val="0050305C"/>
    <w:rsid w:val="005052CA"/>
    <w:rsid w:val="00513DCA"/>
    <w:rsid w:val="00523157"/>
    <w:rsid w:val="0052423F"/>
    <w:rsid w:val="00524A74"/>
    <w:rsid w:val="00526C0C"/>
    <w:rsid w:val="00530D3A"/>
    <w:rsid w:val="00532275"/>
    <w:rsid w:val="00533DDF"/>
    <w:rsid w:val="005345C4"/>
    <w:rsid w:val="005359E9"/>
    <w:rsid w:val="00542E98"/>
    <w:rsid w:val="0054482C"/>
    <w:rsid w:val="00556B01"/>
    <w:rsid w:val="00563C0D"/>
    <w:rsid w:val="00563E8D"/>
    <w:rsid w:val="00570841"/>
    <w:rsid w:val="005808B8"/>
    <w:rsid w:val="005832A4"/>
    <w:rsid w:val="00591BFE"/>
    <w:rsid w:val="005968AA"/>
    <w:rsid w:val="005A174A"/>
    <w:rsid w:val="005B2369"/>
    <w:rsid w:val="005C263E"/>
    <w:rsid w:val="005C6B28"/>
    <w:rsid w:val="005D0A93"/>
    <w:rsid w:val="005E2390"/>
    <w:rsid w:val="005E499A"/>
    <w:rsid w:val="005F3830"/>
    <w:rsid w:val="005F62DB"/>
    <w:rsid w:val="005F7301"/>
    <w:rsid w:val="0060027C"/>
    <w:rsid w:val="006051CC"/>
    <w:rsid w:val="00605D6A"/>
    <w:rsid w:val="00614139"/>
    <w:rsid w:val="00621E46"/>
    <w:rsid w:val="00632234"/>
    <w:rsid w:val="006400F6"/>
    <w:rsid w:val="00643968"/>
    <w:rsid w:val="0066506C"/>
    <w:rsid w:val="006672FB"/>
    <w:rsid w:val="00682183"/>
    <w:rsid w:val="00684D06"/>
    <w:rsid w:val="0068552B"/>
    <w:rsid w:val="00686AF2"/>
    <w:rsid w:val="00687622"/>
    <w:rsid w:val="006A3965"/>
    <w:rsid w:val="006B325F"/>
    <w:rsid w:val="006B5F56"/>
    <w:rsid w:val="006B6616"/>
    <w:rsid w:val="006B7B66"/>
    <w:rsid w:val="006C1D13"/>
    <w:rsid w:val="006C3B07"/>
    <w:rsid w:val="006C3EF3"/>
    <w:rsid w:val="006C5D70"/>
    <w:rsid w:val="006D1323"/>
    <w:rsid w:val="006D483B"/>
    <w:rsid w:val="006D73A5"/>
    <w:rsid w:val="006D7547"/>
    <w:rsid w:val="00700605"/>
    <w:rsid w:val="0070415A"/>
    <w:rsid w:val="00704B3C"/>
    <w:rsid w:val="00705F10"/>
    <w:rsid w:val="00707481"/>
    <w:rsid w:val="00710218"/>
    <w:rsid w:val="0071522F"/>
    <w:rsid w:val="00723FB1"/>
    <w:rsid w:val="00731C66"/>
    <w:rsid w:val="007323DC"/>
    <w:rsid w:val="0073361A"/>
    <w:rsid w:val="00745E53"/>
    <w:rsid w:val="00756A78"/>
    <w:rsid w:val="007572C3"/>
    <w:rsid w:val="007616A9"/>
    <w:rsid w:val="0076285D"/>
    <w:rsid w:val="0076556D"/>
    <w:rsid w:val="0077346B"/>
    <w:rsid w:val="00777A1A"/>
    <w:rsid w:val="0078255E"/>
    <w:rsid w:val="00784813"/>
    <w:rsid w:val="00786D6B"/>
    <w:rsid w:val="00786E15"/>
    <w:rsid w:val="007871A2"/>
    <w:rsid w:val="00791E99"/>
    <w:rsid w:val="007A32C7"/>
    <w:rsid w:val="007A4340"/>
    <w:rsid w:val="007B73EC"/>
    <w:rsid w:val="007C0E7E"/>
    <w:rsid w:val="007C333F"/>
    <w:rsid w:val="007C3990"/>
    <w:rsid w:val="007C4D9C"/>
    <w:rsid w:val="007D65EE"/>
    <w:rsid w:val="007E375F"/>
    <w:rsid w:val="007F04F8"/>
    <w:rsid w:val="007F42A9"/>
    <w:rsid w:val="007F7ABE"/>
    <w:rsid w:val="0081143A"/>
    <w:rsid w:val="0081588F"/>
    <w:rsid w:val="00823F0D"/>
    <w:rsid w:val="008257BB"/>
    <w:rsid w:val="00827D1B"/>
    <w:rsid w:val="00831190"/>
    <w:rsid w:val="00831595"/>
    <w:rsid w:val="00842012"/>
    <w:rsid w:val="008518CA"/>
    <w:rsid w:val="0085222E"/>
    <w:rsid w:val="00853370"/>
    <w:rsid w:val="00860ECB"/>
    <w:rsid w:val="00864930"/>
    <w:rsid w:val="00866962"/>
    <w:rsid w:val="0087075A"/>
    <w:rsid w:val="00872478"/>
    <w:rsid w:val="008755C9"/>
    <w:rsid w:val="008764F2"/>
    <w:rsid w:val="00877255"/>
    <w:rsid w:val="00877763"/>
    <w:rsid w:val="00880AAB"/>
    <w:rsid w:val="0089542C"/>
    <w:rsid w:val="00896B1E"/>
    <w:rsid w:val="008A2263"/>
    <w:rsid w:val="008A4392"/>
    <w:rsid w:val="008A46EA"/>
    <w:rsid w:val="008A687F"/>
    <w:rsid w:val="008B3CCD"/>
    <w:rsid w:val="008B6D67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245C1"/>
    <w:rsid w:val="0093090C"/>
    <w:rsid w:val="0093588B"/>
    <w:rsid w:val="0093636F"/>
    <w:rsid w:val="009429A8"/>
    <w:rsid w:val="00943735"/>
    <w:rsid w:val="009466EE"/>
    <w:rsid w:val="00951D51"/>
    <w:rsid w:val="00957CEF"/>
    <w:rsid w:val="00957E50"/>
    <w:rsid w:val="00964B8E"/>
    <w:rsid w:val="00984B9A"/>
    <w:rsid w:val="009851BF"/>
    <w:rsid w:val="00985A96"/>
    <w:rsid w:val="0099367C"/>
    <w:rsid w:val="009971E3"/>
    <w:rsid w:val="009A3F8D"/>
    <w:rsid w:val="009B1972"/>
    <w:rsid w:val="009D213B"/>
    <w:rsid w:val="009D38C2"/>
    <w:rsid w:val="009E188F"/>
    <w:rsid w:val="009E2132"/>
    <w:rsid w:val="009E27CF"/>
    <w:rsid w:val="009E4A64"/>
    <w:rsid w:val="009E6F58"/>
    <w:rsid w:val="009F1938"/>
    <w:rsid w:val="009F5EB6"/>
    <w:rsid w:val="009F7244"/>
    <w:rsid w:val="00A10E45"/>
    <w:rsid w:val="00A1430D"/>
    <w:rsid w:val="00A226ED"/>
    <w:rsid w:val="00A256D0"/>
    <w:rsid w:val="00A55151"/>
    <w:rsid w:val="00A5563F"/>
    <w:rsid w:val="00A60E5F"/>
    <w:rsid w:val="00A64811"/>
    <w:rsid w:val="00A66E87"/>
    <w:rsid w:val="00A90EE6"/>
    <w:rsid w:val="00A940E7"/>
    <w:rsid w:val="00A947AE"/>
    <w:rsid w:val="00AA1029"/>
    <w:rsid w:val="00AA723B"/>
    <w:rsid w:val="00AB0824"/>
    <w:rsid w:val="00AB405F"/>
    <w:rsid w:val="00AB6188"/>
    <w:rsid w:val="00AC1905"/>
    <w:rsid w:val="00AC35BE"/>
    <w:rsid w:val="00AD4EBA"/>
    <w:rsid w:val="00AD5C12"/>
    <w:rsid w:val="00AD5C8F"/>
    <w:rsid w:val="00AE0CB5"/>
    <w:rsid w:val="00AE16FC"/>
    <w:rsid w:val="00AE32EC"/>
    <w:rsid w:val="00AF1750"/>
    <w:rsid w:val="00B00EAD"/>
    <w:rsid w:val="00B0366F"/>
    <w:rsid w:val="00B057D1"/>
    <w:rsid w:val="00B07374"/>
    <w:rsid w:val="00B13AA0"/>
    <w:rsid w:val="00B165BE"/>
    <w:rsid w:val="00B16B6A"/>
    <w:rsid w:val="00B329F7"/>
    <w:rsid w:val="00B337B5"/>
    <w:rsid w:val="00B34B2F"/>
    <w:rsid w:val="00B3649F"/>
    <w:rsid w:val="00B403EF"/>
    <w:rsid w:val="00B47B52"/>
    <w:rsid w:val="00B534F5"/>
    <w:rsid w:val="00B55E63"/>
    <w:rsid w:val="00B565F1"/>
    <w:rsid w:val="00B6447F"/>
    <w:rsid w:val="00B77319"/>
    <w:rsid w:val="00B83E1C"/>
    <w:rsid w:val="00B85F78"/>
    <w:rsid w:val="00B9181A"/>
    <w:rsid w:val="00B9237D"/>
    <w:rsid w:val="00BA1031"/>
    <w:rsid w:val="00BB0F83"/>
    <w:rsid w:val="00BB3A21"/>
    <w:rsid w:val="00BB52F8"/>
    <w:rsid w:val="00BC1978"/>
    <w:rsid w:val="00BC2073"/>
    <w:rsid w:val="00BC2635"/>
    <w:rsid w:val="00BD3AD6"/>
    <w:rsid w:val="00BD4833"/>
    <w:rsid w:val="00BD5EAB"/>
    <w:rsid w:val="00BD7EEB"/>
    <w:rsid w:val="00BE1FBB"/>
    <w:rsid w:val="00BE6207"/>
    <w:rsid w:val="00BF36CF"/>
    <w:rsid w:val="00C0563F"/>
    <w:rsid w:val="00C212B9"/>
    <w:rsid w:val="00C23F9F"/>
    <w:rsid w:val="00C375EA"/>
    <w:rsid w:val="00C443EF"/>
    <w:rsid w:val="00C51CAD"/>
    <w:rsid w:val="00C53814"/>
    <w:rsid w:val="00C619AB"/>
    <w:rsid w:val="00C637BC"/>
    <w:rsid w:val="00C65598"/>
    <w:rsid w:val="00C74841"/>
    <w:rsid w:val="00C77734"/>
    <w:rsid w:val="00C829A2"/>
    <w:rsid w:val="00C91B08"/>
    <w:rsid w:val="00CA038F"/>
    <w:rsid w:val="00CA0D6F"/>
    <w:rsid w:val="00CA1CFC"/>
    <w:rsid w:val="00CA1D68"/>
    <w:rsid w:val="00CB07B1"/>
    <w:rsid w:val="00CB3745"/>
    <w:rsid w:val="00CB689C"/>
    <w:rsid w:val="00CB6D6F"/>
    <w:rsid w:val="00CB7D61"/>
    <w:rsid w:val="00CC06A0"/>
    <w:rsid w:val="00CC1154"/>
    <w:rsid w:val="00CC6B56"/>
    <w:rsid w:val="00CD7499"/>
    <w:rsid w:val="00CE0CAD"/>
    <w:rsid w:val="00CE72AD"/>
    <w:rsid w:val="00CE783A"/>
    <w:rsid w:val="00CE7CE2"/>
    <w:rsid w:val="00CF7CBA"/>
    <w:rsid w:val="00D008D5"/>
    <w:rsid w:val="00D050CA"/>
    <w:rsid w:val="00D05A4B"/>
    <w:rsid w:val="00D114EA"/>
    <w:rsid w:val="00D15B30"/>
    <w:rsid w:val="00D15CE6"/>
    <w:rsid w:val="00D43F2E"/>
    <w:rsid w:val="00D52B38"/>
    <w:rsid w:val="00D5389C"/>
    <w:rsid w:val="00D62B31"/>
    <w:rsid w:val="00D75397"/>
    <w:rsid w:val="00D77C74"/>
    <w:rsid w:val="00D86389"/>
    <w:rsid w:val="00D95EF3"/>
    <w:rsid w:val="00D9721A"/>
    <w:rsid w:val="00DB032F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05F5E"/>
    <w:rsid w:val="00E134E3"/>
    <w:rsid w:val="00E175CC"/>
    <w:rsid w:val="00E20319"/>
    <w:rsid w:val="00E2463E"/>
    <w:rsid w:val="00E26F90"/>
    <w:rsid w:val="00E5582D"/>
    <w:rsid w:val="00E563A1"/>
    <w:rsid w:val="00E56E59"/>
    <w:rsid w:val="00E64708"/>
    <w:rsid w:val="00E66067"/>
    <w:rsid w:val="00E67DDF"/>
    <w:rsid w:val="00E728C8"/>
    <w:rsid w:val="00E73379"/>
    <w:rsid w:val="00E87019"/>
    <w:rsid w:val="00E90683"/>
    <w:rsid w:val="00E916E1"/>
    <w:rsid w:val="00E956A6"/>
    <w:rsid w:val="00EA03EA"/>
    <w:rsid w:val="00EA463D"/>
    <w:rsid w:val="00EB00FA"/>
    <w:rsid w:val="00EB0D4A"/>
    <w:rsid w:val="00EB40F0"/>
    <w:rsid w:val="00EB5BA9"/>
    <w:rsid w:val="00EB70CE"/>
    <w:rsid w:val="00EC36E9"/>
    <w:rsid w:val="00EC36F0"/>
    <w:rsid w:val="00EC3C49"/>
    <w:rsid w:val="00ED4555"/>
    <w:rsid w:val="00EE04CF"/>
    <w:rsid w:val="00EE3D38"/>
    <w:rsid w:val="00EE41BE"/>
    <w:rsid w:val="00EE5727"/>
    <w:rsid w:val="00EE730A"/>
    <w:rsid w:val="00EF0AA6"/>
    <w:rsid w:val="00EF0D90"/>
    <w:rsid w:val="00EF2DD3"/>
    <w:rsid w:val="00EF2F79"/>
    <w:rsid w:val="00EF70EE"/>
    <w:rsid w:val="00F07BE1"/>
    <w:rsid w:val="00F16735"/>
    <w:rsid w:val="00F168AA"/>
    <w:rsid w:val="00F36557"/>
    <w:rsid w:val="00F40CFE"/>
    <w:rsid w:val="00F46289"/>
    <w:rsid w:val="00F46B6B"/>
    <w:rsid w:val="00F53382"/>
    <w:rsid w:val="00F55854"/>
    <w:rsid w:val="00F60D53"/>
    <w:rsid w:val="00F6234C"/>
    <w:rsid w:val="00F70740"/>
    <w:rsid w:val="00F75008"/>
    <w:rsid w:val="00F82BBE"/>
    <w:rsid w:val="00F839DF"/>
    <w:rsid w:val="00F93F8E"/>
    <w:rsid w:val="00F94265"/>
    <w:rsid w:val="00FB0AB1"/>
    <w:rsid w:val="00FB77D5"/>
    <w:rsid w:val="00FC3290"/>
    <w:rsid w:val="00FD10B3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true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true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3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4E3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4E3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4E3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4E3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3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4E3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4E3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4E3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4E3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2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4417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44683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C4382-CC4D-4EBF-A00F-AE5DD4CFF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477</properties:Words>
  <properties:Characters>2788</properties:Characters>
  <properties:Lines>107</properties:Lines>
  <properties:Paragraphs>64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3268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2019-06-04T08:53:00Z</dcterms:created>
  <dc:creator>Direkcija informatike</dc:creator>
  <cp:lastModifiedBy>Tatjana Rukelj</cp:lastModifiedBy>
  <cp:lastPrinted>2019-05-30T08:47:00Z</cp:lastPrinted>
  <dcterms:modified xmlns:xsi="http://www.w3.org/2001/XMLSchema-instance" xsi:type="dcterms:W3CDTF">2019-06-18T10:37:00Z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St-27/2010-318 / Podnesak - Izvješće stečajnog upravitelja (Izvješće ST. MASA  MTČ  31.05.2019.docx)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