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bb18f" w14:paraId="76bb18f" w:rsidRDefault="00646C0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46C0D" w:rsidP="00646C0D" w:rsidR="00646C0D" w:rsidRPr="00646C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46C0D" w:rsidP="00646C0D" w:rsidR="00646C0D" w:rsidRPr="00646C0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46C0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46C0D" w:rsidP="00646C0D" w:rsidR="00646C0D" w:rsidRPr="00646C0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46C0D">
        <w:rPr>
          <w:rFonts w:cs="Times New Roman" w:eastAsia="Times New Roman"/>
          <w:szCs w:val="20"/>
          <w:lang w:eastAsia="hr-HR"/>
        </w:rPr>
        <w:t xml:space="preserve">               6 St-915/2016-2.</w:t>
      </w:r>
    </w:p>
    <w:p w:rsidRDefault="00646C0D" w:rsidP="00646C0D" w:rsidR="00646C0D" w:rsidRPr="00646C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46C0D" w:rsidP="00646C0D" w:rsidR="00646C0D" w:rsidRPr="00646C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46C0D" w:rsidP="00646C0D" w:rsidR="00646C0D" w:rsidRPr="00646C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46C0D" w:rsidP="00646C0D" w:rsidR="00646C0D" w:rsidRPr="00646C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46C0D">
        <w:rPr>
          <w:rFonts w:cs="Times New Roman" w:eastAsia="Times New Roman"/>
          <w:szCs w:val="20"/>
          <w:lang w:eastAsia="hr-HR"/>
        </w:rPr>
        <w:t>O G L A S</w:t>
      </w:r>
    </w:p>
    <w:p w:rsidRDefault="00646C0D" w:rsidP="00646C0D" w:rsidR="00646C0D" w:rsidRPr="00646C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46C0D" w:rsidP="00646C0D" w:rsidR="00646C0D" w:rsidRPr="00646C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46C0D">
        <w:rPr>
          <w:rFonts w:cs="Times New Roman" w:eastAsia="Times New Roman"/>
          <w:szCs w:val="20"/>
          <w:lang w:eastAsia="hr-HR"/>
        </w:rPr>
        <w:t>Trgovački sud u Bjelovaru, u skraćenom stečajnom postupku nad stečajnim dužnikom PRECIZNOST društvo s ograničenom odgovornošću za trgovinu i usluge, Novska, Trg Luke Ilića Oriovčanina 14, MBS: 060209839, OIB: 93512808139, koji se vodi kod ovoga suda pod brojem St-915/2016, temeljem odredbe čl.430., 431. i 434. Stečajnog zakona (Narodne novine br. 71/15), objavljuje:</w:t>
      </w:r>
    </w:p>
    <w:p w:rsidRDefault="00646C0D" w:rsidP="00646C0D" w:rsidR="00646C0D" w:rsidRPr="00646C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46C0D" w:rsidP="00646C0D" w:rsidR="00646C0D" w:rsidRPr="00646C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46C0D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8.213,46 kn, u koji iznos je uračunata kamata i naknada Financijske agencije za provedbu ovrhe na novčanim sredstvima.  </w:t>
      </w:r>
    </w:p>
    <w:p w:rsidRDefault="00646C0D" w:rsidP="00646C0D" w:rsidR="00646C0D" w:rsidRPr="00646C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46C0D" w:rsidP="00646C0D" w:rsidR="00646C0D" w:rsidRPr="00646C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46C0D">
        <w:rPr>
          <w:rFonts w:cs="Times New Roman" w:eastAsia="Times New Roman"/>
          <w:szCs w:val="20"/>
          <w:lang w:eastAsia="hr-HR"/>
        </w:rPr>
        <w:t xml:space="preserve">II. Poziva se osoba ovlaštena za zastupanje dužnika – Ester </w:t>
      </w:r>
      <w:proofErr w:type="spellStart"/>
      <w:r w:rsidRPr="00646C0D">
        <w:rPr>
          <w:rFonts w:cs="Times New Roman" w:eastAsia="Times New Roman"/>
          <w:szCs w:val="20"/>
          <w:lang w:eastAsia="hr-HR"/>
        </w:rPr>
        <w:t>Lenard</w:t>
      </w:r>
      <w:proofErr w:type="spellEnd"/>
      <w:r w:rsidRPr="00646C0D">
        <w:rPr>
          <w:rFonts w:cs="Times New Roman" w:eastAsia="Times New Roman"/>
          <w:szCs w:val="20"/>
          <w:lang w:eastAsia="hr-HR"/>
        </w:rPr>
        <w:t xml:space="preserve">, Srbija, Mali </w:t>
      </w:r>
      <w:proofErr w:type="spellStart"/>
      <w:r w:rsidRPr="00646C0D">
        <w:rPr>
          <w:rFonts w:cs="Times New Roman" w:eastAsia="Times New Roman"/>
          <w:szCs w:val="20"/>
          <w:lang w:eastAsia="hr-HR"/>
        </w:rPr>
        <w:t>Iđoš</w:t>
      </w:r>
      <w:proofErr w:type="spellEnd"/>
      <w:r w:rsidRPr="00646C0D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646C0D">
        <w:rPr>
          <w:rFonts w:cs="Times New Roman" w:eastAsia="Times New Roman"/>
          <w:szCs w:val="20"/>
          <w:lang w:eastAsia="hr-HR"/>
        </w:rPr>
        <w:t>Janoša</w:t>
      </w:r>
      <w:proofErr w:type="spellEnd"/>
      <w:r w:rsidRPr="00646C0D">
        <w:rPr>
          <w:rFonts w:cs="Times New Roman" w:eastAsia="Times New Roman"/>
          <w:szCs w:val="20"/>
          <w:lang w:eastAsia="hr-HR"/>
        </w:rPr>
        <w:t xml:space="preserve"> Hercega 51, OIB: 43863748075, da u roku od 15 dana od objave ovog oglasa na mrežnoj stranici e-Oglasna ploča Trgovačkog suda u Bjelovaru podnese sudu javnobilježnički ovjerovljen popis imovine i obveza na propisanom obrascu.</w:t>
      </w:r>
    </w:p>
    <w:p w:rsidRDefault="00646C0D" w:rsidP="00646C0D" w:rsidR="00646C0D" w:rsidRPr="00646C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46C0D" w:rsidP="00646C0D" w:rsidR="00646C0D" w:rsidRPr="00646C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46C0D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46C0D" w:rsidP="00646C0D" w:rsidR="00646C0D" w:rsidRPr="00646C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46C0D" w:rsidP="00646C0D" w:rsidR="00646C0D" w:rsidRPr="00646C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46C0D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46C0D" w:rsidP="00646C0D" w:rsidR="00646C0D" w:rsidRPr="00646C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46C0D" w:rsidP="00646C0D" w:rsidR="00646C0D" w:rsidRPr="00646C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46C0D">
        <w:rPr>
          <w:rFonts w:cs="Times New Roman" w:eastAsia="Times New Roman"/>
          <w:szCs w:val="20"/>
          <w:lang w:eastAsia="hr-HR"/>
        </w:rPr>
        <w:t xml:space="preserve">U Bjelovaru 13. lipnja 2016. </w:t>
      </w:r>
    </w:p>
    <w:p w:rsidRDefault="00646C0D" w:rsidP="00646C0D" w:rsidR="00646C0D" w:rsidRPr="00646C0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46C0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646C0D" w:rsidP="00646C0D" w:rsidR="00646C0D" w:rsidRPr="00646C0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46C0D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646C0D" w:rsidP="00646C0D" w:rsidR="00646C0D" w:rsidRPr="00646C0D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646C0D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646C0D" w:rsidP="00646C0D" w:rsidR="00646C0D" w:rsidRPr="00646C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46C0D" w:rsidP="00646C0D" w:rsidR="00646C0D" w:rsidRPr="00646C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646C0D">
        <w:rPr>
          <w:rFonts w:cs="Times New Roman" w:eastAsia="Times New Roman"/>
          <w:szCs w:val="20"/>
          <w:lang w:eastAsia="hr-HR"/>
        </w:rPr>
        <w:t>Rj</w:t>
      </w:r>
      <w:proofErr w:type="spellEnd"/>
      <w:r w:rsidRPr="00646C0D">
        <w:rPr>
          <w:rFonts w:cs="Times New Roman" w:eastAsia="Times New Roman"/>
          <w:szCs w:val="20"/>
          <w:lang w:eastAsia="hr-HR"/>
        </w:rPr>
        <w:t>.</w:t>
      </w:r>
    </w:p>
    <w:p w:rsidRDefault="00646C0D" w:rsidP="00646C0D" w:rsidR="00646C0D" w:rsidRPr="00646C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46C0D">
        <w:rPr>
          <w:rFonts w:cs="Times New Roman" w:eastAsia="Times New Roman"/>
          <w:szCs w:val="20"/>
          <w:lang w:eastAsia="hr-HR"/>
        </w:rPr>
        <w:t xml:space="preserve">I. DNA: dužniku putem mrežne stranice e-Oglasne ploče suda            </w:t>
      </w:r>
    </w:p>
    <w:p w:rsidRDefault="00646C0D" w:rsidP="00646C0D" w:rsidR="00646C0D" w:rsidRPr="00646C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46C0D">
        <w:rPr>
          <w:rFonts w:cs="Times New Roman" w:eastAsia="Times New Roman"/>
          <w:szCs w:val="20"/>
          <w:lang w:eastAsia="hr-HR"/>
        </w:rPr>
        <w:t>II. Kal. 45 dana</w:t>
      </w:r>
    </w:p>
    <w:p w:rsidRDefault="00646C0D" w:rsidP="00646C0D" w:rsidR="00646C0D" w:rsidRPr="00646C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46C0D">
        <w:rPr>
          <w:rFonts w:cs="Times New Roman" w:eastAsia="Times New Roman"/>
          <w:szCs w:val="20"/>
          <w:lang w:eastAsia="hr-HR"/>
        </w:rPr>
        <w:t>Bjelovar, 13.6.2016.</w:t>
      </w:r>
    </w:p>
    <w:p w:rsidRDefault="00646C0D" w:rsidP="00646C0D" w:rsidR="00646C0D" w:rsidRPr="00646C0D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0D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896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St-915/2016-2</izvorni_sadrzaj>
    <derivirana_varijabla naziv="DomainObject.Oznaka_1">St-915/2016-2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PRECIZNOST d.o.o.</izvorni_sadrzaj>
    <derivirana_varijabla naziv="DomainObject.Predmet.ProtustrankaFormated_1">  PRECIZNOST d.o.o.</derivirana_varijabla>
  </DomainObject.Predmet.ProtustrankaFormated>
  <DomainObject.Predmet.ProtustrankaFormatedOIB>
    <izvorni_sadrzaj>  PRECIZNOST d.o.o., OIB 93512808139</izvorni_sadrzaj>
    <derivirana_varijabla naziv="DomainObject.Predmet.ProtustrankaFormatedOIB_1">  PRECIZNOST d.o.o., OIB 93512808139</derivirana_varijabla>
  </DomainObject.Predmet.ProtustrankaFormatedOIB>
  <DomainObject.Predmet.ProtustrankaFormatedWithAdress>
    <izvorni_sadrzaj> PRECIZNOST d.o.o., Trg Luke Ilića Oriovčanina 14, 44330 Novska</izvorni_sadrzaj>
    <derivirana_varijabla naziv="DomainObject.Predmet.ProtustrankaFormatedWithAdress_1"> PRECIZNOST d.o.o., Trg Luke Ilića Oriovčanina 14, 44330 Novska</derivirana_varijabla>
  </DomainObject.Predmet.ProtustrankaFormatedWithAdress>
  <DomainObject.Predmet.ProtustrankaFormatedWithAdressOIB>
    <izvorni_sadrzaj> PRECIZNOST d.o.o., OIB 93512808139, Trg Luke Ilića Oriovčanina 14, 44330 Novska</izvorni_sadrzaj>
    <derivirana_varijabla naziv="DomainObject.Predmet.ProtustrankaFormatedWithAdressOIB_1"> PRECIZNOST d.o.o., OIB 93512808139, Trg Luke Ilića Oriovčanina 14, 44330 Novska</derivirana_varijabla>
  </DomainObject.Predmet.ProtustrankaFormatedWithAdressOIB>
  <DomainObject.Predmet.ProtustrankaWithAdress>
    <izvorni_sadrzaj>PRECIZNOST d.o.o. Trg Luke Ilića Oriovčanina 14, 44330 Novska</izvorni_sadrzaj>
    <derivirana_varijabla naziv="DomainObject.Predmet.ProtustrankaWithAdress_1">PRECIZNOST d.o.o. Trg Luke Ilića Oriovčanina 14, 44330 Novska</derivirana_varijabla>
  </DomainObject.Predmet.ProtustrankaWithAdress>
  <DomainObject.Predmet.ProtustrankaWithAdressOIB>
    <izvorni_sadrzaj>PRECIZNOST d.o.o., OIB 93512808139, Trg Luke Ilića Oriovčanina 14, 44330 Novska</izvorni_sadrzaj>
    <derivirana_varijabla naziv="DomainObject.Predmet.ProtustrankaWithAdressOIB_1">PRECIZNOST d.o.o., OIB 93512808139, Trg Luke Ilića Oriovčanina 14, 44330 Novska</derivirana_varijabla>
  </DomainObject.Predmet.ProtustrankaWithAdressOIB>
  <DomainObject.Predmet.ProtustrankaNazivFormated>
    <izvorni_sadrzaj>PRECIZNOST d.o.o.</izvorni_sadrzaj>
    <derivirana_varijabla naziv="DomainObject.Predmet.ProtustrankaNazivFormated_1">PRECIZNOST d.o.o.</derivirana_varijabla>
  </DomainObject.Predmet.ProtustrankaNazivFormated>
  <DomainObject.Predmet.ProtustrankaNazivFormatedOIB>
    <izvorni_sadrzaj>PRECIZNOST d.o.o., OIB 93512808139</izvorni_sadrzaj>
    <derivirana_varijabla naziv="DomainObject.Predmet.ProtustrankaNazivFormatedOIB_1">PRECIZNOST d.o.o., OIB 93512808139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PRECIZNOST d.o.o.</item>
    </izvorni_sadrzaj>
    <derivirana_varijabla naziv="DomainObject.Predmet.ProtuStrankaListFormated_1">
      <item>PRECIZNOST d.o.o.</item>
    </derivirana_varijabla>
  </DomainObject.Predmet.ProtuStrankaListFormated>
  <DomainObject.Predmet.ProtuStrankaListFormatedOIB>
    <izvorni_sadrzaj>
      <item>PRECIZNOST d.o.o., OIB 93512808139</item>
    </izvorni_sadrzaj>
    <derivirana_varijabla naziv="DomainObject.Predmet.ProtuStrankaListFormatedOIB_1">
      <item>PRECIZNOST d.o.o., OIB 93512808139</item>
    </derivirana_varijabla>
  </DomainObject.Predmet.ProtuStrankaListFormatedOIB>
  <DomainObject.Predmet.ProtuStrankaListFormatedWithAdress>
    <izvorni_sadrzaj>
      <item>PRECIZNOST d.o.o., Trg Luke Ilića Oriovčanina 14, 44330 Novska</item>
    </izvorni_sadrzaj>
    <derivirana_varijabla naziv="DomainObject.Predmet.ProtuStrankaListFormatedWithAdress_1">
      <item>PRECIZNOST d.o.o., Trg Luke Ilića Oriovčanina 14, 44330 Novska</item>
    </derivirana_varijabla>
  </DomainObject.Predmet.ProtuStrankaListFormatedWithAdress>
  <DomainObject.Predmet.ProtuStrankaListFormatedWithAdressOIB>
    <izvorni_sadrzaj>
      <item>PRECIZNOST d.o.o., OIB 93512808139, Trg Luke Ilića Oriovčanina 14, 44330 Novska</item>
    </izvorni_sadrzaj>
    <derivirana_varijabla naziv="DomainObject.Predmet.ProtuStrankaListFormatedWithAdressOIB_1">
      <item>PRECIZNOST d.o.o., OIB 93512808139, Trg Luke Ilića Oriovčanina 14, 44330 Novska</item>
    </derivirana_varijabla>
  </DomainObject.Predmet.ProtuStrankaListFormatedWithAdressOIB>
  <DomainObject.Predmet.ProtuStrankaListNazivFormated>
    <izvorni_sadrzaj>
      <item>PRECIZNOST d.o.o.</item>
    </izvorni_sadrzaj>
    <derivirana_varijabla naziv="DomainObject.Predmet.ProtuStrankaListNazivFormated_1">
      <item>PRECIZNOST d.o.o.</item>
    </derivirana_varijabla>
  </DomainObject.Predmet.ProtuStrankaListNazivFormated>
  <DomainObject.Predmet.ProtuStrankaListNazivFormatedOIB>
    <izvorni_sadrzaj>
      <item>PRECIZNOST d.o.o., OIB 93512808139</item>
    </izvorni_sadrzaj>
    <derivirana_varijabla naziv="DomainObject.Predmet.ProtuStrankaListNazivFormatedOIB_1">
      <item>PRECIZNOST d.o.o., OIB 93512808139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St-915/2016-2</izvorni_sadrzaj>
    <derivirana_varijabla naziv="DomainObject.PoslovniBrojDokumenta_1">St-915/2016-2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PRECIZNOST d.o.o.</izvorni_sadrzaj>
    <derivirana_varijabla naziv="DomainObject.Predmet.ProtustrankaIDrugi_1">PRECIZNOST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PRECIZNOST d.o.o., OIB 93512808139, Trg Luke Ilića Oriovčanina 14, 44330 Novska</izvorni_sadrzaj>
    <derivirana_varijabla naziv="DomainObject.Predmet.ProtustrankaIDrugiAdressOIB_1">PRECIZNOST d.o.o., OIB 93512808139, Trg Luke Ilića Oriovčanina 14,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PRECIZNOST d.o.o.</item>
      <item>FINA Regionalni centar Zagreb</item>
    </izvorni_sadrzaj>
    <derivirana_varijabla naziv="DomainObject.Predmet.SudioniciListNaziv_1">
      <item>PRECIZNOST d.o.o.</item>
      <item>FINA Regionalni centar Zagreb</item>
    </derivirana_varijabla>
  </DomainObject.Predmet.SudioniciListNaziv>
  <DomainObject.Predmet.SudioniciListAdressOIB>
    <izvorni_sadrzaj>
      <item>PRECIZNOST d.o.o., OIB 93512808139, Trg Luke Ilića Oriovčanina 14,44330 Novska</item>
      <item>FINA Regionalni centar Zagreb, OIB 85821130368, Trg svibanjskih žrtava 1995. br. 1,10000 Zagreb</item>
    </izvorni_sadrzaj>
    <derivirana_varijabla naziv="DomainObject.Predmet.SudioniciListAdressOIB_1">
      <item>PRECIZNOST d.o.o., OIB 93512808139, Trg Luke Ilića Oriovčanina 14,44330 Novska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D5FEA9-B3FD-4751-B181-7CE548FDE1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1720</properties:Characters>
  <properties:Lines>51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2016-06-13T06:33:00Z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St-915/2016-2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