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feb0" w14:paraId="91cfeb0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710EA8">
        <w:t xml:space="preserve">VUKADINOVIĆ j.d.o.o. za trgovinu i usluge Donja </w:t>
      </w:r>
      <w:proofErr w:type="spellStart"/>
      <w:r w:rsidR="00710EA8">
        <w:t>Mlinoga</w:t>
      </w:r>
      <w:proofErr w:type="spellEnd"/>
      <w:r w:rsidR="00710EA8">
        <w:t xml:space="preserve">, Donja </w:t>
      </w:r>
      <w:proofErr w:type="spellStart"/>
      <w:r w:rsidR="00710EA8">
        <w:t>Mlinoga</w:t>
      </w:r>
      <w:proofErr w:type="spellEnd"/>
      <w:r w:rsidR="00710EA8">
        <w:t xml:space="preserve"> 22, OIB 47543340640, MBS 080992851</w:t>
      </w:r>
      <w:r w:rsidR="00D30336">
        <w:t>, dan</w:t>
      </w:r>
      <w:r w:rsidR="00B154CB">
        <w:t xml:space="preserve">a 3. listopada 2018.,   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10EA8">
        <w:t xml:space="preserve">VUKADINOVIĆ j.d.o.o. za trgovinu i usluge Donja </w:t>
      </w:r>
      <w:proofErr w:type="spellStart"/>
      <w:r w:rsidR="00710EA8">
        <w:t>Mlinoga</w:t>
      </w:r>
      <w:proofErr w:type="spellEnd"/>
      <w:r w:rsidR="00710EA8">
        <w:t xml:space="preserve">, Donja </w:t>
      </w:r>
      <w:proofErr w:type="spellStart"/>
      <w:r w:rsidR="00710EA8">
        <w:t>Mlinoga</w:t>
      </w:r>
      <w:proofErr w:type="spellEnd"/>
      <w:r w:rsidR="00710EA8">
        <w:t xml:space="preserve"> 22, OIB 47543340640, MBS 080992851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54CB" w:rsidRPr="00B154CB">
        <w:rPr>
          <w:b/>
        </w:rPr>
        <w:t>15. studenoga 20</w:t>
      </w:r>
      <w:r w:rsidRPr="00B154CB">
        <w:rPr>
          <w:b/>
        </w:rPr>
        <w:t>18</w:t>
      </w:r>
      <w:r w:rsidRPr="0026285E">
        <w:rPr>
          <w:b/>
        </w:rPr>
        <w:t xml:space="preserve">. u </w:t>
      </w:r>
      <w:r w:rsidR="00710EA8">
        <w:rPr>
          <w:b/>
        </w:rPr>
        <w:t>11,0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</w:t>
      </w:r>
      <w:r w:rsidR="00B154CB">
        <w:t xml:space="preserve"> Mirjana Viduka </w:t>
      </w:r>
      <w:proofErr w:type="spellStart"/>
      <w:r w:rsidR="00B154CB">
        <w:t>Varenina</w:t>
      </w:r>
      <w:proofErr w:type="spellEnd"/>
      <w:r w:rsidR="00B154CB">
        <w:t xml:space="preserve"> iz Zagreba, </w:t>
      </w:r>
      <w:proofErr w:type="spellStart"/>
      <w:r w:rsidR="00B154CB">
        <w:t>Heinzelova</w:t>
      </w:r>
      <w:proofErr w:type="spellEnd"/>
      <w:r w:rsidR="00B154CB">
        <w:t xml:space="preserve"> 47/B, OIB </w:t>
      </w:r>
      <w:r w:rsidR="00112359">
        <w:t xml:space="preserve">98866841784. </w:t>
      </w:r>
      <w:r>
        <w:t xml:space="preserve">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710EA8">
        <w:t>24. srpnja</w:t>
      </w:r>
      <w:r w:rsidR="00112359">
        <w:t xml:space="preserve"> 201</w:t>
      </w:r>
      <w:r>
        <w:t xml:space="preserve">7. na propisanom obrascu prijedlog za otvaranje stečajnog postupka nad dužnikom </w:t>
      </w:r>
      <w:r w:rsidR="00710EA8">
        <w:t xml:space="preserve">VUKADINOVIĆ j.d.o.o. za trgovinu i usluge Donja </w:t>
      </w:r>
      <w:proofErr w:type="spellStart"/>
      <w:r w:rsidR="00710EA8">
        <w:t>Mlinoga</w:t>
      </w:r>
      <w:proofErr w:type="spellEnd"/>
      <w:r w:rsidR="00710EA8">
        <w:t xml:space="preserve">, Donja </w:t>
      </w:r>
      <w:proofErr w:type="spellStart"/>
      <w:r w:rsidR="00710EA8">
        <w:t>Mlinoga</w:t>
      </w:r>
      <w:proofErr w:type="spellEnd"/>
      <w:r w:rsidR="00710EA8">
        <w:t xml:space="preserve"> 22, OIB 47543340640, MBS 080992851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710EA8">
        <w:t>19. srpnja</w:t>
      </w:r>
      <w:r>
        <w:t xml:space="preserve"> 2017.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D30336">
        <w:t xml:space="preserve"> </w:t>
      </w:r>
      <w:r w:rsidR="00710EA8">
        <w:t>16.559,91</w:t>
      </w:r>
      <w:r>
        <w:t xml:space="preserve">kn u koji iznos je uračunata kamata i naknada FINE za provedbu ovrhe na novčanim sredstvima te da dužnik ima </w:t>
      </w:r>
      <w:r w:rsidR="00B67602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112359">
        <w:t xml:space="preserve">Mirjana Viduka </w:t>
      </w:r>
      <w:proofErr w:type="spellStart"/>
      <w:r w:rsidR="00112359">
        <w:t>Varenina</w:t>
      </w:r>
      <w:proofErr w:type="spellEnd"/>
      <w:r w:rsidR="00112359">
        <w:t xml:space="preserve"> iz Zagreba, </w:t>
      </w:r>
      <w:proofErr w:type="spellStart"/>
      <w:r w:rsidR="00112359">
        <w:t>Heinzelova</w:t>
      </w:r>
      <w:proofErr w:type="spellEnd"/>
      <w:r w:rsidR="00112359">
        <w:t xml:space="preserve"> 47/B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12359">
        <w:t xml:space="preserve">3. listopada 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EF153B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bookmarkStart w:name="_GoBack" w:id="0"/>
      <w:bookmarkEnd w:id="0"/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F6A" w:rsidR="001F3F6A">
      <w:r>
        <w:separator/>
      </w:r>
    </w:p>
  </w:endnote>
  <w:endnote w:id="0" w:type="continuationSeparator">
    <w:p w:rsidRDefault="001F3F6A" w:rsidR="001F3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F6A" w:rsidR="001F3F6A">
      <w:r>
        <w:separator/>
      </w:r>
    </w:p>
  </w:footnote>
  <w:footnote w:id="0" w:type="continuationSeparator">
    <w:p w:rsidRDefault="001F3F6A" w:rsidR="001F3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710EA8">
      <w:t>727</w:t>
    </w:r>
    <w:r w:rsidR="00B154CB">
      <w:t>/18-</w:t>
    </w:r>
    <w:r w:rsidR="00710EA8">
      <w:t>6</w:t>
    </w:r>
    <w:r w:rsidR="00B154CB">
      <w:t xml:space="preserve"> 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75120"/>
    <w:rsid w:val="00094230"/>
    <w:rsid w:val="000C20F1"/>
    <w:rsid w:val="000E414B"/>
    <w:rsid w:val="000F2CEE"/>
    <w:rsid w:val="0010785A"/>
    <w:rsid w:val="00112359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1F3F6A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0EA8"/>
    <w:rsid w:val="0071514F"/>
    <w:rsid w:val="007242CD"/>
    <w:rsid w:val="00725641"/>
    <w:rsid w:val="007263EB"/>
    <w:rsid w:val="00732601"/>
    <w:rsid w:val="00745EEF"/>
    <w:rsid w:val="0074711B"/>
    <w:rsid w:val="00751A93"/>
    <w:rsid w:val="0075382B"/>
    <w:rsid w:val="0077725F"/>
    <w:rsid w:val="00786C05"/>
    <w:rsid w:val="007C1241"/>
    <w:rsid w:val="007C7E62"/>
    <w:rsid w:val="007D47EE"/>
    <w:rsid w:val="007D776F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A51C0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54CB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30336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0E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0E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E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E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0E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0E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E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E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St-727/2018</izvorni_sadrzaj>
    <derivirana_varijabla naziv="DomainObject.Predmet.OznakaBroj_1">St-727/2018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VUKADINOVIĆ j.d.o.o. za trgovinu i usluge zastupanog po punomoćniku Pero Vukadinović</izvorni_sadrzaj>
    <derivirana_varijabla naziv="DomainObject.Predmet.ProtustrankaFormated_1">  VUKADINOVIĆ j.d.o.o. za trgovinu i usluge zastupanog po punomoćniku Pero Vukadinović</derivirana_varijabla>
  </DomainObject.Predmet.ProtustrankaFormated>
  <DomainObject.Predmet.ProtustrankaFormatedOIB>
    <izvorni_sadrzaj>  VUKADINOVIĆ j.d.o.o. za trgovinu i usluge, OIB 47543340640 zastupanog po punomoćniku Pero Vukadinović</izvorni_sadrzaj>
    <derivirana_varijabla naziv="DomainObject.Predmet.ProtustrankaFormatedOIB_1">  VUKADINOVIĆ j.d.o.o. za trgovinu i usluge, OIB 47543340640 zastupanog po punomoćniku Pero Vukadinović</derivirana_varijabla>
  </DomainObject.Predmet.ProtustrankaFormatedOIB>
  <DomainObject.Predmet.ProtustrankaFormatedWithAdress>
    <izvorni_sadrzaj> VUKADINOVIĆ j.d.o.o. za trgovinu i usluge, Donja Mlinoga 22, 44250 Donja Mlinoga zastupanog po punomoćniku Pero Vukadinović</izvorni_sadrzaj>
    <derivirana_varijabla naziv="DomainObject.Predmet.ProtustrankaFormatedWithAdress_1"> VUKADINOVIĆ j.d.o.o. za trgovinu i usluge, Donja Mlinoga 22, 44250 Donja Mlinoga zastupanog po punomoćniku Pero Vukadinović</derivirana_varijabla>
  </DomainObject.Predmet.ProtustrankaFormatedWithAdress>
  <DomainObject.Predmet.ProtustrankaFormatedWithAdressOIB>
    <izvorni_sadrzaj> VUKADINOVIĆ j.d.o.o. za trgovinu i usluge, OIB 47543340640, Donja Mlinoga 22, 44250 Donja Mlinoga zastupanog po punomoćniku Pero Vukadinović</izvorni_sadrzaj>
    <derivirana_varijabla naziv="DomainObject.Predmet.ProtustrankaFormatedWithAdressOIB_1"> VUKADINOVIĆ j.d.o.o. za trgovinu i usluge, OIB 47543340640, Donja Mlinoga 22, 44250 Donja Mlinoga zastupanog po punomoćniku Pero Vukadinović</derivirana_varijabla>
  </DomainObject.Predmet.ProtustrankaFormatedWithAdressOIB>
  <DomainObject.Predmet.ProtustrankaWithAdress>
    <izvorni_sadrzaj>VUKADINOVIĆ j.d.o.o. za trgovinu i usluge Donja Mlinoga 22, 44250 Donja Mlinoga</izvorni_sadrzaj>
    <derivirana_varijabla naziv="DomainObject.Predmet.ProtustrankaWithAdress_1">VUKADINOVIĆ j.d.o.o. za trgovinu i usluge Donja Mlinoga 22, 44250 Donja Mlinoga</derivirana_varijabla>
  </DomainObject.Predmet.ProtustrankaWithAdress>
  <DomainObject.Predmet.ProtustrankaWithAdressOIB>
    <izvorni_sadrzaj>VUKADINOVIĆ j.d.o.o. za trgovinu i usluge, OIB 47543340640, Donja Mlinoga 22, 44250 Donja Mlinoga</izvorni_sadrzaj>
    <derivirana_varijabla naziv="DomainObject.Predmet.ProtustrankaWithAdressOIB_1">VUKADINOVIĆ j.d.o.o. za trgovinu i usluge, OIB 47543340640, Donja Mlinoga 22, 44250 Donja Mlinoga</derivirana_varijabla>
  </DomainObject.Predmet.ProtustrankaWithAdressOIB>
  <DomainObject.Predmet.ProtustrankaNazivFormated>
    <izvorni_sadrzaj>VUKADINOVIĆ j.d.o.o. za trgovinu i usluge</izvorni_sadrzaj>
    <derivirana_varijabla naziv="DomainObject.Predmet.ProtustrankaNazivFormated_1">VUKADINOVIĆ j.d.o.o. za trgovinu i usluge</derivirana_varijabla>
  </DomainObject.Predmet.ProtustrankaNazivFormated>
  <DomainObject.Predmet.ProtustrankaNazivFormatedOIB>
    <izvorni_sadrzaj>VUKADINOVIĆ j.d.o.o. za trgovinu i usluge, OIB 47543340640</izvorni_sadrzaj>
    <derivirana_varijabla naziv="DomainObject.Predmet.ProtustrankaNazivFormatedOIB_1">VUKADINOVIĆ j.d.o.o. za trgovinu i usluge, OIB 47543340640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VUKADINOVIĆ j.d.o.o. za trgovinu i usluge zastupanog po punomoćniku Pero Vukadinović</item>
    </izvorni_sadrzaj>
    <derivirana_varijabla naziv="DomainObject.Predmet.ProtuStrankaListFormated_1">
      <item>VUKADINOVIĆ j.d.o.o. za trgovinu i usluge zastupanog po punomoćniku Pero Vukadinović</item>
    </derivirana_varijabla>
  </DomainObject.Predmet.ProtuStrankaListFormated>
  <DomainObject.Predmet.ProtuStrankaListFormatedOIB>
    <izvorni_sadrzaj>
      <item>VUKADINOVIĆ j.d.o.o. za trgovinu i usluge, OIB 47543340640 zastupanog po punomoćniku Pero Vukadinović</item>
    </izvorni_sadrzaj>
    <derivirana_varijabla naziv="DomainObject.Predmet.ProtuStrankaListFormatedOIB_1">
      <item>VUKADINOVIĆ j.d.o.o. za trgovinu i usluge, OIB 47543340640 zastupanog po punomoćniku Pero Vukadinović</item>
    </derivirana_varijabla>
  </DomainObject.Predmet.ProtuStrankaListFormatedOIB>
  <DomainObject.Predmet.ProtuStrankaListFormatedWithAdress>
    <izvorni_sadrzaj>
      <item>VUKADINOVIĆ j.d.o.o. za trgovinu i usluge, Donja Mlinoga 22, 44250 Donja Mlinoga zastupanog po punomoćniku Pero Vukadinović</item>
    </izvorni_sadrzaj>
    <derivirana_varijabla naziv="DomainObject.Predmet.ProtuStrankaListFormatedWithAdress_1">
      <item>VUKADINOVIĆ j.d.o.o. za trgovinu i usluge, Donja Mlinoga 22, 44250 Donja Mlinoga zastupanog po punomoćniku Pero Vukadinović</item>
    </derivirana_varijabla>
  </DomainObject.Predmet.ProtuStrankaListFormatedWithAdress>
  <DomainObject.Predmet.ProtuStrankaListFormatedWithAdressOIB>
    <izvorni_sadrzaj>
      <item>VUKADINOVIĆ j.d.o.o. za trgovinu i usluge, OIB 47543340640, Donja Mlinoga 22, 44250 Donja Mlinoga zastupanog po punomoćniku Pero Vukadinović</item>
    </izvorni_sadrzaj>
    <derivirana_varijabla naziv="DomainObject.Predmet.ProtuStrankaListFormatedWithAdressOIB_1">
      <item>VUKADINOVIĆ j.d.o.o. za trgovinu i usluge, OIB 47543340640, Donja Mlinoga 22, 44250 Donja Mlinoga zastupanog po punomoćniku Pero Vukadinović</item>
    </derivirana_varijabla>
  </DomainObject.Predmet.ProtuStrankaListFormatedWithAdressOIB>
  <DomainObject.Predmet.ProtuStrankaListNazivFormated>
    <izvorni_sadrzaj>
      <item>VUKADINOVIĆ j.d.o.o. za trgovinu i usluge</item>
    </izvorni_sadrzaj>
    <derivirana_varijabla naziv="DomainObject.Predmet.ProtuStrankaListNazivFormated_1">
      <item>VUKADINOVIĆ j.d.o.o. za trgovinu i usluge</item>
    </derivirana_varijabla>
  </DomainObject.Predmet.ProtuStrankaListNazivFormated>
  <DomainObject.Predmet.ProtuStrankaListNazivFormatedOIB>
    <izvorni_sadrzaj>
      <item>VUKADINOVIĆ j.d.o.o. za trgovinu i usluge, OIB 47543340640</item>
    </izvorni_sadrzaj>
    <derivirana_varijabla naziv="DomainObject.Predmet.ProtuStrankaListNazivFormatedOIB_1">
      <item>VUKADINOVIĆ j.d.o.o. za trgovinu i usluge, OIB 47543340640</item>
    </derivirana_varijabla>
  </DomainObject.Predmet.ProtuStrankaListNazivFormatedOIB>
  <DomainObject.Predmet.OstaliListFormated>
    <izvorni_sadrzaj>
      <item>Pero Vukadinović punomoćnik sudionika u postupku VUKADINOVIĆ j.d.o.o. za trgovinu i usluge</item>
      <item>RH MUP</item>
      <item>Raiffeisenbank Austria d.d.</item>
    </izvorni_sadrzaj>
    <derivirana_varijabla naziv="DomainObject.Predmet.OstaliListFormated_1">
      <item>Pero Vukadinović punomoćnik sudionika u postupku VUKADINOVIĆ j.d.o.o. za trgovinu i usluge</item>
      <item>RH MUP</item>
      <item>Raiffeisenbank Austria d.d.</item>
    </derivirana_varijabla>
  </DomainObject.Predmet.OstaliListFormated>
  <DomainObject.Predmet.OstaliListFormatedOIB>
    <izvorni_sadrzaj>
      <item>Pero Vukadinović, OIB 15379000065 punomoćnik sudionika u postupku VUKADINOVIĆ j.d.o.o. za trgovinu i usluge</item>
      <item>RH MUP</item>
      <item>Raiffeisenbank Austria d.d., OIB 53056966535</item>
    </izvorni_sadrzaj>
    <derivirana_varijabla naziv="DomainObject.Predmet.OstaliListFormatedOIB_1">
      <item>Pero Vukadinović, OIB 15379000065 punomoćnik sudionika u postupku VUKADINOVIĆ j.d.o.o. za trgovinu i usluge</item>
      <item>RH MUP</item>
      <item>Raiffeisenbank Austria d.d., OIB 53056966535</item>
    </derivirana_varijabla>
  </DomainObject.Predmet.OstaliListFormatedOIB>
  <DomainObject.Predmet.OstaliListFormatedWithAdress>
    <izvorni_sadrzaj>
      <item>Pero Vukadinović, Wilheim-Busch-Str. 11, Lengerich punomoćnik sudionika u postupku VUKADINOVIĆ j.d.o.o. za trgovinu i usluge</item>
      <item>RH MUP, Heinzelova 98, 10000 Zagreb</item>
      <item>Raiffeisenbank Austria d.d., Magazinska cesta 69, 10000 Zagreb</item>
    </izvorni_sadrzaj>
    <derivirana_varijabla naziv="DomainObject.Predmet.OstaliListFormatedWithAdress_1">
      <item>Pero Vukadinović, Wilheim-Busch-Str. 11, Lengerich punomoćnik sudionika u postupku VUKADINOVIĆ j.d.o.o. za trgovinu i usluge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Pero Vukadinović, OIB 15379000065, Wilheim-Busch-Str. 11, Lengerich punomoćnik sudionika u postupku VUKADINOVIĆ j.d.o.o. za trgovinu i usluge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Pero Vukadinović, OIB 15379000065, Wilheim-Busch-Str. 11, Lengerich punomoćnik sudionika u postupku VUKADINOVIĆ j.d.o.o. za trgovinu i usluge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Pero Vukadinović</item>
      <item>RH MUP</item>
      <item>Raiffeisenbank Austria d.d.</item>
    </izvorni_sadrzaj>
    <derivirana_varijabla naziv="DomainObject.Predmet.OstaliListNazivFormated_1">
      <item>Pero Vukadinović</item>
      <item>RH MUP</item>
      <item>Raiffeisenbank Austria d.d.</item>
    </derivirana_varijabla>
  </DomainObject.Predmet.OstaliListNazivFormated>
  <DomainObject.Predmet.OstaliListNazivFormatedOIB>
    <izvorni_sadrzaj>
      <item>Pero Vukadinović, OIB 15379000065</item>
      <item>RH MUP</item>
      <item>Raiffeisenbank Austria d.d., OIB 53056966535</item>
    </izvorni_sadrzaj>
    <derivirana_varijabla naziv="DomainObject.Predmet.OstaliListNazivFormatedOIB_1">
      <item>Pero Vukadinović, OIB 15379000065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VUKADINOVIĆ j.d.o.o. za trgovinu i usluge</izvorni_sadrzaj>
    <derivirana_varijabla naziv="DomainObject.Predmet.ProtustrankaIDrugi_1">VUKADINOVIĆ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VUKADINOVIĆ j.d.o.o. za trgovinu i usluge, OIB 47543340640, Donja Mlinoga 22, 44250 Donja Mlinoga</izvorni_sadrzaj>
    <derivirana_varijabla naziv="DomainObject.Predmet.ProtustrankaIDrugiAdressOIB_1">VUKADINOVIĆ j.d.o.o. za trgovinu i usluge, OIB 47543340640, Donja Mlinoga 22, 44250 Donja Mlinoga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VUKADINOVIĆ j.d.o.o. za trgovinu i usluge</item>
      <item>FINA Regionalni centar Zagreb</item>
      <item>Pero Vukadinović</item>
      <item>RH MUP</item>
      <item>Raiffeisenbank Austria d.d.</item>
    </izvorni_sadrzaj>
    <derivirana_varijabla naziv="DomainObject.Predmet.SudioniciListNaziv_1">
      <item>VUKADINOVIĆ j.d.o.o. za trgovinu i usluge</item>
      <item>FINA Regionalni centar Zagreb</item>
      <item>Pero Vukadinović</item>
      <item>RH MUP</item>
      <item>Raiffeisenbank Austria d.d.</item>
    </derivirana_varijabla>
  </DomainObject.Predmet.SudioniciListNaziv>
  <DomainObject.Predmet.SudioniciListAdressOIB>
    <izvorni_sadrzaj>
      <item>VUKADINOVIĆ j.d.o.o. za trgovinu i usluge, OIB 47543340640, Donja Mlinoga 22,44250 Donja Mlinoga</item>
      <item>FINA Regionalni centar Zagreb, OIB 85821130368, Trg svibanjskih žrtava 1995. br. 1,10000 Zagreb</item>
      <item>Pero Vukadinović, OIB 15379000065, Wilheim-Busch-Str. 11,Lengerich</item>
      <item>RH MUP, Heinzelova 98,10000 Zagreb</item>
      <item>Raiffeisenbank Austria d.d., OIB 53056966535, Magazinska cesta 69,10000 Zagreb</item>
    </izvorni_sadrzaj>
    <derivirana_varijabla naziv="DomainObject.Predmet.SudioniciListAdressOIB_1">
      <item>VUKADINOVIĆ j.d.o.o. za trgovinu i usluge, OIB 47543340640, Donja Mlinoga 22,44250 Donja Mlinoga</item>
      <item>FINA Regionalni centar Zagreb, OIB 85821130368, Trg svibanjskih žrtava 1995. br. 1,10000 Zagreb</item>
      <item>Pero Vukadinović, OIB 15379000065, Wilheim-Busch-Str. 11,Lengerich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47543340640</item>
      <item>, OIB 85821130368</item>
      <item>, OIB 15379000065</item>
      <item>, OIB null</item>
      <item>, OIB 53056966535</item>
    </izvorni_sadrzaj>
    <derivirana_varijabla naziv="DomainObject.Predmet.SudioniciListNazivOIB_1">
      <item>, OIB 47543340640</item>
      <item>, OIB 85821130368</item>
      <item>, OIB 15379000065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641BD-D9ED-4F89-BC03-E3DE83B40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2508</properties:Characters>
  <properties:Lines>77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2018-10-03T06:28:00Z</dcterms:created>
  <dc:creator>hermanj</dc:creator>
  <cp:lastModifiedBy>Darija Miličević</cp:lastModifiedBy>
  <cp:lastPrinted>2018-10-03T06:53:00Z</cp:lastPrinted>
  <dcterms:modified xmlns:xsi="http://www.w3.org/2001/XMLSchema-instance" xsi:type="dcterms:W3CDTF">2018-10-03T06:53:00Z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