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218674b" w14:paraId="218674b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F6CF9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5F6CF9">
              <w:rPr>
                <w:rFonts w:cs="Times New Roman" w:eastAsia="Times New Roman"/>
                <w:lang w:eastAsia="hr-HR"/>
              </w:rPr>
              <w:t>2/18-3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5F6CF9">
        <w:rPr>
          <w:rFonts w:cs="Times New Roman" w:eastAsia="SimSun"/>
          <w:kern w:val="2"/>
          <w:lang w:bidi="hi-IN" w:eastAsia="zh-CN"/>
        </w:rPr>
        <w:t xml:space="preserve"> BEST FOR WOMEN j.d.o.o., Čakovec, Franje Punčeca 2, OIB: 93824399386</w:t>
      </w:r>
      <w:r w:rsidR="00F171BE">
        <w:rPr>
          <w:rFonts w:cs="Times New Roman"/>
        </w:rPr>
        <w:t>, dana</w:t>
      </w:r>
      <w:r w:rsidR="00C4789A">
        <w:rPr>
          <w:rFonts w:cs="Times New Roman"/>
        </w:rPr>
        <w:t xml:space="preserve"> 25</w:t>
      </w:r>
      <w:r w:rsidR="00EF7BA6">
        <w:rPr>
          <w:rFonts w:cs="Times New Roman"/>
        </w:rPr>
        <w:t>. siječnja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C4789A" w:rsidP="00F171BE" w:rsidR="00F171BE">
      <w:pPr>
        <w:spacing w:after="0"/>
        <w:jc w:val="center"/>
      </w:pPr>
      <w:r>
        <w:t>21</w:t>
      </w:r>
      <w:r w:rsidR="00EF7BA6">
        <w:t>. veljače</w:t>
      </w:r>
      <w:r w:rsidR="00A410D7">
        <w:t xml:space="preserve"> 2018</w:t>
      </w:r>
      <w:r w:rsidR="001A67FA">
        <w:t xml:space="preserve">. u </w:t>
      </w:r>
      <w:r>
        <w:t>09,45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5F6CF9" w:rsidP="008B3EE5" w:rsidR="000A7AEF" w:rsidRPr="00B2631E">
      <w:pPr>
        <w:numPr>
          <w:ilvl w:val="0"/>
          <w:numId w:val="4"/>
        </w:numPr>
        <w:spacing w:after="0"/>
        <w:jc w:val="both"/>
      </w:pPr>
      <w:r>
        <w:t xml:space="preserve">direktorica </w:t>
      </w:r>
      <w:r w:rsidR="000A7AEF" w:rsidRPr="00B2631E">
        <w:t xml:space="preserve">dužnika, </w:t>
      </w:r>
      <w:r>
        <w:t>Augustina Blagus Leško, Čakovec, Ulica Jakova Gotovca 1/A,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F6CF9">
        <w:rPr>
          <w:rFonts w:cs="Times New Roman" w:eastAsia="SimSun"/>
          <w:kern w:val="2"/>
          <w:lang w:bidi="hi-IN" w:eastAsia="zh-CN"/>
        </w:rPr>
        <w:t xml:space="preserve">BEST FOR WOMEN j.d.o.o., Čakovec, Franje Punčeca 2,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F6CF9" w:rsidP="009155F5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>
        <w:t xml:space="preserve"> Augustini Blagus Leško, Čakovec, Ulica Jakova Gotovca 1/A, OIB: 80946447984</w:t>
      </w:r>
      <w:r w:rsidR="00E57452">
        <w:t>,</w:t>
      </w:r>
      <w:r w:rsidR="00EF7BA6">
        <w:t xml:space="preserve"> </w:t>
      </w:r>
      <w:r w:rsidR="008B3EE5" w:rsidRPr="00412CB1">
        <w:t xml:space="preserve">da na zakazano ročište kod ovoga suda, </w:t>
      </w:r>
      <w:r w:rsidR="00EF7BA6">
        <w:t>2</w:t>
      </w:r>
      <w:r w:rsidR="00320B9A">
        <w:t>1</w:t>
      </w:r>
      <w:r w:rsidR="00A410D7">
        <w:t>. veljače 2018</w:t>
      </w:r>
      <w:r w:rsidR="001A67FA">
        <w:t xml:space="preserve">. u </w:t>
      </w:r>
      <w:r w:rsidR="00320B9A">
        <w:t>09,45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rPr>
          <w:rFonts w:cs="Times New Roman" w:eastAsia="SimSun"/>
          <w:kern w:val="2"/>
          <w:lang w:bidi="hi-IN" w:eastAsia="zh-CN"/>
        </w:rPr>
        <w:t xml:space="preserve"> BEST FOR WOMEN j.d.o.o., Čakovec, Franje Punčeca 2, OIB: 93824399386</w:t>
      </w:r>
      <w:r w:rsidR="008B3EE5">
        <w:t>,</w:t>
      </w:r>
      <w:r w:rsidR="00A410D7">
        <w:t xml:space="preserve"> sa podacima propisanom čl. 17. Stečajnog zakona, o tome </w:t>
      </w:r>
      <w:r w:rsidR="00A410D7">
        <w:lastRenderedPageBreak/>
        <w:t>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4789A">
        <w:rPr>
          <w:rFonts w:cs="Times New Roman"/>
        </w:rPr>
        <w:t>25</w:t>
      </w:r>
      <w:r w:rsidR="00EF7BA6">
        <w:rPr>
          <w:rFonts w:cs="Times New Roman"/>
        </w:rPr>
        <w:t>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9A68B5" w:rsidR="0093430B" w:rsidRPr="0093430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>Direktor</w:t>
      </w:r>
      <w:r w:rsidR="005F6CF9">
        <w:t>ica</w:t>
      </w:r>
      <w:r w:rsidRPr="00CB284F">
        <w:t xml:space="preserve"> dužnika, </w:t>
      </w:r>
      <w:r w:rsidR="005F6CF9">
        <w:t>Augustina Blagus Leško, Čakovec, Ulica Jakova Gotovca 1/A,</w:t>
      </w:r>
    </w:p>
    <w:p w:rsidRDefault="009A68B5" w:rsidP="0093430B" w:rsidR="009A68B5" w:rsidRPr="0093430B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A410D7" w:rsidR="00E57452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5F6CF9">
        <w:rPr>
          <w:rFonts w:cs="Times New Roman" w:eastAsia="SimSun"/>
          <w:kern w:val="2"/>
          <w:lang w:bidi="hi-IN" w:eastAsia="zh-CN"/>
        </w:rPr>
        <w:t xml:space="preserve">BEST FOR WOMEN j.d.o.o., Čakovec, Franje Punčeca 2, </w:t>
      </w:r>
    </w:p>
    <w:p w:rsidRDefault="00B2631E" w:rsidP="00A410D7" w:rsidR="00B2631E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B9A" w:rsidP="00F171BE" w:rsidR="003D3B9A">
      <w:pPr>
        <w:spacing w:after="0"/>
      </w:pPr>
      <w:r>
        <w:separator/>
      </w:r>
    </w:p>
  </w:endnote>
  <w:endnote w:id="0" w:type="continuationSeparator">
    <w:p w:rsidRDefault="003D3B9A" w:rsidP="00F171BE" w:rsidR="003D3B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B9A" w:rsidP="00F171BE" w:rsidR="003D3B9A">
      <w:pPr>
        <w:spacing w:after="0"/>
      </w:pPr>
      <w:r>
        <w:separator/>
      </w:r>
    </w:p>
  </w:footnote>
  <w:footnote w:id="0" w:type="continuationSeparator">
    <w:p w:rsidRDefault="003D3B9A" w:rsidP="00F171BE" w:rsidR="003D3B9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1B59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5F6CF9">
      <w:t>2/18-3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A67FA"/>
    <w:rsid w:val="002B3101"/>
    <w:rsid w:val="00320B9A"/>
    <w:rsid w:val="003D3B9A"/>
    <w:rsid w:val="004225CC"/>
    <w:rsid w:val="00543FAF"/>
    <w:rsid w:val="005F6CF9"/>
    <w:rsid w:val="007F6D58"/>
    <w:rsid w:val="00826138"/>
    <w:rsid w:val="00834B30"/>
    <w:rsid w:val="0089298A"/>
    <w:rsid w:val="008B3EE5"/>
    <w:rsid w:val="008D6F03"/>
    <w:rsid w:val="008E1B59"/>
    <w:rsid w:val="009155F5"/>
    <w:rsid w:val="0093430B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B5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1B5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1B5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1B5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1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B5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1B5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1B5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1B5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St-2/2018-3</izvorni_sadrzaj>
    <derivirana_varijabla naziv="DomainObject.Oznaka_1">St-2/2018-3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FOR WOMEN jednostavno društvo s ograničenom odgovornošću za tjelesno i zdravstveno vježbanje žena zastupanog po punomoćniku Augustina Blagus Leško</izvorni_sadrzaj>
    <derivirana_varijabla naziv="DomainObject.Predmet.ProtustrankaFormated_1">  BEST FOR WOMEN jednostavno društvo s ograničenom odgovornošću za tjelesno i zdravstveno vježbanje žena zastupanog po punomoćniku Augustina Blagus Leško</derivirana_varijabla>
  </DomainObject.Predmet.ProtustrankaFormated>
  <DomainObject.Predmet.ProtustrankaFormatedOIB>
    <izvorni_sadrzaj>  BEST FOR WOMEN jednostavno društvo s ograničenom odgovornošću za tjelesno i zdravstveno vježbanje žena, OIB 93824399386 zastupanog po punomoćniku Augustina Blagus Leško</izvorni_sadrzaj>
    <derivirana_varijabla naziv="DomainObject.Predmet.ProtustrankaFormatedOIB_1">  BEST FOR WOMEN jednostavno društvo s ograničenom odgovornošću za tjelesno i zdravstveno vježbanje žena, OIB 93824399386 zastupanog po punomoćniku Augustina Blagus Leško</derivirana_varijabla>
  </DomainObject.Predmet.ProtustrankaFormatedOIB>
  <DomainObject.Predmet.ProtustrankaFormatedWithAdress>
    <izvorni_sadrzaj> BEST FOR WOMEN jednostavno društvo s ograničenom odgovornošću za tjelesno i zdravstveno vježbanje žena, Franje Punčeca 2, 40000 Čakovec zastupanog po punomoćniku Augustina Blagus Leško</izvorni_sadrzaj>
    <derivirana_varijabla naziv="DomainObject.Predmet.ProtustrankaFormatedWithAdress_1"> BEST FOR WOMEN jednostavno društvo s ograničenom odgovornošću za tjelesno i zdravstveno vježbanje žena, Franje Punčeca 2, 40000 Čakovec zastupanog po punomoćniku Augustina Blagus Leško</derivirana_varijabla>
  </DomainObject.Predmet.ProtustrankaFormatedWithAdress>
  <DomainObject.Predmet.ProtustrankaFormatedWithAdressOIB>
    <izvorni_sadrzaj> BEST FOR WOMEN jednostavno društvo s ograničenom odgovornošću za tjelesno i zdravstveno vježbanje žena, OIB 93824399386, Franje Punčeca 2, 40000 Čakovec zastupanog po punomoćniku Augustina Blagus Leško</izvorni_sadrzaj>
    <derivirana_varijabla naziv="DomainObject.Predmet.ProtustrankaFormatedWithAdressOIB_1"> BEST FOR WOMEN jednostavno društvo s ograničenom odgovornošću za tjelesno i zdravstveno vježbanje žena, OIB 93824399386, Franje Punčeca 2, 40000 Čakovec zastupanog po punomoćniku Augustina Blagus Leško</derivirana_varijabla>
  </DomainObject.Predmet.ProtustrankaFormatedWithAdressOIB>
  <DomainObject.Predmet.ProtustrankaWithAdress>
    <izvorni_sadrzaj>BEST FOR WOMEN jednostavno društvo s ograničenom odgovornošću za tjelesno i zdravstveno vježbanje žena Franje Punčeca 2, 40000 Čakovec</izvorni_sadrzaj>
    <derivirana_varijabla naziv="DomainObject.Predmet.ProtustrankaWithAdress_1">BEST FOR WOMEN jednostavno društvo s ograničenom odgovornošću za tjelesno i zdravstveno vježbanje žena Franje Punčeca 2, 40000 Čakovec</derivirana_varijabla>
  </DomainObject.Predmet.ProtustrankaWithAdress>
  <DomainObject.Predmet.ProtustrankaWithAdressOIB>
    <izvorni_sadrzaj>BEST FOR WOMEN jednostavno društvo s ograničenom odgovornošću za tjelesno i zdravstveno vježbanje žena, OIB 93824399386, Franje Punčeca 2, 40000 Čakovec</izvorni_sadrzaj>
    <derivirana_varijabla naziv="DomainObject.Predmet.ProtustrankaWithAdressOIB_1">BEST FOR WOMEN jednostavno društvo s ograničenom odgovornošću za tjelesno i zdravstveno vježbanje žena, OIB 93824399386, Franje Punčeca 2, 40000 Čakovec</derivirana_varijabla>
  </DomainObject.Predmet.ProtustrankaWithAdressOIB>
  <DomainObject.Predmet.ProtustrankaNazivFormated>
    <izvorni_sadrzaj>BEST FOR WOMEN jednostavno društvo s ograničenom odgovornošću za tjelesno i zdravstveno vježbanje žena</izvorni_sadrzaj>
    <derivirana_varijabla naziv="DomainObject.Predmet.ProtustrankaNazivFormated_1">BEST FOR WOMEN jednostavno društvo s ograničenom odgovornošću za tjelesno i zdravstveno vježbanje žena</derivirana_varijabla>
  </DomainObject.Predmet.ProtustrankaNazivFormated>
  <DomainObject.Predmet.ProtustrankaNazivFormatedOIB>
    <izvorni_sadrzaj>BEST FOR WOMEN jednostavno društvo s ograničenom odgovornošću za tjelesno i zdravstveno vježbanje žena, OIB 93824399386</izvorni_sadrzaj>
    <derivirana_varijabla naziv="DomainObject.Predmet.ProtustrankaNazivFormatedOIB_1">BEST FOR WOMEN jednostavno društvo s ograničenom odgovornošću za tjelesno i zdravstveno vježbanje žena, OIB 93824399386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20342.22</izvorni_sadrzaj>
    <derivirana_varijabla naziv="DomainObject.Predmet.TrenutnaVrijednost_1">20342.22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 FOR WOMEN jednostavno društvo s ograničenom odgovornošću za tjelesno i zdravstveno vježbanje žena zastupanog po punomoćniku Augustina Blagus Leško</item>
    </izvorni_sadrzaj>
    <derivirana_varijabla naziv="DomainObject.Predmet.ProtuStrankaListFormated_1">
      <item>BEST FOR WOMEN jednostavno društvo s ograničenom odgovornošću za tjelesno i zdravstveno vježbanje žena zastupanog po punomoćniku Augustina Blagus Leško</item>
    </derivirana_varijabla>
  </DomainObject.Predmet.ProtuStrankaListFormated>
  <DomainObject.Predmet.ProtuStrankaListFormatedOIB>
    <izvorni_sadrzaj>
      <item>BEST FOR WOMEN jednostavno društvo s ograničenom odgovornošću za tjelesno i zdravstveno vježbanje žena, OIB 93824399386 zastupanog po punomoćniku Augustina Blagus Leško</item>
    </izvorni_sadrzaj>
    <derivirana_varijabla naziv="DomainObject.Predmet.ProtuStrankaListFormatedOIB_1">
      <item>BEST FOR WOMEN jednostavno društvo s ograničenom odgovornošću za tjelesno i zdravstveno vježbanje žena, OIB 93824399386 zastupanog po punomoćniku Augustina Blagus Leško</item>
    </derivirana_varijabla>
  </DomainObject.Predmet.ProtuStrankaListFormatedOIB>
  <DomainObject.Predmet.ProtuStrankaListFormatedWithAdress>
    <izvorni_sadrzaj>
      <item>BEST FOR WOMEN jednostavno društvo s ograničenom odgovornošću za tjelesno i zdravstveno vježbanje žena, Franje Punčeca 2, 40000 Čakovec zastupanog po punomoćniku Augustina Blagus Leško</item>
    </izvorni_sadrzaj>
    <derivirana_varijabla naziv="DomainObject.Predmet.ProtuStrankaListFormatedWithAdress_1">
      <item>BEST FOR WOMEN jednostavno društvo s ograničenom odgovornošću za tjelesno i zdravstveno vježbanje žena, Franje Punčeca 2, 40000 Čakovec zastupanog po punomoćniku Augustina Blagus Leško</item>
    </derivirana_varijabla>
  </DomainObject.Predmet.ProtuStrankaListFormatedWithAdress>
  <DomainObject.Predmet.ProtuStrankaListFormatedWithAdressOIB>
    <izvorni_sadrzaj>
      <item>BEST FOR WOMEN jednostavno društvo s ograničenom odgovornošću za tjelesno i zdravstveno vježbanje žena, OIB 93824399386, Franje Punčeca 2, 40000 Čakovec zastupanog po punomoćniku Augustina Blagus Leško</item>
    </izvorni_sadrzaj>
    <derivirana_varijabla naziv="DomainObject.Predmet.ProtuStrankaListFormatedWithAdressOIB_1">
      <item>BEST FOR WOMEN jednostavno društvo s ograničenom odgovornošću za tjelesno i zdravstveno vježbanje žena, OIB 93824399386, Franje Punčeca 2, 40000 Čakovec zastupanog po punomoćniku Augustina Blagus Leško</item>
    </derivirana_varijabla>
  </DomainObject.Predmet.ProtuStrankaListFormatedWithAdressOIB>
  <DomainObject.Predmet.ProtuStrankaListNazivFormated>
    <izvorni_sadrzaj>
      <item>BEST FOR WOMEN jednostavno društvo s ograničenom odgovornošću za tjelesno i zdravstveno vježbanje žena</item>
    </izvorni_sadrzaj>
    <derivirana_varijabla naziv="DomainObject.Predmet.ProtuStrankaListNazivFormated_1">
      <item>BEST FOR WOMEN jednostavno društvo s ograničenom odgovornošću za tjelesno i zdravstveno vježbanje žena</item>
    </derivirana_varijabla>
  </DomainObject.Predmet.ProtuStrankaListNazivFormated>
  <DomainObject.Predmet.ProtuStrankaListNazivFormatedOIB>
    <izvorni_sadrzaj>
      <item>BEST FOR WOMEN jednostavno društvo s ograničenom odgovornošću za tjelesno i zdravstveno vježbanje žena, OIB 93824399386</item>
    </izvorni_sadrzaj>
    <derivirana_varijabla naziv="DomainObject.Predmet.ProtuStrankaListNazivFormatedOIB_1">
      <item>BEST FOR WOMEN jednostavno društvo s ograničenom odgovornošću za tjelesno i zdravstveno vježbanje žena, OIB 93824399386</item>
    </derivirana_varijabla>
  </DomainObject.Predmet.ProtuStrankaListNazivFormatedOIB>
  <DomainObject.Predmet.OstaliListFormated>
    <izvorni_sadrzaj>
      <item>Sudski registar</item>
      <item>Augustina Blagus Leško punomoćnik sudionika u postupku BEST FOR WOMEN jednostavno društvo s ograničenom odgovornošću za tjelesno i zdravstveno vježbanje žena</item>
    </izvorni_sadrzaj>
    <derivirana_varijabla naziv="DomainObject.Predmet.OstaliListFormated_1">
      <item>Sudski registar</item>
      <item>Augustina Blagus Leško punomoćnik sudionika u postupku BEST FOR WOMEN jednostavno društvo s ograničenom odgovornošću za tjelesno i zdravstveno vježbanje žena</item>
    </derivirana_varijabla>
  </DomainObject.Predmet.OstaliListFormated>
  <DomainObject.Predmet.OstaliListFormatedOIB>
    <izvorni_sadrzaj>
      <item>Sudski registar</item>
      <item>Augustina Blagus Leško, OIB 80946447984 punomoćnik sudionika u postupku BEST FOR WOMEN jednostavno društvo s ograničenom odgovornošću za tjelesno i zdravstveno vježbanje žena</item>
    </izvorni_sadrzaj>
    <derivirana_varijabla naziv="DomainObject.Predmet.OstaliListFormatedOIB_1">
      <item>Sudski registar</item>
      <item>Augustina Blagus Leško, OIB 80946447984 punomoćnik sudionika u postupku BEST FOR WOMEN jednostavno društvo s ograničenom odgovornošću za tjelesno i zdravstveno vježbanje žena</item>
    </derivirana_varijabla>
  </DomainObject.Predmet.OstaliListFormatedOIB>
  <DomainObject.Predmet.OstaliListFormatedWithAdress>
    <izvorni_sadrzaj>
      <item>Sudski registar</item>
      <item>Augustina Blagus Leško,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_1">
      <item>Sudski registar</item>
      <item>Augustina Blagus Leško, Ulica Jakova Gotovca 1a, 40000 Čakovec punomoćnik sudionika u postupku BEST FOR WOMEN jednostavno društvo s ograničenom odgovornošću za tjelesno i zdravstveno vježbanje žena</item>
    </derivirana_varijabla>
  </DomainObject.Predmet.OstaliListFormatedWithAdress>
  <DomainObject.Predmet.OstaliListFormatedWithAdressOIB>
    <izvorni_sadrzaj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OIB_1"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derivirana_varijabla>
  </DomainObject.Predmet.OstaliListFormatedWithAdressOIB>
  <DomainObject.Predmet.OstaliListNazivFormated>
    <izvorni_sadrzaj>
      <item>Sudski registar</item>
      <item>Augustina Blagus Leško</item>
    </izvorni_sadrzaj>
    <derivirana_varijabla naziv="DomainObject.Predmet.OstaliListNazivFormated_1">
      <item>Sudski registar</item>
      <item>Augustina Blagus Leško</item>
    </derivirana_varijabla>
  </DomainObject.Predmet.OstaliListNazivFormated>
  <DomainObject.Predmet.OstaliListNazivFormatedOIB>
    <izvorni_sadrzaj>
      <item>Sudski registar</item>
      <item>Augustina Blagus Leško, OIB 80946447984</item>
    </izvorni_sadrzaj>
    <derivirana_varijabla naziv="DomainObject.Predmet.OstaliListNazivFormatedOIB_1">
      <item>Sudski registar</item>
      <item>Augustina Blagus Leško, OIB 80946447984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St-2/2018-3</izvorni_sadrzaj>
    <derivirana_varijabla naziv="DomainObject.PoslovniBrojDokumenta_1">St-2/2018-3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 FOR WOMEN jednostavno društvo s ograničenom odgovornošću za tjelesno i zdravstveno vježbanje žena</izvorni_sadrzaj>
    <derivirana_varijabla naziv="DomainObject.Predmet.ProtustrankaIDrugi_1">BEST FOR WOMEN jednostavno društvo s ograničenom odgovornošću za tjelesno i zdravstveno vježbanje žena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BEST FOR WOMEN jednostavno društvo s ograničenom odgovornošću za tjelesno i zdravstveno vježbanje žena, OIB 93824399386, Franje Punčeca 2, 40000 Čakovec</izvorni_sadrzaj>
    <derivirana_varijabla naziv="DomainObject.Predmet.ProtustrankaIDrugiAdressOIB_1">BEST FOR WOMEN jednostavno društvo s ograničenom odgovornošću za tjelesno i zdravstveno vježbanje žena, OIB 93824399386, Franje Punčeca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BEST FOR WOMEN jednostavno društvo s ograničenom odgovornošću za tjelesno i zdravstveno vježbanje žena</item>
      <item>Sudski registar</item>
      <item>Augustina Blagus Leško</item>
    </izvorni_sadrzaj>
    <derivirana_varijabla naziv="DomainObject.Predmet.SudioniciListNaziv_1">
      <item>Financijska agencija</item>
      <item>BEST FOR WOMEN jednostavno društvo s ograničenom odgovornošću za tjelesno i zdravstveno vježbanje žena</item>
      <item>Sudski registar</item>
      <item>Augustina Blagus Leško</item>
    </derivirana_varijabla>
  </DomainObject.Predmet.SudioniciListNaziv>
  <DomainObject.Predmet.SudioniciListAdressOIB>
    <izvorni_sadrzaj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izvorni_sadrzaj>
    <derivirana_varijabla naziv="DomainObject.Predmet.SudioniciListAdressOIB_1"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93824399386</item>
      <item>, OIB null</item>
      <item>, OIB 80946447984</item>
    </izvorni_sadrzaj>
    <derivirana_varijabla naziv="DomainObject.Predmet.SudioniciListNazivOIB_1">
      <item>, OIB 85821130368</item>
      <item>, OIB 93824399386</item>
      <item>, OIB null</item>
      <item>, OIB 80946447984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2058</properties:Characters>
  <properties:Lines>80</properties:Lines>
  <properties:Paragraphs>28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2018-01-25T13:09:00Z</cp:lastPrinted>
  <dcterms:modified xmlns:xsi="http://www.w3.org/2001/XMLSchema-instance" xsi:type="dcterms:W3CDTF">2018-01-25T13:09:00Z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St-2/2018-3 / Odluka - Rješenje - određeno ročište radi rasprave o uvjetima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