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f70c" w14:paraId="1c6f70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B496B">
        <w:t>6</w:t>
      </w:r>
      <w:r w:rsidR="009F707C">
        <w:t>7</w:t>
      </w:r>
      <w:r>
        <w:t>/1</w:t>
      </w:r>
      <w:r w:rsidR="00BB496B">
        <w:t>7</w:t>
      </w:r>
      <w:r>
        <w:t>-</w:t>
      </w:r>
      <w:r w:rsidR="00BB496B">
        <w:t>17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41F" w:rsidR="0006441F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06441F" w:rsidP="00625D51" w:rsidR="0006441F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BB496B" w:rsidRPr="00611430">
        <w:t xml:space="preserve">Trgovački sud u Osijeku, po sucu mr. sc. Tihomiru Kovačeviću, kao stečajnom sucu, povodom prijedloga FINANCIJSKE AGENCIJE ZAGREB, Regionalni centar Osijek, L. </w:t>
      </w:r>
      <w:proofErr w:type="spellStart"/>
      <w:r w:rsidR="00BB496B" w:rsidRPr="00611430">
        <w:t>Jagera</w:t>
      </w:r>
      <w:proofErr w:type="spellEnd"/>
      <w:r w:rsidR="00BB496B" w:rsidRPr="00611430">
        <w:t xml:space="preserve"> 3, </w:t>
      </w:r>
      <w:r w:rsidR="00BB496B">
        <w:t xml:space="preserve">OIB 85821130368 </w:t>
      </w:r>
      <w:r w:rsidR="00BB496B" w:rsidRPr="00611430">
        <w:t xml:space="preserve">za otvaranje stečajnog postupka nad dužnikom </w:t>
      </w:r>
      <w:r w:rsidR="00BB496B">
        <w:t>NAKLADA RUNTIĆ jednostavno društvo s ograničenom odgovornošću za nakladništvo i distribucija tiska, Vinkovci, Augusta Cesarca 14, MBS 030126783</w:t>
      </w:r>
      <w:r w:rsidR="00BB496B" w:rsidRPr="00CB0390">
        <w:t xml:space="preserve">, OIB: </w:t>
      </w:r>
      <w:r w:rsidR="00BB496B">
        <w:t>24781424437</w:t>
      </w:r>
      <w:r w:rsidR="002A15EB">
        <w:t xml:space="preserve">, </w:t>
      </w:r>
      <w:r w:rsidR="00DB2D45" w:rsidRPr="0041082E">
        <w:t xml:space="preserve">dana </w:t>
      </w:r>
      <w:r w:rsidR="009F707C">
        <w:t>7</w:t>
      </w:r>
      <w:r w:rsidR="00DB2D45" w:rsidRPr="00DB2D45">
        <w:t xml:space="preserve">. </w:t>
      </w:r>
      <w:r w:rsidR="009F707C">
        <w:t>lip</w:t>
      </w:r>
      <w:r w:rsidR="00DB2D45" w:rsidRPr="00DB2D45">
        <w:t xml:space="preserve">nja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41F" w:rsidP="00A275FE" w:rsidR="0006441F">
      <w:pPr>
        <w:jc w:val="both"/>
      </w:pPr>
    </w:p>
    <w:p w:rsidRDefault="005B313F" w:rsidP="00A275FE" w:rsidR="005B313F">
      <w:pPr>
        <w:jc w:val="both"/>
      </w:pPr>
    </w:p>
    <w:p w:rsidRDefault="00A275FE" w:rsidP="00A275FE" w:rsidR="00A275FE">
      <w:pPr>
        <w:jc w:val="center"/>
      </w:pPr>
      <w:r w:rsidRPr="00703147">
        <w:t>r i j e š i o  j e</w:t>
      </w:r>
    </w:p>
    <w:p w:rsidRDefault="0006441F" w:rsidP="00A275FE" w:rsidR="0006441F" w:rsidRPr="00703147">
      <w:pPr>
        <w:jc w:val="center"/>
      </w:pPr>
    </w:p>
    <w:p w:rsidRDefault="00064EFD" w:rsidP="00A275FE" w:rsidR="00064EFD">
      <w:pPr>
        <w:rPr>
          <w:b/>
          <w:bCs/>
        </w:rPr>
      </w:pPr>
    </w:p>
    <w:p w:rsidRDefault="00A1107A" w:rsidP="00BB496B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BB496B" w:rsidRPr="00BB496B">
        <w:rPr>
          <w:bCs/>
        </w:rPr>
        <w:t>NAKLADA RUNTIĆ jednostavno društvo s ograničenom odgovornošću za nakladništvo i distribucija tiska, Vinkovci, Augusta Cesarca 14, MBS 030126783, OIB: 24781424437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BB496B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BB496B" w:rsidRPr="00BB496B">
        <w:rPr>
          <w:bCs/>
        </w:rPr>
        <w:t>Nada Gagro, Vinkovci, Glagoljaška 52, OIB 04212100945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BB496B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BB496B" w:rsidRPr="00BB496B">
        <w:rPr>
          <w:bCs/>
        </w:rPr>
        <w:t>NAKLADA RUNTIĆ jednostavno društvo s ograničenom odgovornošću za nakladništvo i distribucija tiska, Vinkovci, Augusta Cesarca 14, MBS 030126783, OIB: 24781424437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635644" w:rsidP="000A3ADC" w:rsidR="00635644">
      <w:pPr>
        <w:numPr>
          <w:ilvl w:val="0"/>
          <w:numId w:val="1"/>
        </w:numPr>
        <w:jc w:val="both"/>
      </w:pPr>
      <w:r>
        <w:t xml:space="preserve">Nalaže se stečajnoj upraviteljici da u korist stečajne mase unovči osobni automobil marke RENAULT 1.4 16 V </w:t>
      </w:r>
      <w:proofErr w:type="spellStart"/>
      <w:r>
        <w:t>Classic</w:t>
      </w:r>
      <w:proofErr w:type="spellEnd"/>
      <w:r>
        <w:t>, godina proizvodnje 2000, broj šasije VF1LA0W0523871263 registarske oznake VK884CD</w:t>
      </w:r>
      <w:r w:rsidR="00627E10">
        <w:t xml:space="preserve"> neposrednom pogodbom najboljem ponuđaču, te ostvarenu </w:t>
      </w:r>
      <w:proofErr w:type="spellStart"/>
      <w:r w:rsidR="00627E10">
        <w:t>kupovninu</w:t>
      </w:r>
      <w:proofErr w:type="spellEnd"/>
      <w:r w:rsidR="00627E10">
        <w:t xml:space="preserve"> uplati na žiro-račun Trgovačkog </w:t>
      </w:r>
      <w:r w:rsidR="00627E10">
        <w:rPr>
          <w:rFonts w:cstheme="majorBidi" w:hAnsiTheme="majorBidi" w:asciiTheme="majorBidi"/>
        </w:rPr>
        <w:t xml:space="preserve">suda </w:t>
      </w:r>
      <w:r w:rsidR="00627E10" w:rsidRPr="004606F6">
        <w:t>HR31 2390 0011 3000 0020 0 s pozivom na  broj HR05 272-</w:t>
      </w:r>
      <w:r w:rsidR="00627E10">
        <w:t>67-17.</w:t>
      </w:r>
    </w:p>
    <w:p w:rsidRDefault="00635644" w:rsidP="00635644" w:rsidR="00635644">
      <w:pPr>
        <w:pStyle w:val="Odlomakpopisa"/>
      </w:pPr>
    </w:p>
    <w:p w:rsidRDefault="00A1107A" w:rsidP="000A3ADC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BC4510">
        <w:t xml:space="preserve">Ana </w:t>
      </w:r>
      <w:proofErr w:type="spellStart"/>
      <w:r w:rsidR="00BC4510">
        <w:t>Čuljak</w:t>
      </w:r>
      <w:proofErr w:type="spellEnd"/>
      <w:r w:rsidR="00BC4510">
        <w:t xml:space="preserve"> </w:t>
      </w:r>
      <w:proofErr w:type="spellStart"/>
      <w:r w:rsidR="00BC4510">
        <w:t>Runtić</w:t>
      </w:r>
      <w:proofErr w:type="spellEnd"/>
      <w:r w:rsidR="00BC4510">
        <w:t>, Cerić, Petra Svačića 26, OIB 63171358347</w:t>
      </w:r>
      <w:r>
        <w:rPr>
          <w:bCs/>
        </w:rPr>
        <w:t>,</w:t>
      </w:r>
      <w:r>
        <w:t xml:space="preserve"> da izvrši pregled, izlučivanje i pohranu arhivskog i </w:t>
      </w:r>
      <w:proofErr w:type="spellStart"/>
      <w:r>
        <w:t>registraturnog</w:t>
      </w:r>
      <w:proofErr w:type="spellEnd"/>
      <w:r>
        <w:t xml:space="preserve"> gradiva dužnika sukladno pozitivnim propisima, te o istom u roku od 15 dana dostavi dokaz u spis.</w:t>
      </w:r>
    </w:p>
    <w:p w:rsidRDefault="007321E9" w:rsidP="007321E9" w:rsidR="007321E9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5B313F" w:rsidP="004A21FF" w:rsidR="005B313F">
      <w:pPr>
        <w:jc w:val="both"/>
      </w:pPr>
    </w:p>
    <w:p w:rsidRDefault="00BC4510" w:rsidP="00BC4510" w:rsidR="00BC4510">
      <w:pPr>
        <w:ind w:firstLine="720"/>
        <w:jc w:val="both"/>
      </w:pPr>
      <w:r>
        <w:t xml:space="preserve">Dana 27.01.2017. zaprimljen je na ovome sudu prijedlog FINE Regionalni centar Osijek, Podružnica Osijek, klasa: 110-07/17-01/04 </w:t>
      </w:r>
      <w:proofErr w:type="spellStart"/>
      <w:r>
        <w:t>Ur</w:t>
      </w:r>
      <w:proofErr w:type="spellEnd"/>
      <w:r>
        <w:t xml:space="preserve">. broj 04-06-17-467 od 26.01.2017. godine, za otvaranje stečajnog postupka nad dužnikom </w:t>
      </w:r>
      <w:r w:rsidRPr="00613DC9">
        <w:t>NAKLADA RUNTIĆ jednostavno društvo s ograničenom odgovornošću za nakladništvo i distribucija tiska, Vinkovci, Augusta Cesarca 14, MBS 030126783, OIB: 24781424437</w:t>
      </w:r>
      <w:r>
        <w:t>, temeljem odredbe čl. 110. st. 1. Stečajnog zakona (NN 71/15 i 104/17, dalje: SZ).</w:t>
      </w:r>
    </w:p>
    <w:p w:rsidRDefault="00BC4510" w:rsidP="00BC4510" w:rsidR="00BC4510">
      <w:pPr>
        <w:ind w:firstLine="720"/>
        <w:jc w:val="both"/>
      </w:pPr>
    </w:p>
    <w:p w:rsidRDefault="00BC4510" w:rsidP="00BC4510" w:rsidR="00BC4510">
      <w:pPr>
        <w:ind w:firstLine="720"/>
        <w:jc w:val="both"/>
      </w:pPr>
      <w:r>
        <w:t xml:space="preserve">U prijedlogu je navela da na dan 25.01.2017. dužnik u Očevidniku redoslijeda osnova za plaćanje ima evidentirane neizvršene osnove za plaćanje u neprekinutom razdoblju od 120 dana, u ukupnom iznosu od 23.274,73 kn, u koji iznos je uračunata kamata i naknada FINE za provedbe ovrhe na novčanim sredstvima dužnika. Navodi da dužnik ima jednog zaposlenog radnika. </w:t>
      </w:r>
    </w:p>
    <w:p w:rsidRDefault="00BC4510" w:rsidP="00BC4510" w:rsidR="00BC4510">
      <w:pPr>
        <w:ind w:firstLine="720"/>
        <w:jc w:val="both"/>
      </w:pPr>
    </w:p>
    <w:p w:rsidRDefault="00BC4510" w:rsidP="000A3ADC" w:rsidR="000A3ADC">
      <w:pPr>
        <w:ind w:firstLine="720"/>
        <w:jc w:val="both"/>
      </w:pPr>
      <w:r>
        <w:t xml:space="preserve">Dostavlja popis računa i oročenih novčanih sredstava dužnika na dan </w:t>
      </w:r>
      <w:r w:rsidRPr="00B51E66">
        <w:t>25.01</w:t>
      </w:r>
      <w:r>
        <w:t xml:space="preserve">.2017., te navodi da na temelju čl. 112. st. 5. SZ dužnik na ime predujma za namirenje troškova stečajnog postupka ima zaplijenjena novčana sredstva na dan </w:t>
      </w:r>
      <w:r w:rsidRPr="00B51E66">
        <w:t>25.01</w:t>
      </w:r>
      <w:r>
        <w:t>.2017. u iznosu od 3.915,00 kn.</w:t>
      </w:r>
    </w:p>
    <w:p w:rsidRDefault="00D6044B" w:rsidP="00D6044B" w:rsidR="00D6044B">
      <w:pPr>
        <w:ind w:firstLine="720"/>
        <w:jc w:val="both"/>
      </w:pPr>
    </w:p>
    <w:p w:rsidRDefault="00D6044B" w:rsidP="000A3ADC" w:rsidR="000A3ADC">
      <w:pPr>
        <w:jc w:val="both"/>
      </w:pPr>
      <w:r>
        <w:tab/>
      </w:r>
      <w:r w:rsidR="00BC4510">
        <w:t xml:space="preserve">Sud je </w:t>
      </w:r>
      <w:r w:rsidR="00BC4510" w:rsidRPr="00176811">
        <w:t xml:space="preserve">utvrdio da je predlagatelj ovlašten za podnošenje predmetnoga prijedloga temeljem odredbe čl. </w:t>
      </w:r>
      <w:r w:rsidR="00BC4510">
        <w:t>110. st. 1. SZ</w:t>
      </w:r>
      <w:r w:rsidR="00BC4510" w:rsidRPr="00176811">
        <w:t xml:space="preserve">, </w:t>
      </w:r>
      <w:r w:rsidR="00BC4510">
        <w:t xml:space="preserve">te je </w:t>
      </w:r>
      <w:r w:rsidR="00BC4510" w:rsidRPr="00670F0C">
        <w:t xml:space="preserve">donio rješenje o pokretanju prethodnog postupka i imenovao privremenog stečajnog </w:t>
      </w:r>
      <w:r w:rsidR="00BC4510">
        <w:t>upravitelja</w:t>
      </w:r>
      <w:r w:rsidR="00BC4510" w:rsidRPr="00670F0C">
        <w:t xml:space="preserve"> (čl. 115. st. 1. i 2. SZ-a), odredio mu dužnosti (čl. 119. st. 2. i 3. SZ-a) i zakazao ročište (čl. 123. i čl. 128. st.1. SZ-a).</w:t>
      </w:r>
    </w:p>
    <w:p w:rsidRDefault="00D6044B" w:rsidP="00263420" w:rsidR="00D6044B">
      <w:pPr>
        <w:jc w:val="both"/>
        <w:rPr>
          <w:color w:val="000000"/>
        </w:rPr>
      </w:pPr>
    </w:p>
    <w:p w:rsidRDefault="00EB4676" w:rsidP="00835394" w:rsidR="00835394">
      <w:pPr>
        <w:pStyle w:val="Standard"/>
        <w:jc w:val="both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835394">
        <w:rPr>
          <w:color w:val="000000"/>
        </w:rPr>
        <w:t>joj</w:t>
      </w:r>
      <w:r w:rsidR="00F37748">
        <w:rPr>
          <w:color w:val="000000"/>
        </w:rPr>
        <w:t xml:space="preserve"> </w:t>
      </w:r>
      <w:r w:rsidR="00263420">
        <w:rPr>
          <w:color w:val="000000"/>
        </w:rPr>
        <w:t>roku privremen</w:t>
      </w:r>
      <w:r w:rsidR="00835394">
        <w:rPr>
          <w:color w:val="000000"/>
        </w:rPr>
        <w:t>a</w:t>
      </w:r>
      <w:r w:rsidR="00263420">
        <w:rPr>
          <w:color w:val="000000"/>
        </w:rPr>
        <w:t xml:space="preserve"> stečajn</w:t>
      </w:r>
      <w:r w:rsidR="00835394">
        <w:rPr>
          <w:color w:val="000000"/>
        </w:rPr>
        <w:t>a</w:t>
      </w:r>
      <w:r w:rsidR="00263420">
        <w:rPr>
          <w:color w:val="000000"/>
        </w:rPr>
        <w:t xml:space="preserve"> upravitelj</w:t>
      </w:r>
      <w:r w:rsidR="00835394">
        <w:rPr>
          <w:color w:val="000000"/>
        </w:rPr>
        <w:t>ica</w:t>
      </w:r>
      <w:r w:rsidR="00263420">
        <w:rPr>
          <w:color w:val="000000"/>
        </w:rPr>
        <w:t xml:space="preserve"> dostavi</w:t>
      </w:r>
      <w:r w:rsidR="00835394">
        <w:rPr>
          <w:color w:val="000000"/>
        </w:rPr>
        <w:t>la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835394">
        <w:t>s</w:t>
      </w:r>
      <w:r w:rsidR="00835394" w:rsidRPr="00151D88">
        <w:t xml:space="preserve">voje izvješće temelji na podacima koje </w:t>
      </w:r>
      <w:r w:rsidR="00835394">
        <w:t>je</w:t>
      </w:r>
      <w:r w:rsidR="00835394" w:rsidRPr="00151D88">
        <w:t xml:space="preserve"> pribavila od zakonskog zastupnika </w:t>
      </w:r>
      <w:r w:rsidR="00835394">
        <w:t>d</w:t>
      </w:r>
      <w:r w:rsidR="00835394" w:rsidRPr="00151D88">
        <w:t xml:space="preserve">užnika, te podataka od HZMO Osijek, Općinskog suda u Vukovaru Stalna služba u Vinkovcima, Stanice za tehnički pregled vozila Autoklub Vinkovci i podataka s </w:t>
      </w:r>
      <w:proofErr w:type="spellStart"/>
      <w:r w:rsidR="00835394" w:rsidRPr="00151D88">
        <w:t>Poslovne.hr</w:t>
      </w:r>
      <w:proofErr w:type="spellEnd"/>
      <w:r w:rsidR="00835394" w:rsidRPr="00151D88">
        <w:t>.</w:t>
      </w:r>
    </w:p>
    <w:p w:rsidRDefault="00835394" w:rsidP="00835394" w:rsidR="00835394" w:rsidRPr="00151D88">
      <w:pPr>
        <w:pStyle w:val="Standard"/>
        <w:jc w:val="both"/>
      </w:pPr>
    </w:p>
    <w:p w:rsidRDefault="00835394" w:rsidP="00835394" w:rsidR="00835394">
      <w:pPr>
        <w:pStyle w:val="Standard"/>
        <w:jc w:val="both"/>
      </w:pPr>
      <w:r w:rsidRPr="00151D88">
        <w:tab/>
        <w:t xml:space="preserve">Sa zakonskom zastupnicom </w:t>
      </w:r>
      <w:r>
        <w:t>je</w:t>
      </w:r>
      <w:r w:rsidRPr="00151D88">
        <w:t xml:space="preserve"> stupila u kontakt i ista je osobno dostavila tražene podatke.</w:t>
      </w:r>
    </w:p>
    <w:p w:rsidRDefault="00835394" w:rsidP="00835394" w:rsidR="00835394">
      <w:pPr>
        <w:pStyle w:val="Standard"/>
        <w:jc w:val="both"/>
      </w:pPr>
    </w:p>
    <w:p w:rsidRDefault="00835394" w:rsidP="00835394" w:rsidR="00835394" w:rsidRPr="00FF7874">
      <w:pPr>
        <w:pStyle w:val="Standard"/>
        <w:jc w:val="both"/>
      </w:pPr>
      <w:r w:rsidRPr="00FF7874">
        <w:t xml:space="preserve">    </w:t>
      </w:r>
      <w:r>
        <w:tab/>
      </w:r>
      <w:r w:rsidRPr="00FF7874">
        <w:t>Dužnik nije uredno vodio poslovne knjige i izradio je financijska izvješća za 2016. godinu koja nisu javno objavljena, dok u 2017. godini nije proknjižena niti jedna stavka, poslovnih aktivnosti u trenutku  izrade izvješća nema.</w:t>
      </w:r>
    </w:p>
    <w:p w:rsidRDefault="00835394" w:rsidP="00835394" w:rsidR="00835394" w:rsidRPr="00FF7874">
      <w:pPr>
        <w:pStyle w:val="Standard"/>
        <w:jc w:val="both"/>
      </w:pPr>
      <w:r w:rsidRPr="00FF7874">
        <w:t xml:space="preserve">   </w:t>
      </w:r>
    </w:p>
    <w:p w:rsidRDefault="00835394" w:rsidP="00835394" w:rsidR="00835394">
      <w:pPr>
        <w:pStyle w:val="Standard"/>
        <w:jc w:val="both"/>
      </w:pPr>
      <w:r w:rsidRPr="00FF7874">
        <w:t xml:space="preserve">   </w:t>
      </w:r>
      <w:r>
        <w:tab/>
      </w:r>
      <w:r w:rsidRPr="00FF7874">
        <w:t xml:space="preserve">Dužnik ima otvoren jedan žiro račun </w:t>
      </w:r>
      <w:r>
        <w:t>i isti se nalazi u blokadi od 28.09.</w:t>
      </w:r>
      <w:r w:rsidRPr="00FF7874">
        <w:t>2016. godine.</w:t>
      </w:r>
    </w:p>
    <w:p w:rsidRDefault="00835394" w:rsidP="00835394" w:rsidR="00835394">
      <w:pPr>
        <w:pStyle w:val="Standard"/>
        <w:jc w:val="both"/>
      </w:pPr>
    </w:p>
    <w:p w:rsidRDefault="00835394" w:rsidP="00835394" w:rsidR="00835394" w:rsidRPr="00905FEB">
      <w:pPr>
        <w:pStyle w:val="Standard"/>
        <w:jc w:val="both"/>
      </w:pPr>
      <w:r>
        <w:tab/>
      </w:r>
      <w:r w:rsidRPr="00905FEB">
        <w:t>Neposrednim uvidom u zemljišne knjige Zemljišnoknjižni odjel Općinskog suda u Vukovaru Stalna služba u Vinkovcima  potvrđeno je da Dužnik nije upisan kao vlasnik nekretnina.</w:t>
      </w:r>
    </w:p>
    <w:p w:rsidRDefault="00835394" w:rsidP="00835394" w:rsidR="00835394" w:rsidRPr="00905FEB">
      <w:pPr>
        <w:pStyle w:val="Standard"/>
        <w:jc w:val="both"/>
      </w:pPr>
      <w:r w:rsidRPr="00905FEB">
        <w:tab/>
      </w:r>
    </w:p>
    <w:p w:rsidRDefault="00835394" w:rsidP="00835394" w:rsidR="00835394" w:rsidRPr="00905FEB">
      <w:pPr>
        <w:pStyle w:val="Standard"/>
        <w:jc w:val="both"/>
      </w:pPr>
      <w:r w:rsidRPr="00905FEB">
        <w:t xml:space="preserve">   </w:t>
      </w:r>
      <w:r>
        <w:tab/>
      </w:r>
      <w:r w:rsidRPr="00905FEB">
        <w:t xml:space="preserve"> Prema uvjerenju koje je pribavljeno od Stanice za tehnički pregled vozila Autoklub Vinkovci vidljivo je da je Dužnik vlasnik  motornog vozila M1, marka RENAULT 1,4 16 V CLASSIC, godina proizvodnje 2000, broj šasije VF1LA0W0523871263, reg. Oznaka VK884CD knjigovodstvene vrijednosti 3.750,00 kn.  </w:t>
      </w:r>
    </w:p>
    <w:p w:rsidRDefault="00835394" w:rsidP="00835394" w:rsidR="00835394" w:rsidRPr="00905FEB">
      <w:pPr>
        <w:pStyle w:val="Standard"/>
      </w:pPr>
      <w:r w:rsidRPr="00905FEB">
        <w:t xml:space="preserve">       </w:t>
      </w:r>
    </w:p>
    <w:p w:rsidRDefault="00835394" w:rsidP="00835394" w:rsidR="00835394" w:rsidRPr="00905FEB">
      <w:pPr>
        <w:pStyle w:val="Standard"/>
        <w:jc w:val="both"/>
      </w:pPr>
      <w:r w:rsidRPr="00905FEB">
        <w:tab/>
        <w:t>Prema bilanci na dan 31.</w:t>
      </w:r>
      <w:r>
        <w:t>12.</w:t>
      </w:r>
      <w:r w:rsidRPr="00905FEB">
        <w:t>2016.</w:t>
      </w:r>
      <w:r>
        <w:t xml:space="preserve"> godine stanje imovine i obveza</w:t>
      </w:r>
      <w:r w:rsidRPr="00905FEB">
        <w:t xml:space="preserve"> je slijedeće:</w:t>
      </w:r>
    </w:p>
    <w:p w:rsidRDefault="00835394" w:rsidP="00835394" w:rsidR="00835394" w:rsidRPr="00905FEB">
      <w:pPr>
        <w:pStyle w:val="Standard"/>
        <w:rPr>
          <w:b/>
          <w:bCs/>
        </w:rPr>
      </w:pPr>
    </w:p>
    <w:p w:rsidRDefault="00835394" w:rsidP="00835394" w:rsidR="00835394" w:rsidRPr="00463EFB">
      <w:pPr>
        <w:pStyle w:val="Standard"/>
        <w:rPr>
          <w:bCs/>
        </w:rPr>
      </w:pPr>
      <w:r>
        <w:rPr>
          <w:bCs/>
        </w:rPr>
        <w:tab/>
      </w:r>
      <w:r w:rsidRPr="00463EFB">
        <w:rPr>
          <w:bCs/>
        </w:rPr>
        <w:t>AKTIVA</w:t>
      </w:r>
    </w:p>
    <w:p w:rsidRDefault="00835394" w:rsidP="00835394" w:rsidR="00835394" w:rsidRPr="00463EFB">
      <w:pPr>
        <w:pStyle w:val="Standard"/>
        <w:rPr>
          <w:bCs/>
        </w:rPr>
      </w:pP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  <w:rPr>
          <w:bCs/>
        </w:rPr>
      </w:pPr>
      <w:r w:rsidRPr="00463EFB">
        <w:rPr>
          <w:bCs/>
        </w:rPr>
        <w:t xml:space="preserve">dugotrajna </w:t>
      </w:r>
      <w:proofErr w:type="spellStart"/>
      <w:r w:rsidRPr="00463EFB">
        <w:rPr>
          <w:bCs/>
        </w:rPr>
        <w:t>imovina.........................................</w:t>
      </w:r>
      <w:proofErr w:type="spellEnd"/>
      <w:r w:rsidRPr="00463EFB">
        <w:rPr>
          <w:bCs/>
        </w:rPr>
        <w:t xml:space="preserve">.    </w:t>
      </w:r>
      <w:r>
        <w:rPr>
          <w:bCs/>
        </w:rPr>
        <w:tab/>
      </w:r>
      <w:r>
        <w:rPr>
          <w:bCs/>
        </w:rPr>
        <w:tab/>
      </w:r>
      <w:r w:rsidRPr="00463EFB">
        <w:rPr>
          <w:bCs/>
        </w:rPr>
        <w:t>3.750,00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r w:rsidRPr="00463EFB">
        <w:lastRenderedPageBreak/>
        <w:t xml:space="preserve">materijalna </w:t>
      </w:r>
      <w:proofErr w:type="spellStart"/>
      <w:r w:rsidRPr="00463EFB">
        <w:t>imovina........................................</w:t>
      </w:r>
      <w:proofErr w:type="spellEnd"/>
      <w:r w:rsidRPr="00463EFB">
        <w:t xml:space="preserve">.    </w:t>
      </w:r>
      <w:r>
        <w:tab/>
      </w:r>
      <w:r>
        <w:tab/>
      </w:r>
      <w:r w:rsidRPr="00463EFB">
        <w:t>3.750,00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r w:rsidRPr="00463EFB">
        <w:t xml:space="preserve">alat, pogonski inventar i transportna </w:t>
      </w:r>
      <w:proofErr w:type="spellStart"/>
      <w:r w:rsidRPr="00463EFB">
        <w:t>imovina..............</w:t>
      </w:r>
      <w:proofErr w:type="spellEnd"/>
      <w:r w:rsidRPr="00463EFB">
        <w:t xml:space="preserve">.    </w:t>
      </w:r>
      <w:r>
        <w:tab/>
      </w:r>
      <w:r w:rsidRPr="00463EFB">
        <w:t>3.750,00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  <w:rPr>
          <w:bCs/>
        </w:rPr>
      </w:pPr>
      <w:r w:rsidRPr="00463EFB">
        <w:rPr>
          <w:bCs/>
        </w:rPr>
        <w:t xml:space="preserve">kratkotrajna </w:t>
      </w:r>
      <w:proofErr w:type="spellStart"/>
      <w:r w:rsidRPr="00463EFB">
        <w:rPr>
          <w:bCs/>
        </w:rPr>
        <w:t>imovina.......................................</w:t>
      </w:r>
      <w:proofErr w:type="spellEnd"/>
      <w:r w:rsidRPr="00463EFB">
        <w:rPr>
          <w:bCs/>
        </w:rPr>
        <w:t xml:space="preserve">.  </w:t>
      </w:r>
      <w:r>
        <w:rPr>
          <w:bCs/>
        </w:rPr>
        <w:t xml:space="preserve">               </w:t>
      </w:r>
      <w:r w:rsidRPr="00463EFB">
        <w:rPr>
          <w:bCs/>
        </w:rPr>
        <w:t>123.790,00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proofErr w:type="spellStart"/>
      <w:r w:rsidRPr="00463EFB">
        <w:rPr>
          <w:bCs/>
        </w:rPr>
        <w:t>zalihe.</w:t>
      </w:r>
      <w:r w:rsidRPr="00463EFB">
        <w:t>....................................................</w:t>
      </w:r>
      <w:proofErr w:type="spellEnd"/>
      <w:r w:rsidRPr="00463EFB">
        <w:t xml:space="preserve">.   </w:t>
      </w:r>
      <w:r>
        <w:t xml:space="preserve">                          </w:t>
      </w:r>
      <w:r w:rsidRPr="00463EFB">
        <w:t>18.651,00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r w:rsidRPr="00463EFB">
        <w:t xml:space="preserve">trgovačka </w:t>
      </w:r>
      <w:proofErr w:type="spellStart"/>
      <w:r w:rsidRPr="00463EFB">
        <w:t>roba.............................................</w:t>
      </w:r>
      <w:proofErr w:type="spellEnd"/>
      <w:r w:rsidRPr="00463EFB">
        <w:t xml:space="preserve">.   </w:t>
      </w:r>
      <w:r>
        <w:t xml:space="preserve">                    </w:t>
      </w:r>
      <w:r w:rsidRPr="00463EFB">
        <w:t>18.651,00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proofErr w:type="spellStart"/>
      <w:r w:rsidRPr="00463EFB">
        <w:rPr>
          <w:bCs/>
        </w:rPr>
        <w:t>potraživanja</w:t>
      </w:r>
      <w:r w:rsidRPr="00463EFB">
        <w:t>...............................................</w:t>
      </w:r>
      <w:proofErr w:type="spellEnd"/>
      <w:r w:rsidRPr="00463EFB">
        <w:t xml:space="preserve">.   </w:t>
      </w:r>
      <w:r>
        <w:t xml:space="preserve">                      </w:t>
      </w:r>
      <w:r w:rsidRPr="00463EFB">
        <w:t>62.250,00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r w:rsidRPr="00463EFB">
        <w:t xml:space="preserve">potraživanja od </w:t>
      </w:r>
      <w:proofErr w:type="spellStart"/>
      <w:r w:rsidRPr="00463EFB">
        <w:t>kupaca.....................................</w:t>
      </w:r>
      <w:proofErr w:type="spellEnd"/>
      <w:r w:rsidRPr="00463EFB">
        <w:t xml:space="preserve">.   </w:t>
      </w:r>
      <w:r>
        <w:t xml:space="preserve">              </w:t>
      </w:r>
      <w:r w:rsidRPr="00463EFB">
        <w:t>62.250,00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7"/>
        </w:numPr>
        <w:ind w:hanging="11"/>
        <w:textAlignment w:val="auto"/>
      </w:pPr>
      <w:r w:rsidRPr="00463EFB">
        <w:t xml:space="preserve">novac u banci i </w:t>
      </w:r>
      <w:proofErr w:type="spellStart"/>
      <w:r w:rsidRPr="00463EFB">
        <w:t>blagajni...................................</w:t>
      </w:r>
      <w:proofErr w:type="spellEnd"/>
      <w:r w:rsidRPr="00463EFB">
        <w:t xml:space="preserve">.   </w:t>
      </w:r>
      <w:r>
        <w:t xml:space="preserve">               </w:t>
      </w:r>
      <w:r w:rsidRPr="00463EFB">
        <w:t>42.889,00 kn</w:t>
      </w:r>
    </w:p>
    <w:p w:rsidRDefault="00835394" w:rsidP="00835394" w:rsidR="00835394" w:rsidRPr="00463EFB">
      <w:pPr>
        <w:pStyle w:val="Standard"/>
      </w:pPr>
    </w:p>
    <w:p w:rsidRDefault="00835394" w:rsidP="00835394" w:rsidR="00835394" w:rsidRPr="00463EFB">
      <w:pPr>
        <w:pStyle w:val="Standard"/>
        <w:rPr>
          <w:bCs/>
        </w:rPr>
      </w:pPr>
      <w:r>
        <w:rPr>
          <w:bCs/>
        </w:rPr>
        <w:tab/>
      </w:r>
      <w:r w:rsidRPr="00463EFB">
        <w:rPr>
          <w:bCs/>
        </w:rPr>
        <w:t xml:space="preserve">ukupno </w:t>
      </w:r>
      <w:proofErr w:type="spellStart"/>
      <w:r w:rsidRPr="00463EFB">
        <w:rPr>
          <w:bCs/>
        </w:rPr>
        <w:t>aktiva.............................................</w:t>
      </w:r>
      <w:proofErr w:type="spellEnd"/>
      <w:r w:rsidRPr="00463EFB">
        <w:rPr>
          <w:bCs/>
        </w:rPr>
        <w:t xml:space="preserve">.   </w:t>
      </w:r>
      <w:r>
        <w:rPr>
          <w:bCs/>
        </w:rPr>
        <w:tab/>
      </w:r>
      <w:r>
        <w:rPr>
          <w:bCs/>
        </w:rPr>
        <w:tab/>
        <w:t xml:space="preserve">       </w:t>
      </w:r>
      <w:r w:rsidRPr="00463EFB">
        <w:rPr>
          <w:bCs/>
        </w:rPr>
        <w:t>127.540,00 kn</w:t>
      </w:r>
    </w:p>
    <w:p w:rsidRDefault="00835394" w:rsidP="00835394" w:rsidR="00835394" w:rsidRPr="00463EFB">
      <w:pPr>
        <w:pStyle w:val="Standard"/>
      </w:pPr>
    </w:p>
    <w:p w:rsidRDefault="00835394" w:rsidP="00835394" w:rsidR="00835394" w:rsidRPr="00463EFB">
      <w:pPr>
        <w:pStyle w:val="Standard"/>
        <w:rPr>
          <w:bCs/>
        </w:rPr>
      </w:pPr>
      <w:r>
        <w:rPr>
          <w:bCs/>
        </w:rPr>
        <w:tab/>
      </w:r>
      <w:r w:rsidRPr="00463EFB">
        <w:rPr>
          <w:bCs/>
        </w:rPr>
        <w:t>PASIVA</w:t>
      </w:r>
    </w:p>
    <w:p w:rsidRDefault="00835394" w:rsidP="00835394" w:rsidR="00835394" w:rsidRPr="00463EFB">
      <w:pPr>
        <w:pStyle w:val="Standard"/>
        <w:rPr>
          <w:bCs/>
        </w:rPr>
      </w:pP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  <w:rPr>
          <w:bCs/>
        </w:rPr>
      </w:pPr>
      <w:r w:rsidRPr="00463EFB">
        <w:rPr>
          <w:bCs/>
        </w:rPr>
        <w:t xml:space="preserve">kapital i </w:t>
      </w:r>
      <w:proofErr w:type="spellStart"/>
      <w:r w:rsidRPr="00463EFB">
        <w:rPr>
          <w:bCs/>
        </w:rPr>
        <w:t>rezerve..........................................</w:t>
      </w:r>
      <w:proofErr w:type="spellEnd"/>
      <w:r w:rsidRPr="00463EFB">
        <w:rPr>
          <w:bCs/>
        </w:rPr>
        <w:t xml:space="preserve">.   </w:t>
      </w:r>
      <w:r>
        <w:rPr>
          <w:bCs/>
        </w:rPr>
        <w:tab/>
      </w:r>
      <w:r>
        <w:rPr>
          <w:bCs/>
        </w:rPr>
        <w:tab/>
      </w:r>
      <w:r w:rsidRPr="00463EFB">
        <w:rPr>
          <w:bCs/>
        </w:rPr>
        <w:t>98.148,00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zadržana dobit ili preneseni </w:t>
      </w:r>
      <w:proofErr w:type="spellStart"/>
      <w:r w:rsidRPr="00463EFB">
        <w:t>gubitak......................</w:t>
      </w:r>
      <w:proofErr w:type="spellEnd"/>
      <w:r w:rsidRPr="00463EFB">
        <w:t xml:space="preserve">.    </w:t>
      </w:r>
      <w:r>
        <w:tab/>
      </w:r>
      <w:r w:rsidRPr="00463EFB">
        <w:t>91.191,00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zadržana </w:t>
      </w:r>
      <w:proofErr w:type="spellStart"/>
      <w:r w:rsidRPr="00463EFB">
        <w:t>dobit............................................</w:t>
      </w:r>
      <w:proofErr w:type="spellEnd"/>
      <w:r w:rsidRPr="00463EFB">
        <w:t xml:space="preserve">.    </w:t>
      </w:r>
      <w:r>
        <w:tab/>
      </w:r>
      <w:r>
        <w:tab/>
      </w:r>
      <w:r w:rsidRPr="00463EFB">
        <w:t>91.191,00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dobitak ili gubitak poslovne </w:t>
      </w:r>
      <w:proofErr w:type="spellStart"/>
      <w:r w:rsidRPr="00463EFB">
        <w:t>godine.......................</w:t>
      </w:r>
      <w:proofErr w:type="spellEnd"/>
      <w:r w:rsidRPr="00463EFB">
        <w:t xml:space="preserve">.     </w:t>
      </w:r>
      <w:r>
        <w:tab/>
        <w:t xml:space="preserve">  </w:t>
      </w:r>
      <w:r w:rsidRPr="00463EFB">
        <w:t>6.947,00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dobitak poslovne </w:t>
      </w:r>
      <w:proofErr w:type="spellStart"/>
      <w:r w:rsidRPr="00463EFB">
        <w:t>godine...................................</w:t>
      </w:r>
      <w:proofErr w:type="spellEnd"/>
      <w:r w:rsidRPr="00463EFB">
        <w:t xml:space="preserve">.     </w:t>
      </w:r>
      <w:r>
        <w:tab/>
      </w:r>
      <w:r>
        <w:tab/>
        <w:t xml:space="preserve">  </w:t>
      </w:r>
      <w:r w:rsidRPr="00463EFB">
        <w:t>6.947,00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kratkoročne </w:t>
      </w:r>
      <w:proofErr w:type="spellStart"/>
      <w:r w:rsidRPr="00463EFB">
        <w:t>obveze........................................</w:t>
      </w:r>
      <w:proofErr w:type="spellEnd"/>
      <w:r w:rsidRPr="00463EFB">
        <w:t xml:space="preserve">.    </w:t>
      </w:r>
      <w:r>
        <w:tab/>
      </w:r>
      <w:r>
        <w:tab/>
      </w:r>
      <w:r w:rsidRPr="00463EFB">
        <w:t>29.947,00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obveze prema </w:t>
      </w:r>
      <w:proofErr w:type="spellStart"/>
      <w:r w:rsidRPr="00463EFB">
        <w:t>dobavljačima.................................</w:t>
      </w:r>
      <w:proofErr w:type="spellEnd"/>
      <w:r w:rsidRPr="00463EFB">
        <w:t xml:space="preserve">.    </w:t>
      </w:r>
      <w:r>
        <w:tab/>
      </w:r>
      <w:r w:rsidRPr="00463EFB">
        <w:t>13.554,00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obveze prema </w:t>
      </w:r>
      <w:proofErr w:type="spellStart"/>
      <w:r w:rsidRPr="00463EFB">
        <w:t>zaposlenicima...............................</w:t>
      </w:r>
      <w:proofErr w:type="spellEnd"/>
      <w:r w:rsidRPr="00463EFB">
        <w:t xml:space="preserve">.      </w:t>
      </w:r>
      <w:r>
        <w:tab/>
        <w:t xml:space="preserve">  </w:t>
      </w:r>
      <w:r w:rsidRPr="00463EFB">
        <w:t>2.629,00 kn</w:t>
      </w:r>
    </w:p>
    <w:p w:rsidRDefault="00835394" w:rsidP="00835394" w:rsidR="00835394" w:rsidRPr="00463EFB">
      <w:pPr>
        <w:pStyle w:val="Standard"/>
        <w:widowControl w:val="false"/>
        <w:numPr>
          <w:ilvl w:val="0"/>
          <w:numId w:val="8"/>
        </w:numPr>
        <w:ind w:hanging="11"/>
        <w:textAlignment w:val="auto"/>
      </w:pPr>
      <w:r w:rsidRPr="00463EFB">
        <w:t xml:space="preserve">obveze za poreze, doprinose i slična </w:t>
      </w:r>
      <w:proofErr w:type="spellStart"/>
      <w:r w:rsidRPr="00463EFB">
        <w:t>davanja..............</w:t>
      </w:r>
      <w:proofErr w:type="spellEnd"/>
      <w:r w:rsidRPr="00463EFB">
        <w:t xml:space="preserve">.    </w:t>
      </w:r>
      <w:r>
        <w:tab/>
      </w:r>
      <w:r w:rsidRPr="00463EFB">
        <w:t>13.209,00 kn</w:t>
      </w:r>
    </w:p>
    <w:p w:rsidRDefault="00835394" w:rsidP="00835394" w:rsidR="00835394" w:rsidRPr="00463EFB">
      <w:pPr>
        <w:pStyle w:val="Standard"/>
        <w:ind w:hanging="11"/>
      </w:pPr>
    </w:p>
    <w:p w:rsidRDefault="00835394" w:rsidP="00835394" w:rsidR="00835394" w:rsidRPr="00463EFB">
      <w:pPr>
        <w:pStyle w:val="Standard"/>
        <w:rPr>
          <w:bCs/>
        </w:rPr>
      </w:pPr>
      <w:r>
        <w:rPr>
          <w:bCs/>
        </w:rPr>
        <w:tab/>
      </w:r>
      <w:r w:rsidRPr="00463EFB">
        <w:rPr>
          <w:bCs/>
        </w:rPr>
        <w:t xml:space="preserve">ukupno </w:t>
      </w:r>
      <w:proofErr w:type="spellStart"/>
      <w:r w:rsidRPr="00463EFB">
        <w:rPr>
          <w:bCs/>
        </w:rPr>
        <w:t>pasiva.............................................</w:t>
      </w:r>
      <w:proofErr w:type="spellEnd"/>
      <w:r w:rsidRPr="00463EFB">
        <w:rPr>
          <w:bCs/>
        </w:rPr>
        <w:t xml:space="preserve">.   </w:t>
      </w:r>
      <w:r>
        <w:rPr>
          <w:bCs/>
        </w:rPr>
        <w:tab/>
      </w:r>
      <w:r>
        <w:rPr>
          <w:bCs/>
        </w:rPr>
        <w:tab/>
        <w:t xml:space="preserve">          </w:t>
      </w:r>
      <w:r w:rsidRPr="00463EFB">
        <w:rPr>
          <w:bCs/>
        </w:rPr>
        <w:t>127.540,00 kn</w:t>
      </w:r>
    </w:p>
    <w:p w:rsidRDefault="00835394" w:rsidP="00835394" w:rsidR="00835394" w:rsidRPr="00843069">
      <w:pPr>
        <w:pStyle w:val="Standard"/>
        <w:rPr>
          <w:b/>
          <w:bCs/>
        </w:rPr>
      </w:pPr>
      <w:r w:rsidRPr="00905FEB">
        <w:rPr>
          <w:b/>
          <w:bCs/>
        </w:rPr>
        <w:t xml:space="preserve"> </w:t>
      </w:r>
    </w:p>
    <w:p w:rsidRDefault="00835394" w:rsidP="00835394" w:rsidR="00835394" w:rsidRPr="00905FEB">
      <w:pPr>
        <w:pStyle w:val="Standard"/>
        <w:jc w:val="both"/>
        <w:rPr>
          <w:b/>
          <w:bCs/>
        </w:rPr>
      </w:pPr>
      <w:r w:rsidRPr="00905FEB">
        <w:rPr>
          <w:b/>
          <w:bCs/>
        </w:rPr>
        <w:t xml:space="preserve">    </w:t>
      </w:r>
      <w:r>
        <w:rPr>
          <w:b/>
          <w:bCs/>
        </w:rPr>
        <w:tab/>
      </w:r>
      <w:r w:rsidRPr="00905FEB">
        <w:t>Dugotrajna imovina u iznosu od 3.750,00 kn odnosi se na osobni automobil, a kratkotrajna imovina u iznosu od 123.790,00 kn odnosi zalihe trgovačke robe u iznosu od 18.65</w:t>
      </w:r>
      <w:r>
        <w:t>1,00 kn, potraživanja u iznosu</w:t>
      </w:r>
      <w:r w:rsidRPr="00905FEB">
        <w:t xml:space="preserve"> od 62.250,00 k</w:t>
      </w:r>
      <w:r>
        <w:t>n i novac u blagajni u iznosu o</w:t>
      </w:r>
      <w:r w:rsidRPr="00905FEB">
        <w:t>d 42.889,00 kn.</w:t>
      </w:r>
    </w:p>
    <w:p w:rsidRDefault="00835394" w:rsidP="00835394" w:rsidR="00835394">
      <w:pPr>
        <w:pStyle w:val="Standard"/>
        <w:jc w:val="both"/>
      </w:pPr>
      <w:r w:rsidRPr="00905FEB">
        <w:t xml:space="preserve">    </w:t>
      </w:r>
    </w:p>
    <w:p w:rsidRDefault="00835394" w:rsidP="00835394" w:rsidR="00835394">
      <w:pPr>
        <w:pStyle w:val="Standard"/>
        <w:jc w:val="both"/>
      </w:pPr>
      <w:r>
        <w:tab/>
      </w:r>
      <w:r w:rsidRPr="00905FEB">
        <w:t>Međutim, ka</w:t>
      </w:r>
      <w:r w:rsidR="00D26E0D">
        <w:t>k</w:t>
      </w:r>
      <w:r w:rsidRPr="00905FEB">
        <w:t xml:space="preserve">o su podaci sa stanjem </w:t>
      </w:r>
      <w:r>
        <w:t>od 31.12.</w:t>
      </w:r>
      <w:r w:rsidRPr="00905FEB">
        <w:t>2016. godine, a sada smo u 2018. godini, isti nisu vjerodostojni.</w:t>
      </w:r>
    </w:p>
    <w:p w:rsidRDefault="00835394" w:rsidP="00835394" w:rsidR="00835394" w:rsidRPr="00905FEB">
      <w:pPr>
        <w:pStyle w:val="Standard"/>
        <w:jc w:val="both"/>
      </w:pPr>
    </w:p>
    <w:p w:rsidRDefault="00835394" w:rsidP="00835394" w:rsidR="00835394" w:rsidRPr="00905FEB">
      <w:pPr>
        <w:pStyle w:val="Standard"/>
        <w:jc w:val="both"/>
      </w:pPr>
      <w:r w:rsidRPr="00905FEB">
        <w:t xml:space="preserve">    </w:t>
      </w:r>
      <w:r>
        <w:tab/>
        <w:t>Zakonska zastupnica d</w:t>
      </w:r>
      <w:r w:rsidRPr="00905FEB">
        <w:t>užnika je dala izjavu da  potraživanja koja  se vode u poslovnim knjigama su nenaplativa jer su u zastari.</w:t>
      </w:r>
    </w:p>
    <w:p w:rsidRDefault="00835394" w:rsidP="00835394" w:rsidR="00835394">
      <w:pPr>
        <w:pStyle w:val="Standard"/>
        <w:jc w:val="both"/>
      </w:pPr>
      <w:r w:rsidRPr="00905FEB">
        <w:t xml:space="preserve">   </w:t>
      </w:r>
    </w:p>
    <w:p w:rsidRDefault="00835394" w:rsidP="00835394" w:rsidR="00835394" w:rsidRPr="00905FEB">
      <w:pPr>
        <w:pStyle w:val="Standard"/>
        <w:jc w:val="both"/>
      </w:pPr>
      <w:r>
        <w:tab/>
      </w:r>
      <w:r w:rsidRPr="00905FEB">
        <w:t xml:space="preserve"> Novac na računu i blagajni ne postoji jer sada je žiro račun u blokadi, a što se tiče zaliha prema iskazu zakonske  zastupnice  radi se o knjigama autora Davora </w:t>
      </w:r>
      <w:proofErr w:type="spellStart"/>
      <w:r w:rsidRPr="00905FEB">
        <w:t>Runtića</w:t>
      </w:r>
      <w:proofErr w:type="spellEnd"/>
      <w:r w:rsidRPr="00905FEB">
        <w:t>, koje su kupci  vratili, a dio knjiga je i oštećeni i prema mišljenju</w:t>
      </w:r>
      <w:r>
        <w:t xml:space="preserve"> privremene stečajne upraviteljice</w:t>
      </w:r>
      <w:r w:rsidRPr="00905FEB">
        <w:t xml:space="preserve"> nije ih moguće unovčiti.</w:t>
      </w:r>
    </w:p>
    <w:p w:rsidRDefault="00835394" w:rsidP="00835394" w:rsidR="00835394" w:rsidRPr="00905FEB">
      <w:pPr>
        <w:pStyle w:val="Standard"/>
      </w:pPr>
    </w:p>
    <w:p w:rsidRDefault="00835394" w:rsidP="00835394" w:rsidR="00835394">
      <w:pPr>
        <w:pStyle w:val="Standard"/>
        <w:jc w:val="both"/>
      </w:pPr>
      <w:r w:rsidRPr="00905FEB">
        <w:t xml:space="preserve">    </w:t>
      </w:r>
      <w:r>
        <w:tab/>
      </w:r>
      <w:r w:rsidRPr="00905FEB">
        <w:t xml:space="preserve">Iz prezentiranih podataka je razvidno da kod </w:t>
      </w:r>
      <w:r>
        <w:t>d</w:t>
      </w:r>
      <w:r w:rsidRPr="00905FEB">
        <w:t>užnika postoje stečajni razlog</w:t>
      </w:r>
      <w:r>
        <w:t xml:space="preserve"> (nesposobnost za plaćanje), a </w:t>
      </w:r>
      <w:r w:rsidRPr="00905FEB">
        <w:t>prema dostupnim  podacima jedina imovina je osobni automobil knjigovodstvene vrijednosti 3.750,00 kn</w:t>
      </w:r>
      <w:r>
        <w:t xml:space="preserve">, ali ta imovina nije dostatna </w:t>
      </w:r>
      <w:r w:rsidRPr="00905FEB">
        <w:t>za podmirenje troškova postupka.</w:t>
      </w:r>
    </w:p>
    <w:p w:rsidRDefault="00835394" w:rsidP="00835394" w:rsidR="00835394" w:rsidRPr="00905FEB">
      <w:pPr>
        <w:pStyle w:val="Standard"/>
        <w:jc w:val="both"/>
      </w:pPr>
    </w:p>
    <w:p w:rsidRDefault="00835394" w:rsidP="00835394" w:rsidR="00835394" w:rsidRPr="00905FEB">
      <w:pPr>
        <w:pStyle w:val="Standard"/>
        <w:jc w:val="both"/>
      </w:pPr>
      <w:r w:rsidRPr="00905FEB">
        <w:t xml:space="preserve">   </w:t>
      </w:r>
      <w:r>
        <w:tab/>
      </w:r>
      <w:r w:rsidRPr="00905FEB">
        <w:t>Stoga predlaže sudu da donese sukladn</w:t>
      </w:r>
      <w:r>
        <w:t xml:space="preserve">o članku 132. Stečajnog zakona </w:t>
      </w:r>
      <w:r w:rsidRPr="00905FEB">
        <w:t>rješenje o otvaranju i zaključenju stečajnog postupka uz prethodni poziv vjerovnicima uplate predujam u iznosu od 25.000,00 kn (nagrada stečajnoj</w:t>
      </w:r>
      <w:r>
        <w:t xml:space="preserve"> </w:t>
      </w:r>
      <w:r w:rsidRPr="00905FEB">
        <w:t xml:space="preserve">upraviteljici u prethodnom i stečajnom postupku 15.000,00 kn, </w:t>
      </w:r>
      <w:r>
        <w:t xml:space="preserve">ažuriranje i vođenje poslovnih </w:t>
      </w:r>
      <w:r w:rsidRPr="00905FEB">
        <w:t>knjiga u stečaju predvidivo za godinu dana 8.000,00 kn, troškovi arhiviranja 1.500,00 kn, izra</w:t>
      </w:r>
      <w:r>
        <w:t xml:space="preserve">da pečata i ostali materijalni </w:t>
      </w:r>
      <w:r w:rsidRPr="00905FEB">
        <w:t xml:space="preserve">troškovi 500,00 kn) ako žele da se stečajni  </w:t>
      </w:r>
      <w:r w:rsidRPr="00905FEB">
        <w:lastRenderedPageBreak/>
        <w:t xml:space="preserve">postupak vodi i da obveže </w:t>
      </w:r>
      <w:r>
        <w:t xml:space="preserve">privremenog stečajnog upravitelja </w:t>
      </w:r>
      <w:r w:rsidRPr="00905FEB">
        <w:t>da u korist stečajne mase unovči osobni automobil neposrednom pogodbom.</w:t>
      </w:r>
    </w:p>
    <w:p w:rsidRDefault="00835394" w:rsidP="00835394" w:rsidR="00835394" w:rsidRPr="00905FEB">
      <w:pPr>
        <w:pStyle w:val="Standard"/>
        <w:jc w:val="both"/>
      </w:pPr>
      <w:r w:rsidRPr="00905FEB">
        <w:t xml:space="preserve">   </w:t>
      </w:r>
    </w:p>
    <w:p w:rsidRDefault="00835394" w:rsidP="00835394" w:rsidR="00835394" w:rsidRPr="00905FEB">
      <w:pPr>
        <w:pStyle w:val="Standard"/>
        <w:jc w:val="both"/>
      </w:pPr>
      <w:r w:rsidRPr="00905FEB">
        <w:t xml:space="preserve">  </w:t>
      </w:r>
      <w:r>
        <w:tab/>
      </w:r>
      <w:r w:rsidRPr="00905FEB">
        <w:t>Ujedno predlaže sudu da zakonskog zastupnika obveže na arhiviranje poslovne dokumentacije u Državni arhiv.</w:t>
      </w:r>
    </w:p>
    <w:p w:rsidRDefault="00835394" w:rsidP="00835394" w:rsidR="00835394" w:rsidRPr="00905FEB">
      <w:pPr>
        <w:pStyle w:val="Standard"/>
        <w:rPr>
          <w:b/>
          <w:bCs/>
        </w:rPr>
      </w:pPr>
    </w:p>
    <w:p w:rsidRDefault="00835394" w:rsidP="00835394" w:rsidR="00835394">
      <w:pPr>
        <w:pStyle w:val="Standard"/>
        <w:jc w:val="both"/>
      </w:pPr>
      <w:r w:rsidRPr="00905FEB">
        <w:t xml:space="preserve">   </w:t>
      </w:r>
      <w:r>
        <w:tab/>
        <w:t>Privremena stečajna upraviteljica n</w:t>
      </w:r>
      <w:r w:rsidRPr="00905FEB">
        <w:t xml:space="preserve">apominje da vjerovnici </w:t>
      </w:r>
      <w:r>
        <w:t>d</w:t>
      </w:r>
      <w:r w:rsidRPr="00905FEB">
        <w:t xml:space="preserve">užnika mogu sukladno zakonskim ovlaštenjima utvrđivati pravilnost poslovne dokumentacije, kao i radnji ovlaštenih osoba u svezi vođenja poslovanja </w:t>
      </w:r>
      <w:r>
        <w:t>d</w:t>
      </w:r>
      <w:r w:rsidRPr="00905FEB">
        <w:t>užnika kako je to iskazano u poslovnim knjigama.</w:t>
      </w:r>
    </w:p>
    <w:p w:rsidRDefault="004A07A0" w:rsidP="00835394" w:rsidR="004A07A0">
      <w:pPr>
        <w:jc w:val="both"/>
      </w:pPr>
    </w:p>
    <w:p w:rsidRDefault="004A07A0" w:rsidP="00744242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D26E0D">
        <w:t>5</w:t>
      </w:r>
      <w:r>
        <w:t>.0</w:t>
      </w:r>
      <w:r w:rsidR="002027DE">
        <w:t>4</w:t>
      </w:r>
      <w:r>
        <w:t>.2018. privremen</w:t>
      </w:r>
      <w:r w:rsidR="00D26E0D">
        <w:t>a</w:t>
      </w:r>
      <w:r w:rsidR="002027DE">
        <w:t xml:space="preserve"> </w:t>
      </w:r>
      <w:r>
        <w:t>stečajn</w:t>
      </w:r>
      <w:r w:rsidR="00D26E0D">
        <w:t>a</w:t>
      </w:r>
      <w:r>
        <w:t xml:space="preserve"> upravitelj</w:t>
      </w:r>
      <w:r w:rsidR="00D26E0D">
        <w:t>ica</w:t>
      </w:r>
      <w:r>
        <w:t xml:space="preserve"> je </w:t>
      </w:r>
      <w:r w:rsidR="00EC5635">
        <w:t>osta</w:t>
      </w:r>
      <w:r w:rsidR="00D26E0D">
        <w:t>la</w:t>
      </w:r>
      <w:r w:rsidR="00EC5635">
        <w:t xml:space="preserve"> u cijelosti kod svog izvješća.</w:t>
      </w:r>
    </w:p>
    <w:p w:rsidRDefault="00CE70F3" w:rsidP="00744242" w:rsidR="00CE70F3">
      <w:pPr>
        <w:jc w:val="both"/>
      </w:pPr>
    </w:p>
    <w:p w:rsidRDefault="00CE70F3" w:rsidP="002E7F9E" w:rsidR="002E2BEB" w:rsidRPr="00AA648A">
      <w:pPr>
        <w:pStyle w:val="Standard"/>
        <w:jc w:val="both"/>
      </w:pPr>
      <w:r>
        <w:rPr>
          <w:color w:val="000000"/>
        </w:rPr>
        <w:tab/>
      </w:r>
      <w:r w:rsidR="00696B73">
        <w:t xml:space="preserve">Zakonski zastupnik dužnika </w:t>
      </w:r>
      <w:r w:rsidR="00D26E0D">
        <w:t xml:space="preserve">ŽDO GUO Vukovar nije imala primjedbi na izvješće privremene stečajne upraviteljice, </w:t>
      </w:r>
      <w:r w:rsidR="002E7F9E">
        <w:t xml:space="preserve">te se </w:t>
      </w:r>
      <w:r w:rsidR="00D26E0D">
        <w:t>suglas</w:t>
      </w:r>
      <w:r w:rsidR="002E7F9E">
        <w:t>il</w:t>
      </w:r>
      <w:r w:rsidR="00D26E0D">
        <w:t>a s istim.</w:t>
      </w:r>
    </w:p>
    <w:p w:rsidRDefault="00516040" w:rsidP="00516040" w:rsidR="00516040">
      <w:pPr>
        <w:pStyle w:val="Standard"/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2E7F9E">
        <w:t>5</w:t>
      </w:r>
      <w:r>
        <w:t>.</w:t>
      </w:r>
      <w:r w:rsidR="009C7B45">
        <w:t>0</w:t>
      </w:r>
      <w:r w:rsidR="00516040">
        <w:t>4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25387E">
        <w:t>2</w:t>
      </w:r>
      <w:r w:rsidR="002E7F9E">
        <w:t>5</w:t>
      </w:r>
      <w:r w:rsidR="004377C5">
        <w:t>.</w:t>
      </w:r>
      <w:r w:rsidR="0025387E">
        <w:t>000</w:t>
      </w:r>
      <w:r w:rsidR="007B5B96" w:rsidRPr="007B5B96">
        <w:t xml:space="preserve">,00 </w:t>
      </w:r>
      <w:r>
        <w:t xml:space="preserve">kn </w:t>
      </w:r>
      <w:r w:rsidR="00395094">
        <w:t>i to</w:t>
      </w:r>
      <w:r w:rsidR="00166D5F">
        <w:t xml:space="preserve"> </w:t>
      </w:r>
      <w:r w:rsidR="002E7F9E" w:rsidRPr="00905FEB">
        <w:t>nagrada stečajnoj</w:t>
      </w:r>
      <w:r w:rsidR="002E7F9E">
        <w:t xml:space="preserve"> </w:t>
      </w:r>
      <w:r w:rsidR="002E7F9E" w:rsidRPr="00905FEB">
        <w:t xml:space="preserve">upraviteljici u prethodnom i stečajnom postupku 15.000,00 kn, </w:t>
      </w:r>
      <w:r w:rsidR="002E7F9E">
        <w:t xml:space="preserve">ažuriranje i vođenje poslovnih </w:t>
      </w:r>
      <w:r w:rsidR="002E7F9E" w:rsidRPr="00905FEB">
        <w:t>knjiga u stečaju predvidivo za godinu dana 8.000,00 kn, troškovi arhiviranja 1.500,00 kn, izra</w:t>
      </w:r>
      <w:r w:rsidR="002E7F9E">
        <w:t xml:space="preserve">da pečata i ostali materijalni </w:t>
      </w:r>
      <w:r w:rsidR="002E7F9E" w:rsidRPr="00905FEB">
        <w:t xml:space="preserve">troškovi 500,00 </w:t>
      </w:r>
      <w:r w:rsidR="00B31C2C">
        <w:t>kn</w:t>
      </w:r>
      <w:r w:rsidR="00BD782D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>Nakon bezuspješnog proteka roka za uplatu zatraženoga predujma troškova, te uvida u dokumentaciju u spisu i to Izvadak iz sudskog registra,</w:t>
      </w:r>
      <w:r w:rsidR="00FE2CE2">
        <w:t xml:space="preserve"> </w:t>
      </w:r>
      <w:r w:rsidR="00DD3D04">
        <w:t>Dopis FINE od 21.02.2018., Izvješće privremene stečajne upraviteljice od 26.03.2018. (3 stranice), Dopis HZMO od 19.03.2018.,</w:t>
      </w:r>
      <w:r w:rsidR="00C30CE6">
        <w:t xml:space="preserve"> Uvjerenje Stanice za tehnički pregled vozila Autoklub "Vinkovci" Vinkovci STP "AUTO-KLUB VINKOVCI" od 6.03.2018.,</w:t>
      </w:r>
      <w:r w:rsidR="00C477A7">
        <w:t xml:space="preserve"> Bilanca stanja na dan 31.12.2016. i Izjava zakonskog zastupnika dužnika</w:t>
      </w:r>
      <w:r w:rsidR="00BC058B">
        <w:t>,</w:t>
      </w:r>
      <w:r w:rsidR="00487715">
        <w:t xml:space="preserve">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06441F" w:rsidRPr="0006441F">
        <w:t>16. i 109</w:t>
      </w:r>
      <w:r w:rsidR="00625592"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171372" w:rsidRPr="00CE5270">
      <w:pPr>
        <w:pStyle w:val="Tijeloteksta"/>
        <w:jc w:val="center"/>
      </w:pPr>
      <w:r w:rsidRPr="00CE5270">
        <w:t xml:space="preserve">U Osijeku </w:t>
      </w:r>
      <w:r w:rsidR="009F707C">
        <w:t>7</w:t>
      </w:r>
      <w:r w:rsidR="00DB2D45" w:rsidRPr="00DB2D45">
        <w:t xml:space="preserve">. </w:t>
      </w:r>
      <w:r w:rsidR="009F707C">
        <w:t>lip</w:t>
      </w:r>
      <w:r w:rsidR="00DB2D45" w:rsidRPr="00DB2D45">
        <w:t xml:space="preserve">nja </w:t>
      </w:r>
      <w:r w:rsidR="006E0DC4" w:rsidRPr="006E0DC4">
        <w:t>2018</w:t>
      </w:r>
      <w:r w:rsidRPr="00CE5270">
        <w:t xml:space="preserve">. </w:t>
      </w: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F37E55" w:rsidR="00CD686A" w:rsidRPr="00F37E55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C477A7">
        <w:rPr>
          <w:bCs/>
        </w:rPr>
        <w:t>a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C477A7">
        <w:rPr>
          <w:bCs/>
        </w:rPr>
        <w:t>ica</w:t>
      </w:r>
      <w:r w:rsidR="00CD686A">
        <w:rPr>
          <w:bCs/>
        </w:rPr>
        <w:t xml:space="preserve"> </w:t>
      </w:r>
      <w:r w:rsidR="00C477A7">
        <w:rPr>
          <w:bCs/>
        </w:rPr>
        <w:t>Nada Gagro</w:t>
      </w:r>
    </w:p>
    <w:p w:rsidRDefault="00992DC9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GUO </w:t>
      </w:r>
      <w:r w:rsidR="005B313F">
        <w:rPr>
          <w:bCs/>
        </w:rPr>
        <w:t>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5B313F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F37E55">
        <w:t xml:space="preserve">Ana </w:t>
      </w:r>
      <w:proofErr w:type="spellStart"/>
      <w:r w:rsidR="00F37E55">
        <w:t>Čuljak</w:t>
      </w:r>
      <w:proofErr w:type="spellEnd"/>
      <w:r w:rsidR="00F37E55">
        <w:t xml:space="preserve"> </w:t>
      </w:r>
      <w:proofErr w:type="spellStart"/>
      <w:r w:rsidR="00F37E55">
        <w:t>Runtić</w:t>
      </w:r>
      <w:proofErr w:type="spellEnd"/>
      <w:r w:rsidR="00F37E55">
        <w:t>, Cerić, Petra Svačića 26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30B" w:rsidR="00A1230B">
      <w:r>
        <w:separator/>
      </w:r>
    </w:p>
  </w:endnote>
  <w:endnote w:id="0" w:type="continuationSeparator">
    <w:p w:rsidRDefault="00A1230B" w:rsidR="00A1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30B" w:rsidR="00A1230B">
      <w:r>
        <w:separator/>
      </w:r>
    </w:p>
  </w:footnote>
  <w:footnote w:id="0" w:type="continuationSeparator">
    <w:p w:rsidRDefault="00A1230B" w:rsidR="00A1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24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BB496B" w:rsidRPr="00BB496B">
      <w:t>67/17-17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2C60F6C"/>
    <w:multiLevelType w:val="hybridMultilevel"/>
    <w:tmpl w:val="A69424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785260"/>
    <w:multiLevelType w:val="hybridMultilevel"/>
    <w:tmpl w:val="CD3E6BC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8D7012F"/>
    <w:multiLevelType w:val="hybridMultilevel"/>
    <w:tmpl w:val="9F6A147E"/>
    <w:lvl w:tplc="9E04A22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1FB5D93"/>
    <w:multiLevelType w:val="hybridMultilevel"/>
    <w:tmpl w:val="1AA6D00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1E7391"/>
    <w:multiLevelType w:val="hybridMultilevel"/>
    <w:tmpl w:val="B33233D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3911"/>
    <w:rsid w:val="0005414C"/>
    <w:rsid w:val="0005461F"/>
    <w:rsid w:val="00056B34"/>
    <w:rsid w:val="00060B7E"/>
    <w:rsid w:val="0006344B"/>
    <w:rsid w:val="00063E93"/>
    <w:rsid w:val="00063F2C"/>
    <w:rsid w:val="0006441F"/>
    <w:rsid w:val="00064483"/>
    <w:rsid w:val="00064829"/>
    <w:rsid w:val="00064EFD"/>
    <w:rsid w:val="000678E4"/>
    <w:rsid w:val="0007083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3ADC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4B0B"/>
    <w:rsid w:val="000E4B0F"/>
    <w:rsid w:val="000E536C"/>
    <w:rsid w:val="000E6DE9"/>
    <w:rsid w:val="000F0156"/>
    <w:rsid w:val="000F03CB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166D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193C"/>
    <w:rsid w:val="001520D4"/>
    <w:rsid w:val="001541D6"/>
    <w:rsid w:val="0015603C"/>
    <w:rsid w:val="00161244"/>
    <w:rsid w:val="00164728"/>
    <w:rsid w:val="00166D5F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3141"/>
    <w:rsid w:val="001C4228"/>
    <w:rsid w:val="001C6FB3"/>
    <w:rsid w:val="001D0543"/>
    <w:rsid w:val="001D6769"/>
    <w:rsid w:val="001E38F1"/>
    <w:rsid w:val="001E4DEA"/>
    <w:rsid w:val="001E6F5B"/>
    <w:rsid w:val="001F3746"/>
    <w:rsid w:val="001F3963"/>
    <w:rsid w:val="002027DE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387E"/>
    <w:rsid w:val="00254AC7"/>
    <w:rsid w:val="0025547E"/>
    <w:rsid w:val="00255A48"/>
    <w:rsid w:val="00255F2A"/>
    <w:rsid w:val="00256910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59DD"/>
    <w:rsid w:val="002774C8"/>
    <w:rsid w:val="002778B5"/>
    <w:rsid w:val="00280054"/>
    <w:rsid w:val="00281A89"/>
    <w:rsid w:val="00281F25"/>
    <w:rsid w:val="002850F9"/>
    <w:rsid w:val="0029112A"/>
    <w:rsid w:val="002917E4"/>
    <w:rsid w:val="00291F97"/>
    <w:rsid w:val="0029361A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2BEB"/>
    <w:rsid w:val="002E602C"/>
    <w:rsid w:val="002E71F0"/>
    <w:rsid w:val="002E7E68"/>
    <w:rsid w:val="002E7F9E"/>
    <w:rsid w:val="002F0F52"/>
    <w:rsid w:val="002F217A"/>
    <w:rsid w:val="002F2BDD"/>
    <w:rsid w:val="002F2D04"/>
    <w:rsid w:val="002F51EA"/>
    <w:rsid w:val="00300D3D"/>
    <w:rsid w:val="003028DD"/>
    <w:rsid w:val="00302AAF"/>
    <w:rsid w:val="00303D2C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0B1D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1615"/>
    <w:rsid w:val="003C1D01"/>
    <w:rsid w:val="003C60D7"/>
    <w:rsid w:val="003C6EE6"/>
    <w:rsid w:val="003D0A6F"/>
    <w:rsid w:val="003D6B84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3BA4"/>
    <w:rsid w:val="003F560B"/>
    <w:rsid w:val="003F6F31"/>
    <w:rsid w:val="003F702D"/>
    <w:rsid w:val="0040029D"/>
    <w:rsid w:val="00403559"/>
    <w:rsid w:val="004054AE"/>
    <w:rsid w:val="00405F0F"/>
    <w:rsid w:val="00406A18"/>
    <w:rsid w:val="00410487"/>
    <w:rsid w:val="004109AE"/>
    <w:rsid w:val="004129BF"/>
    <w:rsid w:val="00413EB1"/>
    <w:rsid w:val="004177DA"/>
    <w:rsid w:val="004202FF"/>
    <w:rsid w:val="00420B1D"/>
    <w:rsid w:val="00421439"/>
    <w:rsid w:val="00422E6E"/>
    <w:rsid w:val="00424471"/>
    <w:rsid w:val="00424943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377C5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87715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17D5"/>
    <w:rsid w:val="004C24DF"/>
    <w:rsid w:val="004C2963"/>
    <w:rsid w:val="004C2E39"/>
    <w:rsid w:val="004C31FA"/>
    <w:rsid w:val="004C3730"/>
    <w:rsid w:val="004C3D8B"/>
    <w:rsid w:val="004C57E4"/>
    <w:rsid w:val="004D0926"/>
    <w:rsid w:val="004D0F1F"/>
    <w:rsid w:val="004D24EC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040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5BCB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9556A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313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5F725E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592"/>
    <w:rsid w:val="00625D51"/>
    <w:rsid w:val="00627E10"/>
    <w:rsid w:val="006331BF"/>
    <w:rsid w:val="0063504F"/>
    <w:rsid w:val="00635644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96B73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320C"/>
    <w:rsid w:val="006E4610"/>
    <w:rsid w:val="006E7117"/>
    <w:rsid w:val="006E7DED"/>
    <w:rsid w:val="006F14A1"/>
    <w:rsid w:val="006F16C6"/>
    <w:rsid w:val="006F26D5"/>
    <w:rsid w:val="006F4AB1"/>
    <w:rsid w:val="006F520E"/>
    <w:rsid w:val="006F5314"/>
    <w:rsid w:val="006F5782"/>
    <w:rsid w:val="006F6E5E"/>
    <w:rsid w:val="006F7ED9"/>
    <w:rsid w:val="00700AE6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40B"/>
    <w:rsid w:val="00727687"/>
    <w:rsid w:val="00727F52"/>
    <w:rsid w:val="00727F8B"/>
    <w:rsid w:val="0073027D"/>
    <w:rsid w:val="007308FE"/>
    <w:rsid w:val="00730DFD"/>
    <w:rsid w:val="007321E9"/>
    <w:rsid w:val="00732C3D"/>
    <w:rsid w:val="00733110"/>
    <w:rsid w:val="00733D7B"/>
    <w:rsid w:val="007351DC"/>
    <w:rsid w:val="0073601B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38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3931"/>
    <w:rsid w:val="007B4FDF"/>
    <w:rsid w:val="007B566A"/>
    <w:rsid w:val="007B5B96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7F52E6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35394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76C68"/>
    <w:rsid w:val="008816EB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B41"/>
    <w:rsid w:val="00987F1A"/>
    <w:rsid w:val="00990C7E"/>
    <w:rsid w:val="00992DC9"/>
    <w:rsid w:val="009943D9"/>
    <w:rsid w:val="009A0C35"/>
    <w:rsid w:val="009A14E4"/>
    <w:rsid w:val="009A24F3"/>
    <w:rsid w:val="009A4AF2"/>
    <w:rsid w:val="009A4E0E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9F707C"/>
    <w:rsid w:val="00A00369"/>
    <w:rsid w:val="00A01122"/>
    <w:rsid w:val="00A011B5"/>
    <w:rsid w:val="00A03166"/>
    <w:rsid w:val="00A057AF"/>
    <w:rsid w:val="00A1107A"/>
    <w:rsid w:val="00A1230B"/>
    <w:rsid w:val="00A13244"/>
    <w:rsid w:val="00A1440D"/>
    <w:rsid w:val="00A14DAA"/>
    <w:rsid w:val="00A1532F"/>
    <w:rsid w:val="00A15373"/>
    <w:rsid w:val="00A153E4"/>
    <w:rsid w:val="00A16023"/>
    <w:rsid w:val="00A17202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2A5F"/>
    <w:rsid w:val="00A55FCD"/>
    <w:rsid w:val="00A56402"/>
    <w:rsid w:val="00A5680F"/>
    <w:rsid w:val="00A56CE0"/>
    <w:rsid w:val="00A709F6"/>
    <w:rsid w:val="00A72827"/>
    <w:rsid w:val="00A75D80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5EBD"/>
    <w:rsid w:val="00AA6076"/>
    <w:rsid w:val="00AA644E"/>
    <w:rsid w:val="00AA6E8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063C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E7E2A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1C2C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5FA6"/>
    <w:rsid w:val="00BA63AD"/>
    <w:rsid w:val="00BB0242"/>
    <w:rsid w:val="00BB08DC"/>
    <w:rsid w:val="00BB168E"/>
    <w:rsid w:val="00BB2219"/>
    <w:rsid w:val="00BB3A2C"/>
    <w:rsid w:val="00BB496B"/>
    <w:rsid w:val="00BB50E2"/>
    <w:rsid w:val="00BB5F6C"/>
    <w:rsid w:val="00BB7990"/>
    <w:rsid w:val="00BC058B"/>
    <w:rsid w:val="00BC0880"/>
    <w:rsid w:val="00BC1CBD"/>
    <w:rsid w:val="00BC4435"/>
    <w:rsid w:val="00BC4510"/>
    <w:rsid w:val="00BC7140"/>
    <w:rsid w:val="00BD0169"/>
    <w:rsid w:val="00BD1219"/>
    <w:rsid w:val="00BD141E"/>
    <w:rsid w:val="00BD345B"/>
    <w:rsid w:val="00BD775F"/>
    <w:rsid w:val="00BD782D"/>
    <w:rsid w:val="00BE1764"/>
    <w:rsid w:val="00BE1840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0CE6"/>
    <w:rsid w:val="00C32BA0"/>
    <w:rsid w:val="00C32E4A"/>
    <w:rsid w:val="00C36ACF"/>
    <w:rsid w:val="00C40B63"/>
    <w:rsid w:val="00C41E35"/>
    <w:rsid w:val="00C421DB"/>
    <w:rsid w:val="00C42491"/>
    <w:rsid w:val="00C433F1"/>
    <w:rsid w:val="00C44C06"/>
    <w:rsid w:val="00C477A7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7631B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686A"/>
    <w:rsid w:val="00CD74BF"/>
    <w:rsid w:val="00CE0ADD"/>
    <w:rsid w:val="00CE2057"/>
    <w:rsid w:val="00CE30CE"/>
    <w:rsid w:val="00CE5270"/>
    <w:rsid w:val="00CE5992"/>
    <w:rsid w:val="00CE64A0"/>
    <w:rsid w:val="00CE70F3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6E0D"/>
    <w:rsid w:val="00D27586"/>
    <w:rsid w:val="00D277A6"/>
    <w:rsid w:val="00D27EE0"/>
    <w:rsid w:val="00D32411"/>
    <w:rsid w:val="00D3683B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044B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3980"/>
    <w:rsid w:val="00D8404C"/>
    <w:rsid w:val="00D84516"/>
    <w:rsid w:val="00D8567A"/>
    <w:rsid w:val="00D8646B"/>
    <w:rsid w:val="00D92450"/>
    <w:rsid w:val="00D932C4"/>
    <w:rsid w:val="00D93A40"/>
    <w:rsid w:val="00D9475D"/>
    <w:rsid w:val="00D95811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04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12AD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1ED9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31DE2"/>
    <w:rsid w:val="00E32413"/>
    <w:rsid w:val="00E329D0"/>
    <w:rsid w:val="00E3306E"/>
    <w:rsid w:val="00E3624D"/>
    <w:rsid w:val="00E36870"/>
    <w:rsid w:val="00E37568"/>
    <w:rsid w:val="00E4055B"/>
    <w:rsid w:val="00E41047"/>
    <w:rsid w:val="00E41BC8"/>
    <w:rsid w:val="00E42A4B"/>
    <w:rsid w:val="00E42F51"/>
    <w:rsid w:val="00E46B36"/>
    <w:rsid w:val="00E47E29"/>
    <w:rsid w:val="00E5159B"/>
    <w:rsid w:val="00E51ADA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97A90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4676"/>
    <w:rsid w:val="00EB5D53"/>
    <w:rsid w:val="00EB7174"/>
    <w:rsid w:val="00EC11E4"/>
    <w:rsid w:val="00EC1991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B0F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1A1C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7748"/>
    <w:rsid w:val="00F37E55"/>
    <w:rsid w:val="00F40B97"/>
    <w:rsid w:val="00F42553"/>
    <w:rsid w:val="00F43CE8"/>
    <w:rsid w:val="00F46376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84D4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2CE2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362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362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RUNTIĆ jednostavno društvo s ograničenom odgovornošću za nakladništvo i distribucija tiska</izvorni_sadrzaj>
    <derivirana_varijabla naziv="DomainObject.Predmet.ProtustrankaFormated_1">  NAKLADA RUNTIĆ jednostavno društvo s ograničenom odgovornošću za nakladništvo i distribucija tiska</derivirana_varijabla>
  </DomainObject.Predmet.ProtustrankaFormated>
  <DomainObject.Predmet.ProtustrankaFormatedOIB>
    <izvorni_sadrzaj>  NAKLADA RUNTIĆ jednostavno društvo s ograničenom odgovornošću za nakladništvo i distribucija tiska, OIB 24781424437</izvorni_sadrzaj>
    <derivirana_varijabla naziv="DomainObject.Predmet.ProtustrankaFormatedOIB_1">  NAKLADA RUNTIĆ jednostavno društvo s ograničenom odgovornošću za nakladništvo i distribucija tiska, OIB 24781424437</derivirana_varijabla>
  </DomainObject.Predmet.ProtustrankaFormatedOIB>
  <DomainObject.Predmet.ProtustrankaFormatedWithAdress>
    <izvorni_sadrzaj> NAKLADA RUNTIĆ jednostavno društvo s ograničenom odgovornošću za nakladništvo i distribucija tiska, Augusta Cesarca 14, 32100 Vinkovci</izvorni_sadrzaj>
    <derivirana_varijabla naziv="DomainObject.Predmet.ProtustrankaFormatedWithAdress_1"> NAKLADA RUNTIĆ jednostavno društvo s ograničenom odgovornošću za nakladništvo i distribucija tiska, Augusta Cesarca 14, 32100 Vinkovci</derivirana_varijabla>
  </DomainObject.Predmet.ProtustrankaFormatedWithAdress>
  <DomainObject.Predmet.ProtustrankaFormatedWithAdressOIB>
    <izvorni_sadrzaj> NAKLADA RUNTIĆ jednostavno društvo s ograničenom odgovornošću za nakladništvo i distribucija tiska, OIB 24781424437, Augusta Cesarca 14, 32100 Vinkovci</izvorni_sadrzaj>
    <derivirana_varijabla naziv="DomainObject.Predmet.ProtustrankaFormatedWithAdressOIB_1"> NAKLADA RUNTIĆ jednostavno društvo s ograničenom odgovornošću za nakladništvo i distribucija tiska, OIB 24781424437, Augusta Cesarca 14, 32100 Vinkovci</derivirana_varijabla>
  </DomainObject.Predmet.ProtustrankaFormatedWithAdressOIB>
  <DomainObject.Predmet.ProtustrankaWithAdress>
    <izvorni_sadrzaj>NAKLADA RUNTIĆ jednostavno društvo s ograničenom odgovornošću za nakladništvo i distribucija tiska Augusta Cesarca 14, 32100 Vinkovci</izvorni_sadrzaj>
    <derivirana_varijabla naziv="DomainObject.Predmet.ProtustrankaWithAdress_1">NAKLADA RUNTIĆ jednostavno društvo s ograničenom odgovornošću za nakladništvo i distribucija tiska Augusta Cesarca 14, 32100 Vinkovci</derivirana_varijabla>
  </DomainObject.Predmet.ProtustrankaWithAdress>
  <DomainObject.Predmet.ProtustrankaWithAdressOIB>
    <izvorni_sadrzaj>NAKLADA RUNTIĆ jednostavno društvo s ograničenom odgovornošću za nakladništvo i distribucija tiska, OIB 24781424437, Augusta Cesarca 14, 32100 Vinkovci</izvorni_sadrzaj>
    <derivirana_varijabla naziv="DomainObject.Predmet.ProtustrankaWithAdressOIB_1">NAKLADA RUNTIĆ jednostavno društvo s ograničenom odgovornošću za nakladništvo i distribucija tiska, OIB 24781424437, Augusta Cesarca 14, 32100 Vinkovci</derivirana_varijabla>
  </DomainObject.Predmet.ProtustrankaWithAdressOIB>
  <DomainObject.Predmet.ProtustrankaNazivFormated>
    <izvorni_sadrzaj>NAKLADA RUNTIĆ jednostavno društvo s ograničenom odgovornošću za nakladništvo i distribucija tiska</izvorni_sadrzaj>
    <derivirana_varijabla naziv="DomainObject.Predmet.ProtustrankaNazivFormated_1">NAKLADA RUNTIĆ jednostavno društvo s ograničenom odgovornošću za nakladništvo i distribucija tiska</derivirana_varijabla>
  </DomainObject.Predmet.ProtustrankaNazivFormated>
  <DomainObject.Predmet.ProtustrankaNazivFormatedOIB>
    <izvorni_sadrzaj>NAKLADA RUNTIĆ jednostavno društvo s ograničenom odgovornošću za nakladništvo i distribucija tiska, OIB 24781424437</izvorni_sadrzaj>
    <derivirana_varijabla naziv="DomainObject.Predmet.ProtustrankaNazivFormatedOIB_1">NAKLADA RUNTIĆ jednostavno društvo s ograničenom odgovornošću za nakladništvo i distribucija tiska, OIB 24781424437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RUNTIĆ jednostavno društvo s ograničenom odgovornošću za nakladništvo i distribucija tiska</item>
    </izvorni_sadrzaj>
    <derivirana_varijabla naziv="DomainObject.Predmet.ProtuStrankaListFormated_1">
      <item>NAKLADA RUNTIĆ jednostavno društvo s ograničenom odgovornošću za nakladništvo i distribucija tiska</item>
    </derivirana_varijabla>
  </DomainObject.Predmet.ProtuStrankaListFormated>
  <DomainObject.Predmet.ProtuStrankaListFormatedOIB>
    <izvorni_sadrzaj>
      <item>NAKLADA RUNTIĆ jednostavno društvo s ograničenom odgovornošću za nakladništvo i distribucija tiska, OIB 24781424437</item>
    </izvorni_sadrzaj>
    <derivirana_varijabla naziv="DomainObject.Predmet.ProtuStrankaListFormatedOIB_1">
      <item>NAKLADA RUNTIĆ jednostavno društvo s ograničenom odgovornošću za nakladništvo i distribucija tiska, OIB 24781424437</item>
    </derivirana_varijabla>
  </DomainObject.Predmet.ProtuStrankaListFormatedOIB>
  <DomainObject.Predmet.ProtuStrankaListFormatedWithAdress>
    <izvorni_sadrzaj>
      <item>NAKLADA RUNTIĆ jednostavno društvo s ograničenom odgovornošću za nakladništvo i distribucija tiska, Augusta Cesarca 14, 32100 Vinkovci</item>
    </izvorni_sadrzaj>
    <derivirana_varijabla naziv="DomainObject.Predmet.ProtuStrankaListFormatedWithAdress_1">
      <item>NAKLADA RUNTIĆ jednostavno društvo s ograničenom odgovornošću za nakladništvo i distribucija tiska, Augusta Cesarca 14, 32100 Vinkovci</item>
    </derivirana_varijabla>
  </DomainObject.Predmet.ProtuStrankaListFormatedWithAdress>
  <DomainObject.Predmet.ProtuStrankaListFormatedWithAdressOIB>
    <izvorni_sadrzaj>
      <item>NAKLADA RUNTIĆ jednostavno društvo s ograničenom odgovornošću za nakladništvo i distribucija tiska, OIB 24781424437, Augusta Cesarca 14, 32100 Vinkovci</item>
    </izvorni_sadrzaj>
    <derivirana_varijabla naziv="DomainObject.Predmet.ProtuStrankaListFormatedWithAdressOIB_1">
      <item>NAKLADA RUNTIĆ jednostavno društvo s ograničenom odgovornošću za nakladništvo i distribucija tiska, OIB 24781424437, Augusta Cesarca 14, 32100 Vinkovci</item>
    </derivirana_varijabla>
  </DomainObject.Predmet.ProtuStrankaListFormatedWithAdressOIB>
  <DomainObject.Predmet.ProtuStrankaListNazivFormated>
    <izvorni_sadrzaj>
      <item>NAKLADA RUNTIĆ jednostavno društvo s ograničenom odgovornošću za nakladništvo i distribucija tiska</item>
    </izvorni_sadrzaj>
    <derivirana_varijabla naziv="DomainObject.Predmet.ProtuStrankaListNazivFormated_1">
      <item>NAKLADA RUNTIĆ jednostavno društvo s ograničenom odgovornošću za nakladništvo i distribucija tiska</item>
    </derivirana_varijabla>
  </DomainObject.Predmet.ProtuStrankaListNazivFormated>
  <DomainObject.Predmet.ProtuStrankaListNazivFormatedOIB>
    <izvorni_sadrzaj>
      <item>NAKLADA RUNTIĆ jednostavno društvo s ograničenom odgovornošću za nakladništvo i distribucija tiska, OIB 24781424437</item>
    </izvorni_sadrzaj>
    <derivirana_varijabla naziv="DomainObject.Predmet.ProtuStrankaListNazivFormatedOIB_1">
      <item>NAKLADA RUNTIĆ jednostavno društvo s ograničenom odgovornošću za nakladništvo i distribucija tiska, OIB 24781424437</item>
    </derivirana_varijabla>
  </DomainObject.Predmet.ProtuStrankaListNazivFormatedOIB>
  <DomainObject.Predmet.OstaliListFormated>
    <izvorni_sadrzaj>
      <item>Ana Čuljak Runtić</item>
    </izvorni_sadrzaj>
    <derivirana_varijabla naziv="DomainObject.Predmet.OstaliListFormated_1">
      <item>Ana Čuljak Runtić</item>
    </derivirana_varijabla>
  </DomainObject.Predmet.OstaliListFormated>
  <DomainObject.Predmet.OstaliListFormatedOIB>
    <izvorni_sadrzaj>
      <item>Ana Čuljak Runtić, OIB 63171358347</item>
    </izvorni_sadrzaj>
    <derivirana_varijabla naziv="DomainObject.Predmet.OstaliListFormatedOIB_1">
      <item>Ana Čuljak Runtić, OIB 63171358347</item>
    </derivirana_varijabla>
  </DomainObject.Predmet.OstaliListFormatedOIB>
  <DomainObject.Predmet.OstaliListFormatedWithAdress>
    <izvorni_sadrzaj>
      <item>Ana Čuljak Runtić, Petra Svačića 26, 32221 Cerić</item>
    </izvorni_sadrzaj>
    <derivirana_varijabla naziv="DomainObject.Predmet.OstaliListFormatedWithAdress_1">
      <item>Ana Čuljak Runtić, Petra Svačića 26, 32221 Cerić</item>
    </derivirana_varijabla>
  </DomainObject.Predmet.OstaliListFormatedWithAdress>
  <DomainObject.Predmet.OstaliListFormatedWithAdressOIB>
    <izvorni_sadrzaj>
      <item>Ana Čuljak Runtić, OIB 63171358347, Petra Svačića 26, 32221 Cerić</item>
    </izvorni_sadrzaj>
    <derivirana_varijabla naziv="DomainObject.Predmet.OstaliListFormatedWithAdressOIB_1">
      <item>Ana Čuljak Runtić, OIB 63171358347, Petra Svačića 26, 32221 Cerić</item>
    </derivirana_varijabla>
  </DomainObject.Predmet.OstaliListFormatedWithAdressOIB>
  <DomainObject.Predmet.OstaliListNazivFormated>
    <izvorni_sadrzaj>
      <item>Ana Čuljak Runtić</item>
    </izvorni_sadrzaj>
    <derivirana_varijabla naziv="DomainObject.Predmet.OstaliListNazivFormated_1">
      <item>Ana Čuljak Runtić</item>
    </derivirana_varijabla>
  </DomainObject.Predmet.OstaliListNazivFormated>
  <DomainObject.Predmet.OstaliListNazivFormatedOIB>
    <izvorni_sadrzaj>
      <item>Ana Čuljak Runtić, OIB 63171358347</item>
    </izvorni_sadrzaj>
    <derivirana_varijabla naziv="DomainObject.Predmet.OstaliListNazivFormatedOIB_1">
      <item>Ana Čuljak Runtić, OIB 63171358347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RUNTIĆ jednostavno društvo s ograničenom odgovornošću za nakladništvo i distribucija tiska</izvorni_sadrzaj>
    <derivirana_varijabla naziv="DomainObject.Predmet.ProtustrankaIDrugi_1">NAKLADA RUNTIĆ jednostavno društvo s ograničenom odgovornošću za nakladništvo i distribucija tiska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RUNTIĆ jednostavno društvo s ograničenom odgovornošću za nakladništvo i distribucija tiska, OIB 24781424437, Augusta Cesarca 14, 32100 Vinkovci</izvorni_sadrzaj>
    <derivirana_varijabla naziv="DomainObject.Predmet.ProtustrankaIDrugiAdressOIB_1">NAKLADA RUNTIĆ jednostavno društvo s ograničenom odgovornošću za nakladništvo i distribucija tiska, OIB 24781424437, Augusta Cesarca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NAKLADA RUNTIĆ jednostavno društvo s ograničenom odgovornošću za nakladništvo i distribucija tiska</item>
      <item>Ana Čuljak Runtić</item>
    </izvorni_sadrzaj>
    <derivirana_varijabla naziv="DomainObject.Predmet.SudioniciListNaziv_1">
      <item>FINA RC OSIJEK</item>
      <item>NAKLADA RUNTIĆ jednostavno društvo s ograničenom odgovornošću za nakladništvo i distribucija tiska</item>
      <item>Ana Čuljak Runtić</item>
    </derivirana_varijabla>
  </DomainObject.Predmet.SudioniciListNaziv>
  <DomainObject.Predmet.SudioniciListAdressOIB>
    <izvorni_sadrzaj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izvorni_sadrzaj>
    <derivirana_varijabla naziv="DomainObject.Predmet.SudioniciListAdressOIB_1"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24781424437</item>
      <item>, OIB 63171358347</item>
    </izvorni_sadrzaj>
    <derivirana_varijabla naziv="DomainObject.Predmet.SudioniciListNazivOIB_1">
      <item>, OIB 85821130368</item>
      <item>, OIB 24781424437</item>
      <item>, OIB 63171358347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AA09E-F2AF-48A8-A140-864A6DE79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1451</properties:Words>
  <properties:Characters>9049</properties:Characters>
  <properties:Lines>196</properties:Lines>
  <properties:Paragraphs>75</properties:Paragraphs>
  <properties:TotalTime>1135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2018-05-16T11:30:00Z</cp:lastPrinted>
  <dcterms:modified xmlns:xsi="http://www.w3.org/2001/XMLSchema-instance" xsi:type="dcterms:W3CDTF">2018-06-07T11:55:00Z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