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1fb9" w14:paraId="fbe1fb9" w:rsidRDefault="009351A4" w:rsidP="009351A4" w:rsidR="009351A4" w:rsidRPr="00947883">
      <w:pPr>
        <w15:collapsed w:val="false"/>
      </w:pPr>
      <w:bookmarkStart w:name="_GoBack" w:id="0"/>
      <w:bookmarkEnd w:id="0"/>
    </w:p>
    <w:p w:rsidRDefault="009351A4" w:rsidP="009351A4" w:rsidR="009351A4" w:rsidRPr="00947883"/>
    <w:p w:rsidRDefault="005D269D" w:rsidP="005D269D" w:rsidR="005D269D" w:rsidRPr="00947883">
      <w:pPr>
        <w:ind w:firstLine="708"/>
      </w:pPr>
      <w:r w:rsidRPr="00947883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947883">
      <w:r w:rsidRPr="00947883">
        <w:rPr>
          <w:rFonts w:eastAsia="MS Mincho"/>
        </w:rPr>
        <w:t>REPUBLIKA HRVATSKA</w:t>
      </w:r>
    </w:p>
    <w:p w:rsidRDefault="005D269D" w:rsidP="005D269D" w:rsidR="005D269D" w:rsidRPr="00947883">
      <w:r w:rsidRPr="00947883">
        <w:rPr>
          <w:rFonts w:eastAsia="MS Mincho"/>
        </w:rPr>
        <w:t>TRGOVAČKI SUD U RIJECI</w:t>
      </w:r>
    </w:p>
    <w:p w:rsidRDefault="005D269D" w:rsidP="005D269D" w:rsidR="005D269D" w:rsidRPr="00947883">
      <w:pPr>
        <w:rPr>
          <w:rFonts w:eastAsia="MS Mincho"/>
        </w:rPr>
      </w:pPr>
      <w:r w:rsidRPr="00947883">
        <w:rPr>
          <w:rFonts w:eastAsia="MS Mincho"/>
        </w:rPr>
        <w:t xml:space="preserve">      Rijeka, Zadarska 1 i 3</w:t>
      </w:r>
    </w:p>
    <w:p w:rsidRDefault="005D269D" w:rsidP="009351A4" w:rsidR="005D269D" w:rsidRPr="00947883"/>
    <w:p w:rsidRDefault="005D269D" w:rsidP="009351A4" w:rsidR="005D269D" w:rsidRPr="00947883"/>
    <w:p w:rsidRDefault="004029BA" w:rsidP="009351A4" w:rsidR="004029BA" w:rsidRPr="00947883"/>
    <w:p w:rsidRDefault="008131FE" w:rsidP="00EC146E" w:rsidR="00832EEF" w:rsidRPr="00947883">
      <w:pPr>
        <w:jc w:val="both"/>
      </w:pPr>
      <w:r w:rsidRPr="00947883">
        <w:t xml:space="preserve">Trgovački sud u Rijeci, </w:t>
      </w:r>
      <w:r w:rsidR="00123726" w:rsidRPr="00947883">
        <w:t xml:space="preserve">u </w:t>
      </w:r>
      <w:r w:rsidRPr="00947883">
        <w:t xml:space="preserve">stečajnom postupku nad </w:t>
      </w:r>
      <w:r w:rsidR="00B8620C" w:rsidRPr="00947883">
        <w:t>dužnikom</w:t>
      </w:r>
      <w:r w:rsidR="00FF2A41">
        <w:t xml:space="preserve"> </w:t>
      </w:r>
      <w:r w:rsidR="00652187">
        <w:t xml:space="preserve">G. M. D. društvo s ograničenom odgovornošću za trgovinu i usluge Viškovo, Lučinići 34/c ( MBS </w:t>
      </w:r>
      <w:hyperlink r:id="rId10" w:history="true">
        <w:r w:rsidR="00652187" w:rsidRPr="00652187">
          <w:rPr>
            <w:rStyle w:val="Hiperveza"/>
            <w:color w:val="000000"/>
            <w:u w:val="none"/>
          </w:rPr>
          <w:t>040259020</w:t>
        </w:r>
      </w:hyperlink>
      <w:r w:rsidR="00652187">
        <w:t xml:space="preserve"> - OIB 01386228857 )</w:t>
      </w:r>
      <w:r w:rsidR="00E708FB">
        <w:t xml:space="preserve"> </w:t>
      </w:r>
      <w:r w:rsidRPr="00947883">
        <w:t>koji se vodi pod posl. br. 7 St-</w:t>
      </w:r>
      <w:r w:rsidR="00652187">
        <w:t>165</w:t>
      </w:r>
      <w:r w:rsidRPr="00947883">
        <w:t>/</w:t>
      </w:r>
      <w:r w:rsidR="00E126AB" w:rsidRPr="00947883">
        <w:t>1</w:t>
      </w:r>
      <w:r w:rsidR="00652187">
        <w:t>4</w:t>
      </w:r>
      <w:r w:rsidRPr="00947883">
        <w:t xml:space="preserve">, objavljuje:   </w:t>
      </w:r>
    </w:p>
    <w:p w:rsidRDefault="004029BA" w:rsidP="00711CD9" w:rsidR="004029BA" w:rsidRPr="00947883">
      <w:pPr>
        <w:jc w:val="both"/>
      </w:pPr>
    </w:p>
    <w:p w:rsidRDefault="00B91A75" w:rsidP="00B91A75" w:rsidR="00B91A75" w:rsidRPr="00947883">
      <w:pPr>
        <w:jc w:val="both"/>
        <w:rPr>
          <w:rFonts w:eastAsia="MS Mincho"/>
        </w:rPr>
      </w:pPr>
    </w:p>
    <w:p w:rsidRDefault="00652187" w:rsidP="00652187" w:rsidR="00652187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 xml:space="preserve">O t v a r a   s e  stečajni postupak nad dužnikom G. M. D. društvo s ograničenom odgovornošću za trgovinu i usluge Viškovo, Lučinići 34/c ( MBS </w:t>
      </w:r>
      <w:hyperlink r:id="rId11" w:history="true">
        <w:r w:rsidRPr="00652187">
          <w:rPr>
            <w:rStyle w:val="Hiperveza"/>
            <w:color w:val="000000"/>
            <w:u w:val="none"/>
          </w:rPr>
          <w:t>040259020</w:t>
        </w:r>
      </w:hyperlink>
      <w:r>
        <w:t xml:space="preserve"> - OIB 01386228857 ).</w:t>
      </w:r>
    </w:p>
    <w:p w:rsidRDefault="00652187" w:rsidP="00652187" w:rsidR="00652187">
      <w:pPr>
        <w:jc w:val="both"/>
        <w:rPr>
          <w:rFonts w:eastAsia="MS Mincho"/>
        </w:rPr>
      </w:pPr>
    </w:p>
    <w:p w:rsidRDefault="00652187" w:rsidP="00652187" w:rsidR="00652187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r>
        <w:t>Blaženka Prpić ( OIB: 58591486513 ) iz Rijeke, Corrado Ilijasich 21/2</w:t>
      </w:r>
      <w:r>
        <w:rPr>
          <w:color w:val="000000"/>
        </w:rPr>
        <w:t>.</w:t>
      </w:r>
    </w:p>
    <w:p w:rsidRDefault="00652187" w:rsidP="00652187" w:rsidR="00652187">
      <w:pPr>
        <w:jc w:val="both"/>
      </w:pPr>
    </w:p>
    <w:p w:rsidRDefault="00652187" w:rsidP="00652187" w:rsidR="00652187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652187" w:rsidP="00652187" w:rsidR="00652187">
      <w:pPr>
        <w:jc w:val="both"/>
      </w:pPr>
    </w:p>
    <w:p w:rsidRDefault="00652187" w:rsidP="00652187" w:rsidR="00652187">
      <w:pPr>
        <w:jc w:val="both"/>
        <w:rPr>
          <w:szCs w:val="20"/>
        </w:rPr>
      </w:pPr>
      <w:r>
        <w:t>IV.</w:t>
      </w:r>
      <w:r>
        <w:tab/>
        <w:t xml:space="preserve">Z a k l j u č u j e   s e stečajni postupak nad dužnikom G. M. D. društvo s ograničenom odgovornošću za trgovinu i usluge Viškovo, Lučinići 34/c ( MBS </w:t>
      </w:r>
      <w:hyperlink r:id="rId12" w:history="true">
        <w:r w:rsidRPr="00652187">
          <w:rPr>
            <w:rStyle w:val="Hiperveza"/>
            <w:color w:val="000000"/>
            <w:u w:val="none"/>
          </w:rPr>
          <w:t>040259020</w:t>
        </w:r>
      </w:hyperlink>
      <w:r>
        <w:t xml:space="preserve"> - OIB 01386228857 ).</w:t>
      </w:r>
    </w:p>
    <w:p w:rsidRDefault="00652187" w:rsidP="00652187" w:rsidR="00652187">
      <w:pPr>
        <w:jc w:val="both"/>
      </w:pPr>
    </w:p>
    <w:p w:rsidRDefault="00652187" w:rsidP="00652187" w:rsidR="00652187">
      <w:pPr>
        <w:jc w:val="both"/>
      </w:pPr>
      <w:r>
        <w:t>V.</w:t>
      </w:r>
      <w:r>
        <w:tab/>
        <w:t xml:space="preserve">Troškovi postupka namirit će se iz predujma kojeg je uplatio predlagatelj.  </w:t>
      </w:r>
    </w:p>
    <w:p w:rsidRDefault="00652187" w:rsidP="00652187" w:rsidR="00652187">
      <w:pPr>
        <w:jc w:val="both"/>
      </w:pPr>
    </w:p>
    <w:p w:rsidRDefault="00652187" w:rsidP="00652187" w:rsidR="00652187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2C3995" w:rsidP="00832688" w:rsidR="002C3995" w:rsidRPr="00947883">
      <w:pPr>
        <w:jc w:val="both"/>
      </w:pPr>
    </w:p>
    <w:sectPr w:rsidR="002C3995" w:rsidRPr="00947883"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5D4B" w:rsidR="00385D4B">
      <w:r>
        <w:separator/>
      </w:r>
    </w:p>
  </w:endnote>
  <w:endnote w:id="0" w:type="continuationSeparator">
    <w:p w:rsidRDefault="00385D4B" w:rsidR="00385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5D4B" w:rsidR="00385D4B">
      <w:r>
        <w:separator/>
      </w:r>
    </w:p>
  </w:footnote>
  <w:footnote w:id="0" w:type="continuationSeparator">
    <w:p w:rsidRDefault="00385D4B" w:rsidR="00385D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652187">
      <w:t>165</w:t>
    </w:r>
    <w:r w:rsidRPr="00911ADC">
      <w:t>/</w:t>
    </w:r>
    <w:r w:rsidR="00FB4ECA">
      <w:t>1</w:t>
    </w:r>
    <w:r w:rsidR="00652187">
      <w:t>4</w:t>
    </w:r>
    <w:r w:rsidRPr="00911ADC">
      <w:t>-</w:t>
    </w:r>
    <w:r w:rsidR="00652187"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0BC"/>
    <w:rsid w:val="000122BA"/>
    <w:rsid w:val="00017AF0"/>
    <w:rsid w:val="0002020C"/>
    <w:rsid w:val="000229D8"/>
    <w:rsid w:val="00026635"/>
    <w:rsid w:val="00027602"/>
    <w:rsid w:val="00027CE0"/>
    <w:rsid w:val="000348AB"/>
    <w:rsid w:val="000364DF"/>
    <w:rsid w:val="000405EE"/>
    <w:rsid w:val="00040668"/>
    <w:rsid w:val="00053B6C"/>
    <w:rsid w:val="00056FC1"/>
    <w:rsid w:val="00067E0A"/>
    <w:rsid w:val="000724CF"/>
    <w:rsid w:val="00074C9A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19C1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3B25"/>
    <w:rsid w:val="00165342"/>
    <w:rsid w:val="001704E9"/>
    <w:rsid w:val="00192B3E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5F33"/>
    <w:rsid w:val="001E7217"/>
    <w:rsid w:val="0020498A"/>
    <w:rsid w:val="0021093B"/>
    <w:rsid w:val="00215B95"/>
    <w:rsid w:val="00220A2E"/>
    <w:rsid w:val="00220CE9"/>
    <w:rsid w:val="002229A2"/>
    <w:rsid w:val="0024067F"/>
    <w:rsid w:val="00243B46"/>
    <w:rsid w:val="00247D6C"/>
    <w:rsid w:val="002509EF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4F73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688B"/>
    <w:rsid w:val="002F7C41"/>
    <w:rsid w:val="002F7F8A"/>
    <w:rsid w:val="00300A71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85D4B"/>
    <w:rsid w:val="00387950"/>
    <w:rsid w:val="00393473"/>
    <w:rsid w:val="00394313"/>
    <w:rsid w:val="00395BCF"/>
    <w:rsid w:val="003961A6"/>
    <w:rsid w:val="003964C5"/>
    <w:rsid w:val="003A0363"/>
    <w:rsid w:val="003A6A3B"/>
    <w:rsid w:val="003A7AEE"/>
    <w:rsid w:val="003B2617"/>
    <w:rsid w:val="003B3BE7"/>
    <w:rsid w:val="003B7DBF"/>
    <w:rsid w:val="003C1275"/>
    <w:rsid w:val="003C6AAC"/>
    <w:rsid w:val="003D1B53"/>
    <w:rsid w:val="003D1D61"/>
    <w:rsid w:val="003D1E04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3589"/>
    <w:rsid w:val="003F52A9"/>
    <w:rsid w:val="00400590"/>
    <w:rsid w:val="004029BA"/>
    <w:rsid w:val="00405998"/>
    <w:rsid w:val="00405A06"/>
    <w:rsid w:val="00407073"/>
    <w:rsid w:val="004119ED"/>
    <w:rsid w:val="004134E8"/>
    <w:rsid w:val="004149F2"/>
    <w:rsid w:val="00415201"/>
    <w:rsid w:val="00423AA8"/>
    <w:rsid w:val="004249C5"/>
    <w:rsid w:val="00425555"/>
    <w:rsid w:val="004268D6"/>
    <w:rsid w:val="004308C5"/>
    <w:rsid w:val="00430D53"/>
    <w:rsid w:val="00431436"/>
    <w:rsid w:val="004329ED"/>
    <w:rsid w:val="00433E07"/>
    <w:rsid w:val="0043682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81299"/>
    <w:rsid w:val="004910FC"/>
    <w:rsid w:val="00497418"/>
    <w:rsid w:val="004A0702"/>
    <w:rsid w:val="004A31AE"/>
    <w:rsid w:val="004B1B79"/>
    <w:rsid w:val="004B1D2C"/>
    <w:rsid w:val="004B71E9"/>
    <w:rsid w:val="004C389F"/>
    <w:rsid w:val="004C3D70"/>
    <w:rsid w:val="004C6239"/>
    <w:rsid w:val="004C7E74"/>
    <w:rsid w:val="004D0F79"/>
    <w:rsid w:val="004D2AA7"/>
    <w:rsid w:val="004D6B27"/>
    <w:rsid w:val="004E1893"/>
    <w:rsid w:val="004E6563"/>
    <w:rsid w:val="004F0300"/>
    <w:rsid w:val="00500377"/>
    <w:rsid w:val="005011A8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657DA"/>
    <w:rsid w:val="00575ECC"/>
    <w:rsid w:val="005764A6"/>
    <w:rsid w:val="00577D70"/>
    <w:rsid w:val="00580799"/>
    <w:rsid w:val="0058666E"/>
    <w:rsid w:val="0059097B"/>
    <w:rsid w:val="005A00DF"/>
    <w:rsid w:val="005A38D5"/>
    <w:rsid w:val="005B0030"/>
    <w:rsid w:val="005B35FB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1EE"/>
    <w:rsid w:val="005E2CAD"/>
    <w:rsid w:val="005F0876"/>
    <w:rsid w:val="005F5707"/>
    <w:rsid w:val="005F69D3"/>
    <w:rsid w:val="006058A9"/>
    <w:rsid w:val="00610756"/>
    <w:rsid w:val="00610773"/>
    <w:rsid w:val="00611430"/>
    <w:rsid w:val="0061741E"/>
    <w:rsid w:val="00626BBF"/>
    <w:rsid w:val="00627177"/>
    <w:rsid w:val="00627A9F"/>
    <w:rsid w:val="0063515C"/>
    <w:rsid w:val="00650BC2"/>
    <w:rsid w:val="00652187"/>
    <w:rsid w:val="006539B7"/>
    <w:rsid w:val="00656E86"/>
    <w:rsid w:val="006607A5"/>
    <w:rsid w:val="00661AD2"/>
    <w:rsid w:val="006631A3"/>
    <w:rsid w:val="00664A26"/>
    <w:rsid w:val="00664DF4"/>
    <w:rsid w:val="006660D9"/>
    <w:rsid w:val="00667CBA"/>
    <w:rsid w:val="00667E3F"/>
    <w:rsid w:val="0067590C"/>
    <w:rsid w:val="0069031A"/>
    <w:rsid w:val="00690AFC"/>
    <w:rsid w:val="00694D06"/>
    <w:rsid w:val="006A3B16"/>
    <w:rsid w:val="006B2144"/>
    <w:rsid w:val="006B348E"/>
    <w:rsid w:val="006B4182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52A2"/>
    <w:rsid w:val="0070668E"/>
    <w:rsid w:val="00710E7A"/>
    <w:rsid w:val="00711CD9"/>
    <w:rsid w:val="007203D5"/>
    <w:rsid w:val="0072435F"/>
    <w:rsid w:val="00732289"/>
    <w:rsid w:val="00737B0F"/>
    <w:rsid w:val="00742325"/>
    <w:rsid w:val="0074642C"/>
    <w:rsid w:val="0075150C"/>
    <w:rsid w:val="00760470"/>
    <w:rsid w:val="0076151F"/>
    <w:rsid w:val="00762357"/>
    <w:rsid w:val="00764C8B"/>
    <w:rsid w:val="0077292D"/>
    <w:rsid w:val="00774C7F"/>
    <w:rsid w:val="007766F1"/>
    <w:rsid w:val="00777EA1"/>
    <w:rsid w:val="00780A69"/>
    <w:rsid w:val="00783FA0"/>
    <w:rsid w:val="00784233"/>
    <w:rsid w:val="00786ADC"/>
    <w:rsid w:val="00787BF7"/>
    <w:rsid w:val="00791781"/>
    <w:rsid w:val="00793CEF"/>
    <w:rsid w:val="007942B2"/>
    <w:rsid w:val="007A2B67"/>
    <w:rsid w:val="007A5DD1"/>
    <w:rsid w:val="007A5EEC"/>
    <w:rsid w:val="007B032A"/>
    <w:rsid w:val="007B03CC"/>
    <w:rsid w:val="007B6783"/>
    <w:rsid w:val="007B6C41"/>
    <w:rsid w:val="007D113D"/>
    <w:rsid w:val="007D1E43"/>
    <w:rsid w:val="007D6679"/>
    <w:rsid w:val="007E2856"/>
    <w:rsid w:val="007E36AA"/>
    <w:rsid w:val="007E5E32"/>
    <w:rsid w:val="007E6308"/>
    <w:rsid w:val="007F055F"/>
    <w:rsid w:val="007F0917"/>
    <w:rsid w:val="007F4160"/>
    <w:rsid w:val="007F6908"/>
    <w:rsid w:val="008060D1"/>
    <w:rsid w:val="00806EC6"/>
    <w:rsid w:val="0080712D"/>
    <w:rsid w:val="00812D13"/>
    <w:rsid w:val="008131FE"/>
    <w:rsid w:val="008133E4"/>
    <w:rsid w:val="008145A9"/>
    <w:rsid w:val="00814DC6"/>
    <w:rsid w:val="00832688"/>
    <w:rsid w:val="00832EEF"/>
    <w:rsid w:val="0084007A"/>
    <w:rsid w:val="0084642B"/>
    <w:rsid w:val="0084671C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3BC6"/>
    <w:rsid w:val="008A5FEA"/>
    <w:rsid w:val="008B174D"/>
    <w:rsid w:val="008B4949"/>
    <w:rsid w:val="008B6196"/>
    <w:rsid w:val="008C23D6"/>
    <w:rsid w:val="008C2540"/>
    <w:rsid w:val="008C46D5"/>
    <w:rsid w:val="008D3456"/>
    <w:rsid w:val="008D6C2B"/>
    <w:rsid w:val="008D7346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5741"/>
    <w:rsid w:val="00937282"/>
    <w:rsid w:val="00937B7A"/>
    <w:rsid w:val="00942886"/>
    <w:rsid w:val="00942A0B"/>
    <w:rsid w:val="00944E8E"/>
    <w:rsid w:val="0094618A"/>
    <w:rsid w:val="0094686E"/>
    <w:rsid w:val="00947883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865C9"/>
    <w:rsid w:val="00990004"/>
    <w:rsid w:val="00992570"/>
    <w:rsid w:val="0099546F"/>
    <w:rsid w:val="00995BAC"/>
    <w:rsid w:val="009964F2"/>
    <w:rsid w:val="009970BB"/>
    <w:rsid w:val="009A1642"/>
    <w:rsid w:val="009A3DD1"/>
    <w:rsid w:val="009A483D"/>
    <w:rsid w:val="009A640B"/>
    <w:rsid w:val="009B0345"/>
    <w:rsid w:val="009B4272"/>
    <w:rsid w:val="009C51A3"/>
    <w:rsid w:val="009C6770"/>
    <w:rsid w:val="009D10F3"/>
    <w:rsid w:val="009D178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71"/>
    <w:rsid w:val="00A720FA"/>
    <w:rsid w:val="00A73CD2"/>
    <w:rsid w:val="00A745D7"/>
    <w:rsid w:val="00A74750"/>
    <w:rsid w:val="00A815C3"/>
    <w:rsid w:val="00A83BAE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1170"/>
    <w:rsid w:val="00AD4003"/>
    <w:rsid w:val="00AD4B9B"/>
    <w:rsid w:val="00AD4C1E"/>
    <w:rsid w:val="00AD4F6E"/>
    <w:rsid w:val="00AD6D02"/>
    <w:rsid w:val="00AD73D5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37556"/>
    <w:rsid w:val="00B454DE"/>
    <w:rsid w:val="00B521C9"/>
    <w:rsid w:val="00B603E3"/>
    <w:rsid w:val="00B62BF4"/>
    <w:rsid w:val="00B67F13"/>
    <w:rsid w:val="00B70191"/>
    <w:rsid w:val="00B75955"/>
    <w:rsid w:val="00B821FD"/>
    <w:rsid w:val="00B8620C"/>
    <w:rsid w:val="00B91A75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46186"/>
    <w:rsid w:val="00C51AE5"/>
    <w:rsid w:val="00C6233C"/>
    <w:rsid w:val="00C64D86"/>
    <w:rsid w:val="00C71AAF"/>
    <w:rsid w:val="00C8102E"/>
    <w:rsid w:val="00C819DA"/>
    <w:rsid w:val="00C872C5"/>
    <w:rsid w:val="00C9378E"/>
    <w:rsid w:val="00C947DE"/>
    <w:rsid w:val="00CA4101"/>
    <w:rsid w:val="00CB2E3D"/>
    <w:rsid w:val="00CC1E5C"/>
    <w:rsid w:val="00CC6077"/>
    <w:rsid w:val="00CC6C3E"/>
    <w:rsid w:val="00CD3F8F"/>
    <w:rsid w:val="00CE173F"/>
    <w:rsid w:val="00CE1E94"/>
    <w:rsid w:val="00CE2609"/>
    <w:rsid w:val="00CE3671"/>
    <w:rsid w:val="00CE52EE"/>
    <w:rsid w:val="00CE6AF9"/>
    <w:rsid w:val="00CF227F"/>
    <w:rsid w:val="00CF5D43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515AB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6FE6"/>
    <w:rsid w:val="00D878A6"/>
    <w:rsid w:val="00D90DB4"/>
    <w:rsid w:val="00D91C8A"/>
    <w:rsid w:val="00D92763"/>
    <w:rsid w:val="00D92B89"/>
    <w:rsid w:val="00D92BCC"/>
    <w:rsid w:val="00D955A0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04A5F"/>
    <w:rsid w:val="00E126AB"/>
    <w:rsid w:val="00E374C6"/>
    <w:rsid w:val="00E408A7"/>
    <w:rsid w:val="00E44925"/>
    <w:rsid w:val="00E50023"/>
    <w:rsid w:val="00E601E2"/>
    <w:rsid w:val="00E63C94"/>
    <w:rsid w:val="00E708FB"/>
    <w:rsid w:val="00E74756"/>
    <w:rsid w:val="00E83617"/>
    <w:rsid w:val="00E8545B"/>
    <w:rsid w:val="00EA21CD"/>
    <w:rsid w:val="00EA2E04"/>
    <w:rsid w:val="00EA68D9"/>
    <w:rsid w:val="00EA70AE"/>
    <w:rsid w:val="00EA750A"/>
    <w:rsid w:val="00EB6B1E"/>
    <w:rsid w:val="00EC0042"/>
    <w:rsid w:val="00EC146E"/>
    <w:rsid w:val="00EC384F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2B48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1E2E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3CA3"/>
    <w:rsid w:val="00FE6F5F"/>
    <w:rsid w:val="00FE7F58"/>
    <w:rsid w:val="00FF2A41"/>
    <w:rsid w:val="00FF6056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90D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0D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D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D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D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90D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0D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D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D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D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5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3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87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21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018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90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2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02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79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42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68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548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18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538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26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4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62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63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784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56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92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075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719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594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356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342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260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udreg.pravosudje.hr/registar/f?p=150:28:0::NO:28:P28_SBT_MBS:0402590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25902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2590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2014.</izvorni_sadrzaj>
    <derivirana_varijabla naziv="DomainObject.Predmet.DatumOsnivanja_1">15.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siječnja 2015.</izvorni_sadrzaj>
    <derivirana_varijabla naziv="DomainObject.Predmet.DatumRjesavanja_1">8.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St-165/2014</izvorni_sadrzaj>
    <derivirana_varijabla naziv="DomainObject.Predmet.OznakaBroj_1">St-165/2014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M. D. d.o.o.  Viškovo</izvorni_sadrzaj>
    <derivirana_varijabla naziv="DomainObject.Predmet.ProtustrankaFormated_1">  G. M. D. d.o.o.  Viškovo</derivirana_varijabla>
  </DomainObject.Predmet.ProtustrankaFormated>
  <DomainObject.Predmet.ProtustrankaFormatedOIB>
    <izvorni_sadrzaj>  G. M. D. d.o.o.  Viškovo, OIB 01386228857</izvorni_sadrzaj>
    <derivirana_varijabla naziv="DomainObject.Predmet.ProtustrankaFormatedOIB_1">  G. M. D. d.o.o.  Viškovo, OIB 01386228857</derivirana_varijabla>
  </DomainObject.Predmet.ProtustrankaFormatedOIB>
  <DomainObject.Predmet.ProtustrankaFormatedWithAdress>
    <izvorni_sadrzaj> G. M. D. d.o.o.  Viškovo, Lučinići 34c, 51216 Viškovo</izvorni_sadrzaj>
    <derivirana_varijabla naziv="DomainObject.Predmet.ProtustrankaFormatedWithAdress_1"> G. M. D. d.o.o.  Viškovo, Lučinići 34c, 51216 Viškovo</derivirana_varijabla>
  </DomainObject.Predmet.ProtustrankaFormatedWithAdress>
  <DomainObject.Predmet.ProtustrankaFormatedWithAdressOIB>
    <izvorni_sadrzaj> G. M. D. d.o.o.  Viškovo, OIB 01386228857, Lučinići 34c, 51216 Viškovo</izvorni_sadrzaj>
    <derivirana_varijabla naziv="DomainObject.Predmet.ProtustrankaFormatedWithAdressOIB_1"> G. M. D. d.o.o.  Viškovo, OIB 01386228857, Lučinići 34c, 51216 Viškovo</derivirana_varijabla>
  </DomainObject.Predmet.ProtustrankaFormatedWithAdressOIB>
  <DomainObject.Predmet.ProtustrankaWithAdress>
    <izvorni_sadrzaj>G. M. D. d.o.o.  Viškovo Lučinići 34c, 51216 Viškovo</izvorni_sadrzaj>
    <derivirana_varijabla naziv="DomainObject.Predmet.ProtustrankaWithAdress_1">G. M. D. d.o.o.  Viškovo Lučinići 34c, 51216 Viškovo</derivirana_varijabla>
  </DomainObject.Predmet.ProtustrankaWithAdress>
  <DomainObject.Predmet.ProtustrankaWithAdressOIB>
    <izvorni_sadrzaj>G. M. D. d.o.o.  Viškovo, OIB 01386228857, Lučinići 34c, 51216 Viškovo</izvorni_sadrzaj>
    <derivirana_varijabla naziv="DomainObject.Predmet.ProtustrankaWithAdressOIB_1">G. M. D. d.o.o.  Viškovo, OIB 01386228857, Lučinići 34c, 51216 Viškovo</derivirana_varijabla>
  </DomainObject.Predmet.ProtustrankaWithAdressOIB>
  <DomainObject.Predmet.ProtustrankaNazivFormated>
    <izvorni_sadrzaj>G. M. D. d.o.o.  Viškovo</izvorni_sadrzaj>
    <derivirana_varijabla naziv="DomainObject.Predmet.ProtustrankaNazivFormated_1">G. M. D. d.o.o.  Viškovo</derivirana_varijabla>
  </DomainObject.Predmet.ProtustrankaNazivFormated>
  <DomainObject.Predmet.ProtustrankaNazivFormatedOIB>
    <izvorni_sadrzaj>G. M. D. d.o.o.  Viškovo, OIB 01386228857</izvorni_sadrzaj>
    <derivirana_varijabla naziv="DomainObject.Predmet.ProtustrankaNazivFormatedOIB_1">G. M. D. d.o.o.  Viškovo, OIB 01386228857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 M. D. d.o.o.  Viškovo</item>
    </izvorni_sadrzaj>
    <derivirana_varijabla naziv="DomainObject.Predmet.ProtuStrankaListFormated_1">
      <item>G. M. D. d.o.o.  Viškovo</item>
    </derivirana_varijabla>
  </DomainObject.Predmet.ProtuStrankaListFormated>
  <DomainObject.Predmet.ProtuStrankaListFormatedOIB>
    <izvorni_sadrzaj>
      <item>G. M. D. d.o.o.  Viškovo, OIB 01386228857</item>
    </izvorni_sadrzaj>
    <derivirana_varijabla naziv="DomainObject.Predmet.ProtuStrankaListFormatedOIB_1">
      <item>G. M. D. d.o.o.  Viškovo, OIB 01386228857</item>
    </derivirana_varijabla>
  </DomainObject.Predmet.ProtuStrankaListFormatedOIB>
  <DomainObject.Predmet.ProtuStrankaListFormatedWithAdress>
    <izvorni_sadrzaj>
      <item>G. M. D. d.o.o.  Viškovo, Lučinići 34c, 51216 Viškovo</item>
    </izvorni_sadrzaj>
    <derivirana_varijabla naziv="DomainObject.Predmet.ProtuStrankaListFormatedWithAdress_1">
      <item>G. M. D. d.o.o.  Viškovo, Lučinići 34c, 51216 Viškovo</item>
    </derivirana_varijabla>
  </DomainObject.Predmet.ProtuStrankaListFormatedWithAdress>
  <DomainObject.Predmet.ProtuStrankaListFormatedWithAdressOIB>
    <izvorni_sadrzaj>
      <item>G. M. D. d.o.o.  Viškovo, OIB 01386228857, Lučinići 34c, 51216 Viškovo</item>
    </izvorni_sadrzaj>
    <derivirana_varijabla naziv="DomainObject.Predmet.ProtuStrankaListFormatedWithAdressOIB_1">
      <item>G. M. D. d.o.o.  Viškovo, OIB 01386228857, Lučinići 34c, 51216 Viškovo</item>
    </derivirana_varijabla>
  </DomainObject.Predmet.ProtuStrankaListFormatedWithAdressOIB>
  <DomainObject.Predmet.ProtuStrankaListNazivFormated>
    <izvorni_sadrzaj>
      <item>G. M. D. d.o.o.  Viškovo</item>
    </izvorni_sadrzaj>
    <derivirana_varijabla naziv="DomainObject.Predmet.ProtuStrankaListNazivFormated_1">
      <item>G. M. D. d.o.o.  Viškovo</item>
    </derivirana_varijabla>
  </DomainObject.Predmet.ProtuStrankaListNazivFormated>
  <DomainObject.Predmet.ProtuStrankaListNazivFormatedOIB>
    <izvorni_sadrzaj>
      <item>G. M. D. d.o.o.  Viškovo, OIB 01386228857</item>
    </izvorni_sadrzaj>
    <derivirana_varijabla naziv="DomainObject.Predmet.ProtuStrankaListNazivFormatedOIB_1">
      <item>G. M. D. d.o.o.  Viškovo, OIB 01386228857</item>
    </derivirana_varijabla>
  </DomainObject.Predmet.ProtuStrankaListNazivFormatedOIB>
  <DomainObject.Predmet.OstaliListFormated>
    <izvorni_sadrzaj>
      <item>Marina Ljepojević</item>
    </izvorni_sadrzaj>
    <derivirana_varijabla naziv="DomainObject.Predmet.OstaliListFormated_1">
      <item>Marina Ljepojević</item>
    </derivirana_varijabla>
  </DomainObject.Predmet.OstaliListFormated>
  <DomainObject.Predmet.OstaliListFormatedOIB>
    <izvorni_sadrzaj>
      <item>Marina Ljepojević, OIB 49352569575</item>
    </izvorni_sadrzaj>
    <derivirana_varijabla naziv="DomainObject.Predmet.OstaliListFormatedOIB_1">
      <item>Marina Ljepojević, OIB 49352569575</item>
    </derivirana_varijabla>
  </DomainObject.Predmet.OstaliListFormatedOIB>
  <DomainObject.Predmet.OstaliListFormatedWithAdress>
    <izvorni_sadrzaj>
      <item>Marina Ljepojević, Lučinći 34 c, Marinići, 51216 Viškovo</item>
    </izvorni_sadrzaj>
    <derivirana_varijabla naziv="DomainObject.Predmet.OstaliListFormatedWithAdress_1">
      <item>Marina Ljepojević, Lučinći 34 c, Marinići, 51216 Viškovo</item>
    </derivirana_varijabla>
  </DomainObject.Predmet.OstaliListFormatedWithAdress>
  <DomainObject.Predmet.OstaliListFormatedWithAdressOIB>
    <izvorni_sadrzaj>
      <item>Marina Ljepojević, OIB 49352569575, Lučinći 34 c, Marinići, 51216 Viškovo</item>
    </izvorni_sadrzaj>
    <derivirana_varijabla naziv="DomainObject.Predmet.OstaliListFormatedWithAdressOIB_1">
      <item>Marina Ljepojević, OIB 49352569575, Lučinći 34 c, Marinići, 51216 Viškovo</item>
    </derivirana_varijabla>
  </DomainObject.Predmet.OstaliListFormatedWithAdressOIB>
  <DomainObject.Predmet.OstaliListNazivFormated>
    <izvorni_sadrzaj>
      <item>Marina Ljepojević</item>
    </izvorni_sadrzaj>
    <derivirana_varijabla naziv="DomainObject.Predmet.OstaliListNazivFormated_1">
      <item>Marina Ljepojević</item>
    </derivirana_varijabla>
  </DomainObject.Predmet.OstaliListNazivFormated>
  <DomainObject.Predmet.OstaliListNazivFormatedOIB>
    <izvorni_sadrzaj>
      <item>Marina Ljepojević, OIB 49352569575</item>
    </izvorni_sadrzaj>
    <derivirana_varijabla naziv="DomainObject.Predmet.OstaliListNazivFormatedOIB_1">
      <item>Marina Ljepojević, OIB 49352569575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 M. D. d.o.o.  Viškovo</izvorni_sadrzaj>
    <derivirana_varijabla naziv="DomainObject.Predmet.ProtustrankaIDrugi_1">G. M. D.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 M. D. d.o.o.  Viškovo, OIB 01386228857, Lučinići 34c, 51216 Viškovo</izvorni_sadrzaj>
    <derivirana_varijabla naziv="DomainObject.Predmet.ProtustrankaIDrugiAdressOIB_1">G. M. D. d.o.o.  Viškovo, OIB 01386228857, Lučinići 34c,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siječnja 2015.</izvorni_sadrzaj>
    <derivirana_varijabla naziv="DomainObject.Predmet.OdlukaRjesenje.DatumDonosenjaOdluke_1">2. siječnja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St-165/2014-15</izvorni_sadrzaj>
    <derivirana_varijabla naziv="DomainObject.Predmet.OdlukaRjesenje.Oznaka_1">St-165/2014-15</derivirana_varijabla>
  </DomainObject.Predmet.OdlukaRjesenje.Oznaka>
  <DomainObject.Predmet.SudioniciListNaziv>
    <izvorni_sadrzaj>
      <item>FINA  Rijeka</item>
      <item>G. M. D. d.o.o.  Viškovo</item>
      <item>Marina Ljepojević</item>
    </izvorni_sadrzaj>
    <derivirana_varijabla naziv="DomainObject.Predmet.SudioniciListNaziv_1">
      <item>FINA  Rijeka</item>
      <item>G. M. D. d.o.o.  Viškovo</item>
      <item>Marina Ljepojević</item>
    </derivirana_varijabla>
  </DomainObject.Predmet.SudioniciListNaziv>
  <DomainObject.Predmet.SudioniciListAdressOIB>
    <izvorni_sadrzaj>
      <item>FINA  Rijeka, OIB 85821130368, Frana Kurelca 8,51000 Rijeka</item>
      <item>G. M. D. d.o.o.  Viškovo, OIB 01386228857, Lučinići 34c,51216 Viškovo</item>
      <item>Marina Ljepojević, OIB 49352569575, Lučinći 34 c, Marinići,51216 Viškovo</item>
    </izvorni_sadrzaj>
    <derivirana_varijabla naziv="DomainObject.Predmet.SudioniciListAdressOIB_1">
      <item>FINA  Rijeka, OIB 85821130368, Frana Kurelca 8,51000 Rijeka</item>
      <item>G. M. D. d.o.o.  Viškovo, OIB 01386228857, Lučinići 34c,51216 Viškovo</item>
      <item>Marina Ljepojević, OIB 49352569575, Lučinći 34 c, Marinići,51216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01386228857</item>
      <item>, OIB 49352569575</item>
    </izvorni_sadrzaj>
    <derivirana_varijabla naziv="DomainObject.Predmet.SudioniciListNazivOIB_1">
      <item>, OIB 85821130368</item>
      <item>, OIB 01386228857</item>
      <item>, OIB 49352569575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194</properties:Words>
  <properties:Characters>922</properties:Characters>
  <properties:Lines>32</properties:Lines>
  <properties:Paragraphs>10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2015-10-12T08:21:00Z</dcterms:created>
  <dc:creator>skrapic</dc:creator>
  <cp:lastModifiedBy>Sonja Krapić</cp:lastModifiedBy>
  <cp:lastPrinted>2015-10-01T07:25:00Z</cp:lastPrinted>
  <dcterms:modified xmlns:xsi="http://www.w3.org/2001/XMLSchema-instance" xsi:type="dcterms:W3CDTF">2015-10-12T08:38:00Z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