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2b8b" w14:paraId="1992b8b" w:rsidRDefault="001A1794" w:rsidP="001A1794" w:rsidR="00101D7C" w:rsidRPr="0001636A">
      <w:pPr>
        <w15:collapsed w:val="false"/>
        <w:rPr>
          <w:rFonts w:hAnsi="Times New Roman" w:ascii="Times New Roman"/>
        </w:rPr>
      </w:pPr>
      <w:bookmarkStart w:name="_GoBack" w:id="0"/>
      <w:bookmarkEnd w:id="0"/>
      <w:r w:rsidRPr="0001636A">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101D7C" w:rsidRPr="0001636A">
        <w:rPr>
          <w:rFonts w:hAnsi="Times New Roman" w:ascii="Times New Roman"/>
        </w:rPr>
        <w:t xml:space="preserve">                                                               </w:t>
      </w:r>
      <w:r w:rsidRPr="0001636A">
        <w:rPr>
          <w:rFonts w:hAnsi="Times New Roman" w:ascii="Times New Roman"/>
        </w:rPr>
        <w:t xml:space="preserve">                              </w:t>
      </w:r>
      <w:r w:rsidR="00101D7C" w:rsidRPr="0001636A">
        <w:rPr>
          <w:rFonts w:hAnsi="Times New Roman" w:ascii="Times New Roman"/>
        </w:rPr>
        <w:t xml:space="preserve"> 3  St-1637</w:t>
      </w:r>
      <w:r w:rsidRPr="0001636A">
        <w:rPr>
          <w:rFonts w:hAnsi="Times New Roman" w:ascii="Times New Roman"/>
        </w:rPr>
        <w:t>/</w:t>
      </w:r>
      <w:r w:rsidR="00101D7C" w:rsidRPr="0001636A">
        <w:rPr>
          <w:rFonts w:hAnsi="Times New Roman" w:ascii="Times New Roman"/>
        </w:rPr>
        <w:t>11</w:t>
      </w:r>
    </w:p>
    <w:p w:rsidRDefault="00101D7C" w:rsidP="00101D7C" w:rsidR="00101D7C" w:rsidRPr="0001636A">
      <w:pPr>
        <w:rPr>
          <w:rFonts w:hAnsi="Times New Roman" w:ascii="Times New Roman"/>
        </w:rPr>
      </w:pPr>
    </w:p>
    <w:p w:rsidRDefault="00101D7C" w:rsidP="00101D7C" w:rsidR="00101D7C" w:rsidRPr="0001636A">
      <w:pPr>
        <w:rPr>
          <w:rFonts w:hAnsi="Times New Roman" w:ascii="Times New Roman"/>
        </w:rPr>
      </w:pPr>
      <w:r w:rsidRPr="0001636A">
        <w:rPr>
          <w:rFonts w:hAnsi="Times New Roman" w:ascii="Times New Roman"/>
        </w:rPr>
        <w:t>REPUBLIKA HRVATSKA</w:t>
      </w:r>
    </w:p>
    <w:p w:rsidRDefault="00101D7C" w:rsidP="00101D7C" w:rsidR="00101D7C" w:rsidRPr="0001636A">
      <w:pPr>
        <w:rPr>
          <w:rFonts w:hAnsi="Times New Roman" w:ascii="Times New Roman"/>
        </w:rPr>
      </w:pPr>
      <w:r w:rsidRPr="0001636A">
        <w:rPr>
          <w:rFonts w:hAnsi="Times New Roman" w:ascii="Times New Roman"/>
        </w:rPr>
        <w:t>TRGOVAČKI SUD U ZAGREBU</w:t>
      </w:r>
    </w:p>
    <w:p w:rsidRDefault="00101D7C" w:rsidP="00101D7C" w:rsidR="00101D7C" w:rsidRPr="0001636A">
      <w:pPr>
        <w:rPr>
          <w:rFonts w:hAnsi="Times New Roman" w:ascii="Times New Roman"/>
        </w:rPr>
      </w:pPr>
      <w:r w:rsidRPr="0001636A">
        <w:rPr>
          <w:rFonts w:hAnsi="Times New Roman" w:ascii="Times New Roman"/>
        </w:rPr>
        <w:t xml:space="preserve">STALNA SLUŽBA </w:t>
      </w:r>
    </w:p>
    <w:p w:rsidRDefault="00101D7C" w:rsidP="00101D7C" w:rsidR="00101D7C" w:rsidRPr="0001636A">
      <w:pPr>
        <w:rPr>
          <w:rFonts w:hAnsi="Times New Roman" w:ascii="Times New Roman"/>
        </w:rPr>
      </w:pPr>
      <w:r w:rsidRPr="0001636A">
        <w:rPr>
          <w:rFonts w:hAnsi="Times New Roman" w:ascii="Times New Roman"/>
        </w:rPr>
        <w:t xml:space="preserve">Karlovac, </w:t>
      </w:r>
      <w:r w:rsidR="001A1794" w:rsidRPr="0001636A">
        <w:rPr>
          <w:rFonts w:hAnsi="Times New Roman" w:ascii="Times New Roman"/>
        </w:rPr>
        <w:t xml:space="preserve">Ljudevita Šestića 4 </w:t>
      </w:r>
    </w:p>
    <w:p w:rsidRDefault="00101D7C" w:rsidP="00101D7C" w:rsidR="00101D7C" w:rsidRPr="0001636A">
      <w:pPr>
        <w:rPr>
          <w:rFonts w:hAnsi="Times New Roman" w:ascii="Times New Roman"/>
        </w:rPr>
      </w:pPr>
    </w:p>
    <w:p w:rsidRDefault="001A1794" w:rsidP="001A1794" w:rsidR="00101D7C" w:rsidRPr="0001636A">
      <w:pPr>
        <w:jc w:val="center"/>
        <w:rPr>
          <w:rFonts w:hAnsi="Times New Roman" w:ascii="Times New Roman"/>
        </w:rPr>
      </w:pPr>
      <w:r w:rsidRPr="0001636A">
        <w:rPr>
          <w:rFonts w:hAnsi="Times New Roman" w:ascii="Times New Roman"/>
        </w:rPr>
        <w:t>R E P U B L I K A  H R V A T S K A</w:t>
      </w:r>
    </w:p>
    <w:p w:rsidRDefault="00101D7C" w:rsidP="00101D7C" w:rsidR="00101D7C">
      <w:pPr>
        <w:jc w:val="center"/>
        <w:rPr>
          <w:rFonts w:hAnsi="Times New Roman" w:ascii="Times New Roman"/>
        </w:rPr>
      </w:pPr>
      <w:r w:rsidRPr="0001636A">
        <w:rPr>
          <w:rFonts w:hAnsi="Times New Roman" w:ascii="Times New Roman"/>
        </w:rPr>
        <w:t>Z A K L J U Č A K</w:t>
      </w:r>
    </w:p>
    <w:p w:rsidRDefault="00101D7C" w:rsidP="00B454FB" w:rsidR="00101D7C" w:rsidRPr="0001636A">
      <w:pPr>
        <w:jc w:val="both"/>
        <w:rPr>
          <w:rFonts w:hAnsi="Times New Roman" w:ascii="Times New Roman"/>
        </w:rPr>
      </w:pPr>
      <w:r w:rsidRPr="0001636A">
        <w:rPr>
          <w:rFonts w:hAnsi="Times New Roman" w:ascii="Times New Roman"/>
        </w:rPr>
        <w:t xml:space="preserve"> Trgovački sud u Zagrebu, Stalna služba, po stečajnom sucu Vesni Fundurulić Perišin, u stečajnom postupku nad dužnikom SLUNJČICA d.d. u stečaju Slunj, Stara cesta 2, OIB: 48969228893, MBS: 020023292,  </w:t>
      </w:r>
      <w:r w:rsidR="00773DC8" w:rsidRPr="0001636A">
        <w:rPr>
          <w:rFonts w:hAnsi="Times New Roman" w:ascii="Times New Roman"/>
        </w:rPr>
        <w:t>30. studenog</w:t>
      </w:r>
      <w:r w:rsidRPr="0001636A">
        <w:rPr>
          <w:rFonts w:hAnsi="Times New Roman" w:ascii="Times New Roman"/>
        </w:rPr>
        <w:t xml:space="preserve"> 2015.</w:t>
      </w:r>
    </w:p>
    <w:p w:rsidRDefault="00101D7C" w:rsidP="00101D7C" w:rsidR="00101D7C" w:rsidRPr="0001636A">
      <w:pPr>
        <w:rPr>
          <w:rFonts w:hAnsi="Times New Roman" w:ascii="Times New Roman"/>
        </w:rPr>
      </w:pPr>
    </w:p>
    <w:p w:rsidRDefault="00101D7C" w:rsidP="00101D7C" w:rsidR="00101D7C" w:rsidRPr="0001636A">
      <w:pPr>
        <w:jc w:val="center"/>
        <w:rPr>
          <w:rFonts w:hAnsi="Times New Roman" w:ascii="Times New Roman"/>
        </w:rPr>
      </w:pPr>
      <w:r w:rsidRPr="0001636A">
        <w:rPr>
          <w:rFonts w:hAnsi="Times New Roman" w:ascii="Times New Roman"/>
        </w:rPr>
        <w:t>z a k l j u č i o   j e</w:t>
      </w:r>
    </w:p>
    <w:p w:rsidRDefault="00101D7C" w:rsidP="00101D7C" w:rsidR="00101D7C" w:rsidRPr="0001636A">
      <w:pPr>
        <w:rPr>
          <w:rFonts w:hAnsi="Times New Roman" w:ascii="Times New Roman"/>
        </w:rPr>
      </w:pPr>
    </w:p>
    <w:p w:rsidRDefault="0001636A" w:rsidP="0001636A" w:rsidR="0001636A" w:rsidRPr="0001636A">
      <w:pPr>
        <w:rPr>
          <w:rFonts w:hAnsi="Times New Roman" w:ascii="Times New Roman"/>
        </w:rPr>
      </w:pPr>
      <w:r>
        <w:rPr>
          <w:rFonts w:hAnsi="Times New Roman" w:ascii="Times New Roman"/>
        </w:rPr>
        <w:t>I.</w:t>
      </w:r>
      <w:r w:rsidRPr="0001636A">
        <w:rPr>
          <w:rFonts w:hAnsi="Times New Roman" w:ascii="Times New Roman"/>
        </w:rPr>
        <w:t>Određuje za ročište za diobu kupovnine nekretnine stečajnog dužnika i to:</w:t>
      </w:r>
    </w:p>
    <w:p w:rsidRDefault="0001636A" w:rsidP="0001636A" w:rsidR="0001636A" w:rsidRPr="0001636A">
      <w:pPr>
        <w:rPr>
          <w:rFonts w:hAnsi="Times New Roman" w:ascii="Times New Roman"/>
        </w:rPr>
      </w:pPr>
      <w:r w:rsidRPr="0001636A">
        <w:rPr>
          <w:rFonts w:hAnsi="Times New Roman" w:ascii="Times New Roman"/>
        </w:rPr>
        <w:t xml:space="preserve">- kč.br. </w:t>
      </w:r>
      <w:r>
        <w:rPr>
          <w:rFonts w:hAnsi="Times New Roman" w:ascii="Times New Roman"/>
        </w:rPr>
        <w:t xml:space="preserve">342/5 – pašnjak Osoje, u površini od 3615 m2 (5 rali i 512 čhv) </w:t>
      </w:r>
      <w:r w:rsidRPr="0001636A">
        <w:rPr>
          <w:rFonts w:hAnsi="Times New Roman" w:ascii="Times New Roman"/>
        </w:rPr>
        <w:t xml:space="preserve"> upisana u z.k. ul. </w:t>
      </w:r>
      <w:r>
        <w:rPr>
          <w:rFonts w:hAnsi="Times New Roman" w:ascii="Times New Roman"/>
        </w:rPr>
        <w:t>314 k.o. Veljun</w:t>
      </w:r>
    </w:p>
    <w:p w:rsidRDefault="0001636A" w:rsidP="0001636A" w:rsidR="0001636A" w:rsidRPr="0001636A">
      <w:pPr>
        <w:pStyle w:val="Odlomakpopisa"/>
        <w:ind w:left="1020"/>
        <w:rPr>
          <w:rFonts w:hAnsi="Times New Roman" w:ascii="Times New Roman"/>
        </w:rPr>
      </w:pPr>
      <w:r w:rsidRPr="0001636A">
        <w:rPr>
          <w:rFonts w:hAnsi="Times New Roman" w:ascii="Times New Roman"/>
        </w:rPr>
        <w:t xml:space="preserve"> </w:t>
      </w:r>
    </w:p>
    <w:p w:rsidRDefault="0001636A" w:rsidP="0001636A" w:rsidR="0001636A" w:rsidRPr="0001636A">
      <w:pPr>
        <w:pStyle w:val="Odlomakpopisa"/>
        <w:jc w:val="center"/>
        <w:rPr>
          <w:rFonts w:hAnsi="Times New Roman" w:ascii="Times New Roman"/>
        </w:rPr>
      </w:pPr>
      <w:r w:rsidRPr="0001636A">
        <w:rPr>
          <w:rFonts w:hAnsi="Times New Roman" w:ascii="Times New Roman"/>
        </w:rPr>
        <w:t>za dan 11. siječnja 2016. u 11,45 sati</w:t>
      </w:r>
    </w:p>
    <w:p w:rsidRDefault="0001636A" w:rsidP="0001636A" w:rsidR="0001636A" w:rsidRPr="0001636A">
      <w:pPr>
        <w:jc w:val="center"/>
        <w:rPr>
          <w:rFonts w:hAnsi="Times New Roman" w:ascii="Times New Roman"/>
        </w:rPr>
      </w:pPr>
    </w:p>
    <w:p w:rsidRDefault="0001636A" w:rsidP="0001636A" w:rsidR="0001636A" w:rsidRPr="0001636A">
      <w:pPr>
        <w:jc w:val="both"/>
        <w:rPr>
          <w:rFonts w:hAnsi="Times New Roman" w:ascii="Times New Roman"/>
        </w:rPr>
      </w:pPr>
      <w:r w:rsidRPr="0001636A">
        <w:rPr>
          <w:rFonts w:hAnsi="Times New Roman" w:ascii="Times New Roman"/>
        </w:rPr>
        <w:t>II. Na ročište se dostavom ovog zaključka pozivaju:</w:t>
      </w:r>
    </w:p>
    <w:p w:rsidRDefault="0001636A" w:rsidP="0001636A" w:rsidR="0001636A" w:rsidRPr="0001636A">
      <w:pPr>
        <w:jc w:val="both"/>
        <w:rPr>
          <w:rFonts w:hAnsi="Times New Roman" w:ascii="Times New Roman"/>
        </w:rPr>
      </w:pPr>
      <w:r w:rsidRPr="0001636A">
        <w:rPr>
          <w:rFonts w:hAnsi="Times New Roman" w:ascii="Times New Roman"/>
        </w:rPr>
        <w:t>-stečajni upravitelj Vladimir Špehar</w:t>
      </w:r>
    </w:p>
    <w:p w:rsidRDefault="0001636A" w:rsidP="00361D7E" w:rsidR="0001636A">
      <w:pPr>
        <w:jc w:val="both"/>
        <w:rPr>
          <w:rFonts w:hAnsi="Times New Roman" w:ascii="Times New Roman"/>
        </w:rPr>
      </w:pPr>
      <w:r w:rsidRPr="0001636A">
        <w:rPr>
          <w:rFonts w:hAnsi="Times New Roman" w:ascii="Times New Roman"/>
        </w:rPr>
        <w:t xml:space="preserve">- razlučni vjerovnik </w:t>
      </w:r>
      <w:r w:rsidR="00361D7E">
        <w:rPr>
          <w:rFonts w:hAnsi="Times New Roman" w:ascii="Times New Roman"/>
        </w:rPr>
        <w:t>RH, Ministarstvo financija, Porezna uprava, Područni ured Karlovac</w:t>
      </w:r>
    </w:p>
    <w:p w:rsidRDefault="0001636A" w:rsidP="0001636A" w:rsidR="0001636A" w:rsidRPr="0001636A">
      <w:pPr>
        <w:jc w:val="both"/>
        <w:rPr>
          <w:rFonts w:hAnsi="Times New Roman" w:ascii="Times New Roman"/>
        </w:rPr>
      </w:pPr>
    </w:p>
    <w:p w:rsidRDefault="00361D7E" w:rsidP="0001636A" w:rsidR="0001636A" w:rsidRPr="0001636A">
      <w:pPr>
        <w:jc w:val="both"/>
        <w:rPr>
          <w:rFonts w:hAnsi="Times New Roman" w:ascii="Times New Roman"/>
        </w:rPr>
      </w:pPr>
      <w:r>
        <w:rPr>
          <w:rFonts w:hAnsi="Times New Roman" w:ascii="Times New Roman"/>
        </w:rPr>
        <w:t>III. Osnov</w:t>
      </w:r>
      <w:r w:rsidR="0001636A" w:rsidRPr="0001636A">
        <w:rPr>
          <w:rFonts w:hAnsi="Times New Roman" w:ascii="Times New Roman"/>
        </w:rPr>
        <w:t>, visinu i isplat</w:t>
      </w:r>
      <w:r>
        <w:rPr>
          <w:rFonts w:hAnsi="Times New Roman" w:ascii="Times New Roman"/>
        </w:rPr>
        <w:t>n</w:t>
      </w:r>
      <w:r w:rsidR="0001636A" w:rsidRPr="0001636A">
        <w:rPr>
          <w:rFonts w:hAnsi="Times New Roman" w:ascii="Times New Roman"/>
        </w:rPr>
        <w:t xml:space="preserve">i red tražbine vjerovnici mogu prijaviti pismeno do ročišta za diobu, ili na samom ročištu. </w:t>
      </w:r>
    </w:p>
    <w:p w:rsidRDefault="0001636A" w:rsidP="0001636A" w:rsidR="0001636A" w:rsidRPr="0001636A">
      <w:pPr>
        <w:jc w:val="both"/>
        <w:rPr>
          <w:rFonts w:hAnsi="Times New Roman" w:ascii="Times New Roman"/>
        </w:rPr>
      </w:pPr>
      <w:r w:rsidRPr="0001636A">
        <w:rPr>
          <w:rFonts w:hAnsi="Times New Roman" w:ascii="Times New Roman"/>
        </w:rPr>
        <w:t>UPOZORENJA:</w:t>
      </w:r>
    </w:p>
    <w:p w:rsidRDefault="0001636A" w:rsidP="0001636A" w:rsidR="0001636A" w:rsidRPr="0001636A">
      <w:pPr>
        <w:pStyle w:val="Odlomakpopisa"/>
        <w:numPr>
          <w:ilvl w:val="0"/>
          <w:numId w:val="10"/>
        </w:numPr>
        <w:jc w:val="both"/>
        <w:rPr>
          <w:rFonts w:hAnsi="Times New Roman" w:ascii="Times New Roman"/>
        </w:rPr>
      </w:pPr>
      <w:r w:rsidRPr="0001636A">
        <w:rPr>
          <w:rFonts w:hAnsi="Times New Roman" w:ascii="Times New Roman"/>
        </w:rPr>
        <w:t>tražbina se ne može prijaviti nakon održanog ročišta za diobu</w:t>
      </w:r>
    </w:p>
    <w:p w:rsidRDefault="0001636A" w:rsidP="0001636A" w:rsidR="0001636A" w:rsidRPr="0001636A">
      <w:pPr>
        <w:pStyle w:val="Odlomakpopisa"/>
        <w:numPr>
          <w:ilvl w:val="0"/>
          <w:numId w:val="10"/>
        </w:numPr>
        <w:jc w:val="both"/>
        <w:rPr>
          <w:rFonts w:hAnsi="Times New Roman" w:ascii="Times New Roman"/>
        </w:rPr>
      </w:pPr>
      <w:r w:rsidRPr="0001636A">
        <w:rPr>
          <w:rFonts w:hAnsi="Times New Roman" w:ascii="Times New Roman"/>
        </w:rPr>
        <w:t>tražbina vjerovnika koji ne podnesu prijave ili ne dođu na ročište za diobu uzet će se prema stanju koje proizlazi iz zemljišne knjige i spisa.</w:t>
      </w:r>
    </w:p>
    <w:p w:rsidRDefault="0001636A" w:rsidP="0001636A" w:rsidR="0001636A" w:rsidRPr="0001636A">
      <w:pPr>
        <w:pStyle w:val="Odlomakpopisa"/>
        <w:numPr>
          <w:ilvl w:val="0"/>
          <w:numId w:val="10"/>
        </w:numPr>
        <w:jc w:val="both"/>
        <w:rPr>
          <w:rFonts w:hAnsi="Times New Roman" w:ascii="Times New Roman"/>
        </w:rPr>
      </w:pPr>
      <w:r w:rsidRPr="0001636A">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01636A" w:rsidP="0001636A" w:rsidR="0001636A" w:rsidRPr="0001636A">
      <w:pPr>
        <w:pStyle w:val="Odlomakpopisa"/>
        <w:numPr>
          <w:ilvl w:val="0"/>
          <w:numId w:val="10"/>
        </w:numPr>
        <w:jc w:val="both"/>
        <w:rPr>
          <w:rFonts w:hAnsi="Times New Roman" w:ascii="Times New Roman"/>
        </w:rPr>
      </w:pPr>
      <w:r w:rsidRPr="0001636A">
        <w:rPr>
          <w:rFonts w:hAnsi="Times New Roman" w:ascii="Times New Roman"/>
        </w:rPr>
        <w:t>nakon održanog ročišta za diobu ne može se osporavati tražbina, njezina visina i red namirenja</w:t>
      </w:r>
    </w:p>
    <w:p w:rsidRDefault="0001636A" w:rsidP="0001636A" w:rsidR="0001636A" w:rsidRPr="0001636A">
      <w:pPr>
        <w:jc w:val="center"/>
        <w:rPr>
          <w:rFonts w:hAnsi="Times New Roman" w:ascii="Times New Roman"/>
        </w:rPr>
      </w:pPr>
      <w:r w:rsidRPr="0001636A">
        <w:rPr>
          <w:rFonts w:hAnsi="Times New Roman" w:ascii="Times New Roman"/>
        </w:rPr>
        <w:t xml:space="preserve">U Karlovcu </w:t>
      </w:r>
      <w:r w:rsidR="00361D7E">
        <w:rPr>
          <w:rFonts w:hAnsi="Times New Roman" w:ascii="Times New Roman"/>
        </w:rPr>
        <w:t>30. studenog</w:t>
      </w:r>
      <w:r w:rsidRPr="0001636A">
        <w:rPr>
          <w:rFonts w:hAnsi="Times New Roman" w:ascii="Times New Roman"/>
        </w:rPr>
        <w:t xml:space="preserve"> 2015.</w:t>
      </w:r>
    </w:p>
    <w:p w:rsidRDefault="0001636A" w:rsidP="0001636A" w:rsidR="0001636A" w:rsidRPr="0001636A">
      <w:pPr>
        <w:rPr>
          <w:rFonts w:hAnsi="Times New Roman" w:ascii="Times New Roman"/>
        </w:rPr>
      </w:pPr>
    </w:p>
    <w:p w:rsidRDefault="0001636A" w:rsidP="0001636A" w:rsidR="0001636A" w:rsidRPr="0001636A">
      <w:pPr>
        <w:jc w:val="right"/>
        <w:rPr>
          <w:rFonts w:hAnsi="Times New Roman" w:ascii="Times New Roman"/>
        </w:rPr>
      </w:pPr>
      <w:r w:rsidRPr="0001636A">
        <w:rPr>
          <w:rFonts w:hAnsi="Times New Roman" w:ascii="Times New Roman"/>
        </w:rPr>
        <w:t>STEČAJNI SUDAC:</w:t>
      </w:r>
    </w:p>
    <w:p w:rsidRDefault="0001636A" w:rsidP="0001636A" w:rsidR="0001636A">
      <w:pPr>
        <w:jc w:val="right"/>
        <w:rPr>
          <w:rFonts w:hAnsi="Times New Roman" w:ascii="Times New Roman"/>
        </w:rPr>
      </w:pPr>
      <w:r w:rsidRPr="0001636A">
        <w:rPr>
          <w:rFonts w:hAnsi="Times New Roman" w:ascii="Times New Roman"/>
        </w:rPr>
        <w:t>Vesna Fundurulić Perišin</w:t>
      </w:r>
      <w:r w:rsidR="00C21C40">
        <w:rPr>
          <w:rFonts w:hAnsi="Times New Roman" w:ascii="Times New Roman"/>
        </w:rPr>
        <w:t>, v.r.</w:t>
      </w:r>
    </w:p>
    <w:p w:rsidRDefault="00C21C40" w:rsidP="0001636A" w:rsidR="00C21C40" w:rsidRPr="0001636A">
      <w:pPr>
        <w:jc w:val="right"/>
        <w:rPr>
          <w:rFonts w:hAnsi="Times New Roman" w:ascii="Times New Roman"/>
        </w:rPr>
      </w:pPr>
      <w:r>
        <w:rPr>
          <w:rFonts w:hAnsi="Times New Roman" w:ascii="Times New Roman"/>
        </w:rPr>
        <w:t>Za točnost otpravka: Gordana Grčić</w:t>
      </w:r>
    </w:p>
    <w:p w:rsidRDefault="0001636A" w:rsidP="0001636A" w:rsidR="00361D7E">
      <w:pPr>
        <w:rPr>
          <w:rFonts w:hAnsi="Times New Roman" w:ascii="Times New Roman"/>
        </w:rPr>
      </w:pPr>
      <w:r w:rsidRPr="0001636A">
        <w:rPr>
          <w:rFonts w:hAnsi="Times New Roman" w:ascii="Times New Roman"/>
        </w:rPr>
        <w:t>UPUTA O PRAVNOM LIJEKU:</w:t>
      </w:r>
    </w:p>
    <w:p w:rsidRDefault="0001636A" w:rsidP="0001636A" w:rsidR="0001636A" w:rsidRPr="0001636A">
      <w:pPr>
        <w:rPr>
          <w:rFonts w:hAnsi="Times New Roman" w:ascii="Times New Roman"/>
        </w:rPr>
      </w:pPr>
      <w:r w:rsidRPr="0001636A">
        <w:rPr>
          <w:rFonts w:hAnsi="Times New Roman" w:ascii="Times New Roman"/>
        </w:rPr>
        <w:t>Protiv ovog zaključka nije dopuštena žalba (čl. 11. st. 9. SZ-a).</w:t>
      </w:r>
    </w:p>
    <w:p w:rsidRDefault="0001636A" w:rsidP="00361D7E" w:rsidR="00361D7E">
      <w:pPr>
        <w:rPr>
          <w:rFonts w:hAnsi="Times New Roman" w:ascii="Times New Roman"/>
        </w:rPr>
      </w:pPr>
      <w:r w:rsidRPr="0001636A">
        <w:rPr>
          <w:rFonts w:hAnsi="Times New Roman" w:ascii="Times New Roman"/>
        </w:rPr>
        <w:t>Dna:</w:t>
      </w:r>
    </w:p>
    <w:p w:rsidRDefault="0001636A" w:rsidP="00361D7E" w:rsidR="0001636A" w:rsidRPr="00361D7E">
      <w:pPr>
        <w:pStyle w:val="Odlomakpopisa"/>
        <w:numPr>
          <w:ilvl w:val="0"/>
          <w:numId w:val="11"/>
        </w:numPr>
        <w:rPr>
          <w:rFonts w:hAnsi="Times New Roman" w:ascii="Times New Roman"/>
        </w:rPr>
      </w:pPr>
      <w:r w:rsidRPr="00361D7E">
        <w:rPr>
          <w:rFonts w:hAnsi="Times New Roman" w:ascii="Times New Roman"/>
        </w:rPr>
        <w:t>Stečajni upravitelj</w:t>
      </w:r>
    </w:p>
    <w:p w:rsidRDefault="00361D7E" w:rsidP="0001636A" w:rsidR="0001636A" w:rsidRPr="0001636A">
      <w:pPr>
        <w:pStyle w:val="Odlomakpopisa"/>
        <w:numPr>
          <w:ilvl w:val="0"/>
          <w:numId w:val="11"/>
        </w:numPr>
        <w:rPr>
          <w:rFonts w:hAnsi="Times New Roman" w:ascii="Times New Roman"/>
        </w:rPr>
      </w:pPr>
      <w:r>
        <w:rPr>
          <w:rFonts w:hAnsi="Times New Roman" w:ascii="Times New Roman"/>
        </w:rPr>
        <w:t>Razlučni vjerovnik</w:t>
      </w:r>
    </w:p>
    <w:p w:rsidRDefault="00361D7E" w:rsidP="0001636A" w:rsidR="0001636A" w:rsidRPr="0001636A">
      <w:pPr>
        <w:pStyle w:val="Odlomakpopisa"/>
        <w:numPr>
          <w:ilvl w:val="0"/>
          <w:numId w:val="11"/>
        </w:numPr>
        <w:rPr>
          <w:rFonts w:hAnsi="Times New Roman" w:ascii="Times New Roman"/>
        </w:rPr>
      </w:pPr>
      <w:r>
        <w:rPr>
          <w:rFonts w:hAnsi="Times New Roman" w:ascii="Times New Roman"/>
        </w:rPr>
        <w:t>e-o</w:t>
      </w:r>
      <w:r w:rsidR="0001636A" w:rsidRPr="0001636A">
        <w:rPr>
          <w:rFonts w:hAnsi="Times New Roman" w:ascii="Times New Roman"/>
        </w:rPr>
        <w:t xml:space="preserve">glasna ploča </w:t>
      </w:r>
    </w:p>
    <w:p w:rsidRDefault="0001636A" w:rsidP="0001636A" w:rsidR="0001636A" w:rsidRPr="0001636A">
      <w:pPr>
        <w:rPr>
          <w:rFonts w:hAnsi="Times New Roman" w:ascii="Times New Roman"/>
        </w:rPr>
      </w:pPr>
    </w:p>
    <w:p w:rsidRDefault="00101D7C" w:rsidP="00101D7C" w:rsidR="00101D7C" w:rsidRPr="0001636A">
      <w:pPr>
        <w:rPr>
          <w:rFonts w:hAnsi="Times New Roman" w:ascii="Times New Roman"/>
        </w:rPr>
      </w:pPr>
    </w:p>
    <w:p w:rsidRDefault="00101D7C" w:rsidP="00101D7C" w:rsidR="00101D7C" w:rsidRPr="0001636A">
      <w:pPr>
        <w:rPr>
          <w:rFonts w:hAnsi="Times New Roman" w:ascii="Times New Roman"/>
        </w:rPr>
      </w:pPr>
    </w:p>
    <w:p w:rsidRDefault="00101D7C" w:rsidP="00101D7C" w:rsidR="00101D7C" w:rsidRPr="0001636A">
      <w:pPr>
        <w:rPr>
          <w:rFonts w:hAnsi="Times New Roman" w:ascii="Times New Roman"/>
        </w:rPr>
      </w:pPr>
    </w:p>
    <w:p w:rsidRDefault="00490477" w:rsidP="00101D7C" w:rsidR="00490477" w:rsidRPr="0001636A">
      <w:pPr>
        <w:rPr>
          <w:rFonts w:hAnsi="Times New Roman" w:ascii="Times New Roman"/>
        </w:rPr>
      </w:pPr>
    </w:p>
    <w:sectPr w:rsidSect="001E4B63" w:rsidR="00490477" w:rsidRPr="0001636A">
      <w:headerReference w:type="even" r:id="rId10"/>
      <w:headerReference w:type="default" r:id="rId11"/>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2E" w:rsidR="0006542E">
      <w:r>
        <w:separator/>
      </w:r>
    </w:p>
  </w:endnote>
  <w:endnote w:id="0" w:type="continuationSeparator">
    <w:p w:rsidRDefault="0006542E" w:rsidR="000654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2E" w:rsidR="0006542E">
      <w:r>
        <w:separator/>
      </w:r>
    </w:p>
  </w:footnote>
  <w:footnote w:id="0" w:type="continuationSeparator">
    <w:p w:rsidRDefault="0006542E" w:rsidR="000654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706" w:rsidP="00CF0A46" w:rsidR="00BC57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5706" w:rsidR="00BC57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706" w:rsidP="00CF0A46" w:rsidR="00BC57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1E2A">
      <w:rPr>
        <w:rStyle w:val="Brojstranice"/>
        <w:noProof/>
      </w:rPr>
      <w:t>2</w:t>
    </w:r>
    <w:r>
      <w:rPr>
        <w:rStyle w:val="Brojstranice"/>
      </w:rPr>
      <w:fldChar w:fldCharType="end"/>
    </w:r>
  </w:p>
  <w:p w:rsidRDefault="00BC5706" w:rsidR="00BC57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E0B51F8"/>
    <w:multiLevelType w:val="hybridMultilevel"/>
    <w:tmpl w:val="86C0F71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5">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8">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8"/>
  </w:num>
  <w:num w:numId="3">
    <w:abstractNumId w:val="10"/>
  </w:num>
  <w:num w:numId="4">
    <w:abstractNumId w:val="9"/>
  </w:num>
  <w:num w:numId="5">
    <w:abstractNumId w:val="2"/>
  </w:num>
  <w:num w:numId="6">
    <w:abstractNumId w:val="7"/>
  </w:num>
  <w:num w:numId="7">
    <w:abstractNumId w:val="5"/>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5A44"/>
    <w:rsid w:val="00010CA6"/>
    <w:rsid w:val="0001112E"/>
    <w:rsid w:val="00014729"/>
    <w:rsid w:val="0001542B"/>
    <w:rsid w:val="0001636A"/>
    <w:rsid w:val="0003098B"/>
    <w:rsid w:val="00035E40"/>
    <w:rsid w:val="00045FFE"/>
    <w:rsid w:val="000509EE"/>
    <w:rsid w:val="00050CD0"/>
    <w:rsid w:val="00061E45"/>
    <w:rsid w:val="0006542E"/>
    <w:rsid w:val="00075C52"/>
    <w:rsid w:val="0007799E"/>
    <w:rsid w:val="00083372"/>
    <w:rsid w:val="00086F64"/>
    <w:rsid w:val="0008782D"/>
    <w:rsid w:val="00094560"/>
    <w:rsid w:val="00096885"/>
    <w:rsid w:val="000A026C"/>
    <w:rsid w:val="000A6CB6"/>
    <w:rsid w:val="000B2C17"/>
    <w:rsid w:val="000C3810"/>
    <w:rsid w:val="000C6BD5"/>
    <w:rsid w:val="000C7B47"/>
    <w:rsid w:val="000E5051"/>
    <w:rsid w:val="000F0806"/>
    <w:rsid w:val="000F3F9C"/>
    <w:rsid w:val="000F5E62"/>
    <w:rsid w:val="000F6101"/>
    <w:rsid w:val="00100633"/>
    <w:rsid w:val="00101D7C"/>
    <w:rsid w:val="00103494"/>
    <w:rsid w:val="001046A1"/>
    <w:rsid w:val="001055FA"/>
    <w:rsid w:val="001137BC"/>
    <w:rsid w:val="00114EC0"/>
    <w:rsid w:val="00116921"/>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77E11"/>
    <w:rsid w:val="00184DAC"/>
    <w:rsid w:val="00192A40"/>
    <w:rsid w:val="001A1794"/>
    <w:rsid w:val="001A253B"/>
    <w:rsid w:val="001A3070"/>
    <w:rsid w:val="001A3296"/>
    <w:rsid w:val="001B3BDD"/>
    <w:rsid w:val="001B4319"/>
    <w:rsid w:val="001B5AD7"/>
    <w:rsid w:val="001C01BB"/>
    <w:rsid w:val="001C05DC"/>
    <w:rsid w:val="001C07D7"/>
    <w:rsid w:val="001C1032"/>
    <w:rsid w:val="001C1771"/>
    <w:rsid w:val="001C1958"/>
    <w:rsid w:val="001D5646"/>
    <w:rsid w:val="001E340C"/>
    <w:rsid w:val="001E4B63"/>
    <w:rsid w:val="002031AF"/>
    <w:rsid w:val="002039A7"/>
    <w:rsid w:val="0020533C"/>
    <w:rsid w:val="00213E33"/>
    <w:rsid w:val="002167FC"/>
    <w:rsid w:val="00216E78"/>
    <w:rsid w:val="00222EAE"/>
    <w:rsid w:val="002269CA"/>
    <w:rsid w:val="002301E9"/>
    <w:rsid w:val="00230A47"/>
    <w:rsid w:val="00230EEC"/>
    <w:rsid w:val="002330A5"/>
    <w:rsid w:val="00240E71"/>
    <w:rsid w:val="0024292F"/>
    <w:rsid w:val="00244285"/>
    <w:rsid w:val="002442FB"/>
    <w:rsid w:val="002452FC"/>
    <w:rsid w:val="002511BE"/>
    <w:rsid w:val="0025430F"/>
    <w:rsid w:val="0026001F"/>
    <w:rsid w:val="00262650"/>
    <w:rsid w:val="00265617"/>
    <w:rsid w:val="00265B36"/>
    <w:rsid w:val="00294462"/>
    <w:rsid w:val="00297B81"/>
    <w:rsid w:val="002A16B3"/>
    <w:rsid w:val="002A4A60"/>
    <w:rsid w:val="002B28A3"/>
    <w:rsid w:val="002B5924"/>
    <w:rsid w:val="002B6197"/>
    <w:rsid w:val="002C56ED"/>
    <w:rsid w:val="002C5707"/>
    <w:rsid w:val="002C6E31"/>
    <w:rsid w:val="002D30A1"/>
    <w:rsid w:val="002D6291"/>
    <w:rsid w:val="002D7A16"/>
    <w:rsid w:val="002E0FB3"/>
    <w:rsid w:val="002F2732"/>
    <w:rsid w:val="00303DA6"/>
    <w:rsid w:val="00304278"/>
    <w:rsid w:val="00307760"/>
    <w:rsid w:val="003118DA"/>
    <w:rsid w:val="00316310"/>
    <w:rsid w:val="0032188B"/>
    <w:rsid w:val="0032659B"/>
    <w:rsid w:val="003265DE"/>
    <w:rsid w:val="00337775"/>
    <w:rsid w:val="003472D2"/>
    <w:rsid w:val="00347906"/>
    <w:rsid w:val="003522C7"/>
    <w:rsid w:val="00352947"/>
    <w:rsid w:val="00360A37"/>
    <w:rsid w:val="00361D7E"/>
    <w:rsid w:val="00363BBB"/>
    <w:rsid w:val="003642C7"/>
    <w:rsid w:val="00367006"/>
    <w:rsid w:val="00370486"/>
    <w:rsid w:val="00371E5F"/>
    <w:rsid w:val="003842F1"/>
    <w:rsid w:val="003864E2"/>
    <w:rsid w:val="003A56CA"/>
    <w:rsid w:val="003C2E1C"/>
    <w:rsid w:val="003D0BC3"/>
    <w:rsid w:val="003D0D2D"/>
    <w:rsid w:val="003D3FEA"/>
    <w:rsid w:val="003D4CDA"/>
    <w:rsid w:val="003E01D0"/>
    <w:rsid w:val="003E52C2"/>
    <w:rsid w:val="003E774C"/>
    <w:rsid w:val="003F3B07"/>
    <w:rsid w:val="003F5ACE"/>
    <w:rsid w:val="003F6D15"/>
    <w:rsid w:val="00407AB0"/>
    <w:rsid w:val="004106A1"/>
    <w:rsid w:val="004107D4"/>
    <w:rsid w:val="004113D6"/>
    <w:rsid w:val="00413FCE"/>
    <w:rsid w:val="00422376"/>
    <w:rsid w:val="0042616B"/>
    <w:rsid w:val="004320D5"/>
    <w:rsid w:val="004333B9"/>
    <w:rsid w:val="00434093"/>
    <w:rsid w:val="00434504"/>
    <w:rsid w:val="004346F3"/>
    <w:rsid w:val="004359B3"/>
    <w:rsid w:val="00437735"/>
    <w:rsid w:val="00443F1F"/>
    <w:rsid w:val="00451EBE"/>
    <w:rsid w:val="00455C18"/>
    <w:rsid w:val="00463FD7"/>
    <w:rsid w:val="00464ECE"/>
    <w:rsid w:val="0048235F"/>
    <w:rsid w:val="00483396"/>
    <w:rsid w:val="00490477"/>
    <w:rsid w:val="00490646"/>
    <w:rsid w:val="0049226D"/>
    <w:rsid w:val="00493BC0"/>
    <w:rsid w:val="00495399"/>
    <w:rsid w:val="00496371"/>
    <w:rsid w:val="004977D6"/>
    <w:rsid w:val="004A2827"/>
    <w:rsid w:val="004B0DD9"/>
    <w:rsid w:val="004B2C64"/>
    <w:rsid w:val="004B4F1F"/>
    <w:rsid w:val="004C0F98"/>
    <w:rsid w:val="004C1A5B"/>
    <w:rsid w:val="004C2780"/>
    <w:rsid w:val="004D2853"/>
    <w:rsid w:val="004D4303"/>
    <w:rsid w:val="004E2214"/>
    <w:rsid w:val="004E3C99"/>
    <w:rsid w:val="004E5D96"/>
    <w:rsid w:val="004E7FE8"/>
    <w:rsid w:val="004F334E"/>
    <w:rsid w:val="004F40B4"/>
    <w:rsid w:val="004F5F89"/>
    <w:rsid w:val="00503B74"/>
    <w:rsid w:val="00504EB4"/>
    <w:rsid w:val="00507750"/>
    <w:rsid w:val="00511632"/>
    <w:rsid w:val="0051712B"/>
    <w:rsid w:val="0051758A"/>
    <w:rsid w:val="005230D3"/>
    <w:rsid w:val="00526654"/>
    <w:rsid w:val="00544EE1"/>
    <w:rsid w:val="00550B89"/>
    <w:rsid w:val="005527EA"/>
    <w:rsid w:val="00554F03"/>
    <w:rsid w:val="00561BD2"/>
    <w:rsid w:val="00561C8A"/>
    <w:rsid w:val="00580970"/>
    <w:rsid w:val="00582C02"/>
    <w:rsid w:val="00596053"/>
    <w:rsid w:val="00597A14"/>
    <w:rsid w:val="00597E6F"/>
    <w:rsid w:val="005A5AE5"/>
    <w:rsid w:val="005A5B07"/>
    <w:rsid w:val="005B01A6"/>
    <w:rsid w:val="005C1BF6"/>
    <w:rsid w:val="005C3F72"/>
    <w:rsid w:val="005D1C20"/>
    <w:rsid w:val="005D22F4"/>
    <w:rsid w:val="005E0A8F"/>
    <w:rsid w:val="005E480E"/>
    <w:rsid w:val="005E6C39"/>
    <w:rsid w:val="005E7825"/>
    <w:rsid w:val="005F396F"/>
    <w:rsid w:val="005F5D2C"/>
    <w:rsid w:val="005F6089"/>
    <w:rsid w:val="00613EEA"/>
    <w:rsid w:val="006207E8"/>
    <w:rsid w:val="006212C1"/>
    <w:rsid w:val="006228A6"/>
    <w:rsid w:val="00622AFE"/>
    <w:rsid w:val="00633DCD"/>
    <w:rsid w:val="006355A2"/>
    <w:rsid w:val="00647F1F"/>
    <w:rsid w:val="00652DB5"/>
    <w:rsid w:val="00653F41"/>
    <w:rsid w:val="006616E3"/>
    <w:rsid w:val="00661BA2"/>
    <w:rsid w:val="00666B04"/>
    <w:rsid w:val="006A15AD"/>
    <w:rsid w:val="006A5B84"/>
    <w:rsid w:val="006A7AED"/>
    <w:rsid w:val="006B22B5"/>
    <w:rsid w:val="006B3061"/>
    <w:rsid w:val="006B4398"/>
    <w:rsid w:val="006B6834"/>
    <w:rsid w:val="006C6E69"/>
    <w:rsid w:val="006D7F6A"/>
    <w:rsid w:val="006F64F8"/>
    <w:rsid w:val="006F650F"/>
    <w:rsid w:val="006F70FD"/>
    <w:rsid w:val="0070134D"/>
    <w:rsid w:val="00716F56"/>
    <w:rsid w:val="00722B2F"/>
    <w:rsid w:val="0072349F"/>
    <w:rsid w:val="00726AEC"/>
    <w:rsid w:val="007345BD"/>
    <w:rsid w:val="00736908"/>
    <w:rsid w:val="0073714C"/>
    <w:rsid w:val="0073765C"/>
    <w:rsid w:val="00743EF1"/>
    <w:rsid w:val="00745A4B"/>
    <w:rsid w:val="0074656C"/>
    <w:rsid w:val="007534B1"/>
    <w:rsid w:val="00760DBE"/>
    <w:rsid w:val="007631AD"/>
    <w:rsid w:val="007647EE"/>
    <w:rsid w:val="0077017C"/>
    <w:rsid w:val="007731FF"/>
    <w:rsid w:val="00773DC8"/>
    <w:rsid w:val="007751D7"/>
    <w:rsid w:val="00777BC6"/>
    <w:rsid w:val="00790E31"/>
    <w:rsid w:val="00790E34"/>
    <w:rsid w:val="0079516C"/>
    <w:rsid w:val="007B3664"/>
    <w:rsid w:val="007B6E9F"/>
    <w:rsid w:val="007B7D08"/>
    <w:rsid w:val="007E0657"/>
    <w:rsid w:val="007E1291"/>
    <w:rsid w:val="007E1F4E"/>
    <w:rsid w:val="007F4D42"/>
    <w:rsid w:val="007F63CF"/>
    <w:rsid w:val="007F6970"/>
    <w:rsid w:val="00806C51"/>
    <w:rsid w:val="00811147"/>
    <w:rsid w:val="0081737A"/>
    <w:rsid w:val="00825BA2"/>
    <w:rsid w:val="008368D3"/>
    <w:rsid w:val="00836DF2"/>
    <w:rsid w:val="0084202D"/>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1DDF"/>
    <w:rsid w:val="008D25C8"/>
    <w:rsid w:val="008D653E"/>
    <w:rsid w:val="008D7217"/>
    <w:rsid w:val="008E74DD"/>
    <w:rsid w:val="008E7DAD"/>
    <w:rsid w:val="008F00F7"/>
    <w:rsid w:val="008F5C56"/>
    <w:rsid w:val="008F6536"/>
    <w:rsid w:val="008F7494"/>
    <w:rsid w:val="00901265"/>
    <w:rsid w:val="00902BC6"/>
    <w:rsid w:val="00914F44"/>
    <w:rsid w:val="00915768"/>
    <w:rsid w:val="00917131"/>
    <w:rsid w:val="00924A5B"/>
    <w:rsid w:val="009250CC"/>
    <w:rsid w:val="00927575"/>
    <w:rsid w:val="00935F11"/>
    <w:rsid w:val="0094254C"/>
    <w:rsid w:val="009426C1"/>
    <w:rsid w:val="00942AFF"/>
    <w:rsid w:val="00942B43"/>
    <w:rsid w:val="009439C0"/>
    <w:rsid w:val="00943FAF"/>
    <w:rsid w:val="0094504A"/>
    <w:rsid w:val="00946BE4"/>
    <w:rsid w:val="00946D93"/>
    <w:rsid w:val="00946E48"/>
    <w:rsid w:val="00954270"/>
    <w:rsid w:val="00963361"/>
    <w:rsid w:val="009637A8"/>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A05"/>
    <w:rsid w:val="00A13FEB"/>
    <w:rsid w:val="00A25BF3"/>
    <w:rsid w:val="00A276A6"/>
    <w:rsid w:val="00A31159"/>
    <w:rsid w:val="00A46E90"/>
    <w:rsid w:val="00A53B24"/>
    <w:rsid w:val="00A60954"/>
    <w:rsid w:val="00A611EE"/>
    <w:rsid w:val="00A65312"/>
    <w:rsid w:val="00A664A8"/>
    <w:rsid w:val="00A7496F"/>
    <w:rsid w:val="00A764AC"/>
    <w:rsid w:val="00A808EB"/>
    <w:rsid w:val="00A8217C"/>
    <w:rsid w:val="00A8287F"/>
    <w:rsid w:val="00A833E2"/>
    <w:rsid w:val="00A87BE2"/>
    <w:rsid w:val="00A912CD"/>
    <w:rsid w:val="00A91A78"/>
    <w:rsid w:val="00A94D9B"/>
    <w:rsid w:val="00AA2023"/>
    <w:rsid w:val="00AA3E77"/>
    <w:rsid w:val="00AA704C"/>
    <w:rsid w:val="00AB3C01"/>
    <w:rsid w:val="00AC151A"/>
    <w:rsid w:val="00AD09B1"/>
    <w:rsid w:val="00AE0181"/>
    <w:rsid w:val="00AE3CB6"/>
    <w:rsid w:val="00AE3DCA"/>
    <w:rsid w:val="00AF092E"/>
    <w:rsid w:val="00AF0B22"/>
    <w:rsid w:val="00AF4017"/>
    <w:rsid w:val="00B01AC5"/>
    <w:rsid w:val="00B0455B"/>
    <w:rsid w:val="00B13F87"/>
    <w:rsid w:val="00B14337"/>
    <w:rsid w:val="00B202F4"/>
    <w:rsid w:val="00B26090"/>
    <w:rsid w:val="00B2797D"/>
    <w:rsid w:val="00B36831"/>
    <w:rsid w:val="00B454FB"/>
    <w:rsid w:val="00B53382"/>
    <w:rsid w:val="00B57FB1"/>
    <w:rsid w:val="00B63E59"/>
    <w:rsid w:val="00B66130"/>
    <w:rsid w:val="00B66B98"/>
    <w:rsid w:val="00B72B07"/>
    <w:rsid w:val="00B74769"/>
    <w:rsid w:val="00B74D6D"/>
    <w:rsid w:val="00B76680"/>
    <w:rsid w:val="00B76A53"/>
    <w:rsid w:val="00B81753"/>
    <w:rsid w:val="00B842A3"/>
    <w:rsid w:val="00B9239E"/>
    <w:rsid w:val="00B944FF"/>
    <w:rsid w:val="00B96B9C"/>
    <w:rsid w:val="00BA57DA"/>
    <w:rsid w:val="00BA5D4F"/>
    <w:rsid w:val="00BA5F6B"/>
    <w:rsid w:val="00BA7BF6"/>
    <w:rsid w:val="00BB43A3"/>
    <w:rsid w:val="00BB5348"/>
    <w:rsid w:val="00BB6F99"/>
    <w:rsid w:val="00BC201E"/>
    <w:rsid w:val="00BC3AB6"/>
    <w:rsid w:val="00BC466B"/>
    <w:rsid w:val="00BC53D9"/>
    <w:rsid w:val="00BC5706"/>
    <w:rsid w:val="00BD1A14"/>
    <w:rsid w:val="00BD30F0"/>
    <w:rsid w:val="00BE03FA"/>
    <w:rsid w:val="00BE1F8B"/>
    <w:rsid w:val="00BF39D3"/>
    <w:rsid w:val="00BF3E2D"/>
    <w:rsid w:val="00BF6408"/>
    <w:rsid w:val="00C02265"/>
    <w:rsid w:val="00C02911"/>
    <w:rsid w:val="00C20B27"/>
    <w:rsid w:val="00C21C40"/>
    <w:rsid w:val="00C260FF"/>
    <w:rsid w:val="00C26D16"/>
    <w:rsid w:val="00C32E49"/>
    <w:rsid w:val="00C3444C"/>
    <w:rsid w:val="00C3495B"/>
    <w:rsid w:val="00C4134F"/>
    <w:rsid w:val="00C42404"/>
    <w:rsid w:val="00C55FDB"/>
    <w:rsid w:val="00C66282"/>
    <w:rsid w:val="00C67987"/>
    <w:rsid w:val="00C713B3"/>
    <w:rsid w:val="00C77F22"/>
    <w:rsid w:val="00C80859"/>
    <w:rsid w:val="00C84A31"/>
    <w:rsid w:val="00C85079"/>
    <w:rsid w:val="00C95BFD"/>
    <w:rsid w:val="00C96102"/>
    <w:rsid w:val="00C965EC"/>
    <w:rsid w:val="00CA067D"/>
    <w:rsid w:val="00CA1D8E"/>
    <w:rsid w:val="00CA443E"/>
    <w:rsid w:val="00CA771F"/>
    <w:rsid w:val="00CA7DE1"/>
    <w:rsid w:val="00CB1F2B"/>
    <w:rsid w:val="00CB3C83"/>
    <w:rsid w:val="00CC029E"/>
    <w:rsid w:val="00CC1375"/>
    <w:rsid w:val="00CC3FEF"/>
    <w:rsid w:val="00CC528C"/>
    <w:rsid w:val="00CC6033"/>
    <w:rsid w:val="00CE18F1"/>
    <w:rsid w:val="00CE263A"/>
    <w:rsid w:val="00CE428B"/>
    <w:rsid w:val="00CE70F5"/>
    <w:rsid w:val="00CF0A46"/>
    <w:rsid w:val="00CF2791"/>
    <w:rsid w:val="00D00D88"/>
    <w:rsid w:val="00D03801"/>
    <w:rsid w:val="00D146E1"/>
    <w:rsid w:val="00D162A1"/>
    <w:rsid w:val="00D17DFC"/>
    <w:rsid w:val="00D25E64"/>
    <w:rsid w:val="00D27ABC"/>
    <w:rsid w:val="00D34BEA"/>
    <w:rsid w:val="00D34D71"/>
    <w:rsid w:val="00D36051"/>
    <w:rsid w:val="00D513D1"/>
    <w:rsid w:val="00D54761"/>
    <w:rsid w:val="00D547E6"/>
    <w:rsid w:val="00D61BCC"/>
    <w:rsid w:val="00D67D71"/>
    <w:rsid w:val="00D72E7D"/>
    <w:rsid w:val="00D74A67"/>
    <w:rsid w:val="00D7604E"/>
    <w:rsid w:val="00D76F05"/>
    <w:rsid w:val="00D810FD"/>
    <w:rsid w:val="00D86EE2"/>
    <w:rsid w:val="00D979A1"/>
    <w:rsid w:val="00DA46A5"/>
    <w:rsid w:val="00DA7D38"/>
    <w:rsid w:val="00DD1222"/>
    <w:rsid w:val="00DD5922"/>
    <w:rsid w:val="00DE3A10"/>
    <w:rsid w:val="00DE60D5"/>
    <w:rsid w:val="00DF0185"/>
    <w:rsid w:val="00E04C45"/>
    <w:rsid w:val="00E107D7"/>
    <w:rsid w:val="00E13B96"/>
    <w:rsid w:val="00E152D4"/>
    <w:rsid w:val="00E209CC"/>
    <w:rsid w:val="00E23C96"/>
    <w:rsid w:val="00E26997"/>
    <w:rsid w:val="00E3187A"/>
    <w:rsid w:val="00E368EE"/>
    <w:rsid w:val="00E401F2"/>
    <w:rsid w:val="00E4462A"/>
    <w:rsid w:val="00E52481"/>
    <w:rsid w:val="00E54A4E"/>
    <w:rsid w:val="00E65A5D"/>
    <w:rsid w:val="00E65F30"/>
    <w:rsid w:val="00E76821"/>
    <w:rsid w:val="00E77E77"/>
    <w:rsid w:val="00E910BD"/>
    <w:rsid w:val="00E95E8A"/>
    <w:rsid w:val="00EA6702"/>
    <w:rsid w:val="00EB1280"/>
    <w:rsid w:val="00EC1E5A"/>
    <w:rsid w:val="00ED0D0B"/>
    <w:rsid w:val="00ED3B50"/>
    <w:rsid w:val="00ED3FA5"/>
    <w:rsid w:val="00EE1B54"/>
    <w:rsid w:val="00F07646"/>
    <w:rsid w:val="00F078E4"/>
    <w:rsid w:val="00F10E4E"/>
    <w:rsid w:val="00F11E2A"/>
    <w:rsid w:val="00F15037"/>
    <w:rsid w:val="00F22A75"/>
    <w:rsid w:val="00F2440B"/>
    <w:rsid w:val="00F32977"/>
    <w:rsid w:val="00F32A62"/>
    <w:rsid w:val="00F3308B"/>
    <w:rsid w:val="00F35CD4"/>
    <w:rsid w:val="00F36393"/>
    <w:rsid w:val="00F37690"/>
    <w:rsid w:val="00F408DA"/>
    <w:rsid w:val="00F567CC"/>
    <w:rsid w:val="00F60DC0"/>
    <w:rsid w:val="00F67147"/>
    <w:rsid w:val="00F761B8"/>
    <w:rsid w:val="00F81A68"/>
    <w:rsid w:val="00F922CA"/>
    <w:rsid w:val="00FA76BC"/>
    <w:rsid w:val="00FB1B8E"/>
    <w:rsid w:val="00FB3F34"/>
    <w:rsid w:val="00FB40D3"/>
    <w:rsid w:val="00FC25DB"/>
    <w:rsid w:val="00FC592A"/>
    <w:rsid w:val="00FD142A"/>
    <w:rsid w:val="00FD1C0A"/>
    <w:rsid w:val="00FE09C6"/>
    <w:rsid w:val="00FE37C4"/>
    <w:rsid w:val="00FE5CBE"/>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36A"/>
    <w:rPr>
      <w:sz w:val="24"/>
      <w:szCs w:val="24"/>
    </w:rPr>
  </w:style>
  <w:style w:styleId="Naslov1" w:type="paragraph">
    <w:name w:val="heading 1"/>
    <w:basedOn w:val="Normal"/>
    <w:next w:val="Normal"/>
    <w:link w:val="Naslov1Char"/>
    <w:uiPriority w:val="9"/>
    <w:qFormat/>
    <w:rsid w:val="0001636A"/>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01636A"/>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01636A"/>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01636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01636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01636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01636A"/>
    <w:pPr>
      <w:spacing w:after="60" w:before="240"/>
      <w:outlineLvl w:val="6"/>
    </w:pPr>
  </w:style>
  <w:style w:styleId="Naslov8" w:type="paragraph">
    <w:name w:val="heading 8"/>
    <w:basedOn w:val="Normal"/>
    <w:next w:val="Normal"/>
    <w:link w:val="Naslov8Char"/>
    <w:uiPriority w:val="9"/>
    <w:semiHidden/>
    <w:unhideWhenUsed/>
    <w:qFormat/>
    <w:rsid w:val="0001636A"/>
    <w:pPr>
      <w:spacing w:after="60" w:before="240"/>
      <w:outlineLvl w:val="7"/>
    </w:pPr>
    <w:rPr>
      <w:i/>
      <w:iCs/>
    </w:rPr>
  </w:style>
  <w:style w:styleId="Naslov9" w:type="paragraph">
    <w:name w:val="heading 9"/>
    <w:basedOn w:val="Normal"/>
    <w:next w:val="Normal"/>
    <w:link w:val="Naslov9Char"/>
    <w:uiPriority w:val="9"/>
    <w:semiHidden/>
    <w:unhideWhenUsed/>
    <w:qFormat/>
    <w:rsid w:val="0001636A"/>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B28A3"/>
    <w:pPr>
      <w:tabs>
        <w:tab w:pos="4703" w:val="center"/>
        <w:tab w:pos="9406" w:val="right"/>
      </w:tabs>
    </w:pPr>
  </w:style>
  <w:style w:styleId="Brojstranice" w:type="character">
    <w:name w:val="page number"/>
    <w:basedOn w:val="Zadanifontodlomka"/>
    <w:rsid w:val="002B28A3"/>
  </w:style>
  <w:style w:styleId="Tekstbalonia" w:type="paragraph">
    <w:name w:val="Balloon Text"/>
    <w:basedOn w:val="Normal"/>
    <w:link w:val="TekstbaloniaChar"/>
    <w:rsid w:val="00240E71"/>
    <w:rPr>
      <w:rFonts w:cs="Tahoma" w:hAnsi="Tahoma" w:ascii="Tahoma"/>
      <w:sz w:val="16"/>
      <w:szCs w:val="16"/>
    </w:rPr>
  </w:style>
  <w:style w:customStyle="true" w:styleId="TekstbaloniaChar" w:type="character">
    <w:name w:val="Tekst balončića Char"/>
    <w:link w:val="Tekstbalonia"/>
    <w:rsid w:val="00240E71"/>
    <w:rPr>
      <w:rFonts w:cs="Tahoma" w:hAnsi="Tahoma" w:ascii="Tahoma"/>
      <w:position w:val="16"/>
      <w:sz w:val="16"/>
      <w:szCs w:val="16"/>
    </w:rPr>
  </w:style>
  <w:style w:customStyle="true" w:styleId="Naslov1Char" w:type="character">
    <w:name w:val="Naslov 1 Char"/>
    <w:basedOn w:val="Zadanifontodlomka"/>
    <w:link w:val="Naslov1"/>
    <w:uiPriority w:val="9"/>
    <w:rsid w:val="0001636A"/>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01636A"/>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01636A"/>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01636A"/>
    <w:rPr>
      <w:b/>
      <w:bCs/>
      <w:sz w:val="28"/>
      <w:szCs w:val="28"/>
    </w:rPr>
  </w:style>
  <w:style w:customStyle="true" w:styleId="Naslov5Char" w:type="character">
    <w:name w:val="Naslov 5 Char"/>
    <w:basedOn w:val="Zadanifontodlomka"/>
    <w:link w:val="Naslov5"/>
    <w:uiPriority w:val="9"/>
    <w:semiHidden/>
    <w:rsid w:val="0001636A"/>
    <w:rPr>
      <w:b/>
      <w:bCs/>
      <w:i/>
      <w:iCs/>
      <w:sz w:val="26"/>
      <w:szCs w:val="26"/>
    </w:rPr>
  </w:style>
  <w:style w:customStyle="true" w:styleId="Naslov6Char" w:type="character">
    <w:name w:val="Naslov 6 Char"/>
    <w:basedOn w:val="Zadanifontodlomka"/>
    <w:link w:val="Naslov6"/>
    <w:uiPriority w:val="9"/>
    <w:semiHidden/>
    <w:rsid w:val="0001636A"/>
    <w:rPr>
      <w:b/>
      <w:bCs/>
    </w:rPr>
  </w:style>
  <w:style w:customStyle="true" w:styleId="Naslov7Char" w:type="character">
    <w:name w:val="Naslov 7 Char"/>
    <w:basedOn w:val="Zadanifontodlomka"/>
    <w:link w:val="Naslov7"/>
    <w:uiPriority w:val="9"/>
    <w:semiHidden/>
    <w:rsid w:val="0001636A"/>
    <w:rPr>
      <w:sz w:val="24"/>
      <w:szCs w:val="24"/>
    </w:rPr>
  </w:style>
  <w:style w:customStyle="true" w:styleId="Naslov8Char" w:type="character">
    <w:name w:val="Naslov 8 Char"/>
    <w:basedOn w:val="Zadanifontodlomka"/>
    <w:link w:val="Naslov8"/>
    <w:uiPriority w:val="9"/>
    <w:semiHidden/>
    <w:rsid w:val="0001636A"/>
    <w:rPr>
      <w:i/>
      <w:iCs/>
      <w:sz w:val="24"/>
      <w:szCs w:val="24"/>
    </w:rPr>
  </w:style>
  <w:style w:customStyle="true" w:styleId="Naslov9Char" w:type="character">
    <w:name w:val="Naslov 9 Char"/>
    <w:basedOn w:val="Zadanifontodlomka"/>
    <w:link w:val="Naslov9"/>
    <w:uiPriority w:val="9"/>
    <w:semiHidden/>
    <w:rsid w:val="0001636A"/>
    <w:rPr>
      <w:rFonts w:eastAsiaTheme="majorEastAsia" w:hAnsiTheme="majorHAnsi" w:asciiTheme="majorHAnsi"/>
    </w:rPr>
  </w:style>
  <w:style w:styleId="Naslov" w:type="paragraph">
    <w:name w:val="Title"/>
    <w:basedOn w:val="Normal"/>
    <w:next w:val="Normal"/>
    <w:link w:val="NaslovChar"/>
    <w:uiPriority w:val="10"/>
    <w:qFormat/>
    <w:rsid w:val="0001636A"/>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01636A"/>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01636A"/>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01636A"/>
    <w:rPr>
      <w:rFonts w:eastAsiaTheme="majorEastAsia" w:hAnsiTheme="majorHAnsi" w:asciiTheme="majorHAnsi"/>
      <w:sz w:val="24"/>
      <w:szCs w:val="24"/>
    </w:rPr>
  </w:style>
  <w:style w:styleId="Naglaeno" w:type="character">
    <w:name w:val="Strong"/>
    <w:basedOn w:val="Zadanifontodlomka"/>
    <w:uiPriority w:val="22"/>
    <w:qFormat/>
    <w:rsid w:val="0001636A"/>
    <w:rPr>
      <w:b/>
      <w:bCs/>
    </w:rPr>
  </w:style>
  <w:style w:styleId="Istaknuto" w:type="character">
    <w:name w:val="Emphasis"/>
    <w:basedOn w:val="Zadanifontodlomka"/>
    <w:uiPriority w:val="20"/>
    <w:qFormat/>
    <w:rsid w:val="0001636A"/>
    <w:rPr>
      <w:rFonts w:hAnsiTheme="minorHAnsi" w:asciiTheme="minorHAnsi"/>
      <w:b/>
      <w:i/>
      <w:iCs/>
    </w:rPr>
  </w:style>
  <w:style w:styleId="Bezproreda" w:type="paragraph">
    <w:name w:val="No Spacing"/>
    <w:basedOn w:val="Normal"/>
    <w:uiPriority w:val="1"/>
    <w:qFormat/>
    <w:rsid w:val="0001636A"/>
    <w:rPr>
      <w:szCs w:val="32"/>
    </w:rPr>
  </w:style>
  <w:style w:styleId="Odlomakpopisa" w:type="paragraph">
    <w:name w:val="List Paragraph"/>
    <w:basedOn w:val="Normal"/>
    <w:uiPriority w:val="34"/>
    <w:qFormat/>
    <w:rsid w:val="0001636A"/>
    <w:pPr>
      <w:ind w:left="720"/>
      <w:contextualSpacing/>
    </w:pPr>
  </w:style>
  <w:style w:styleId="Citat" w:type="paragraph">
    <w:name w:val="Quote"/>
    <w:basedOn w:val="Normal"/>
    <w:next w:val="Normal"/>
    <w:link w:val="CitatChar"/>
    <w:uiPriority w:val="29"/>
    <w:qFormat/>
    <w:rsid w:val="0001636A"/>
    <w:rPr>
      <w:i/>
    </w:rPr>
  </w:style>
  <w:style w:customStyle="true" w:styleId="CitatChar" w:type="character">
    <w:name w:val="Citat Char"/>
    <w:basedOn w:val="Zadanifontodlomka"/>
    <w:link w:val="Citat"/>
    <w:uiPriority w:val="29"/>
    <w:rsid w:val="0001636A"/>
    <w:rPr>
      <w:i/>
      <w:sz w:val="24"/>
      <w:szCs w:val="24"/>
    </w:rPr>
  </w:style>
  <w:style w:styleId="Naglaencitat" w:type="paragraph">
    <w:name w:val="Intense Quote"/>
    <w:basedOn w:val="Normal"/>
    <w:next w:val="Normal"/>
    <w:link w:val="NaglaencitatChar"/>
    <w:uiPriority w:val="30"/>
    <w:qFormat/>
    <w:rsid w:val="0001636A"/>
    <w:pPr>
      <w:ind w:right="720" w:left="720"/>
    </w:pPr>
    <w:rPr>
      <w:b/>
      <w:i/>
      <w:szCs w:val="22"/>
    </w:rPr>
  </w:style>
  <w:style w:customStyle="true" w:styleId="NaglaencitatChar" w:type="character">
    <w:name w:val="Naglašen citat Char"/>
    <w:basedOn w:val="Zadanifontodlomka"/>
    <w:link w:val="Naglaencitat"/>
    <w:uiPriority w:val="30"/>
    <w:rsid w:val="0001636A"/>
    <w:rPr>
      <w:b/>
      <w:i/>
      <w:sz w:val="24"/>
    </w:rPr>
  </w:style>
  <w:style w:styleId="Neupadljivoisticanje" w:type="character">
    <w:name w:val="Subtle Emphasis"/>
    <w:uiPriority w:val="19"/>
    <w:qFormat/>
    <w:rsid w:val="0001636A"/>
    <w:rPr>
      <w:i/>
      <w:color w:themeTint="A5" w:themeColor="text1" w:val="5A5A5A"/>
    </w:rPr>
  </w:style>
  <w:style w:styleId="Jakoisticanje" w:type="character">
    <w:name w:val="Intense Emphasis"/>
    <w:basedOn w:val="Zadanifontodlomka"/>
    <w:uiPriority w:val="21"/>
    <w:qFormat/>
    <w:rsid w:val="0001636A"/>
    <w:rPr>
      <w:b/>
      <w:i/>
      <w:sz w:val="24"/>
      <w:szCs w:val="24"/>
      <w:u w:val="single"/>
    </w:rPr>
  </w:style>
  <w:style w:styleId="Neupadljivareferenca" w:type="character">
    <w:name w:val="Subtle Reference"/>
    <w:basedOn w:val="Zadanifontodlomka"/>
    <w:uiPriority w:val="31"/>
    <w:qFormat/>
    <w:rsid w:val="0001636A"/>
    <w:rPr>
      <w:sz w:val="24"/>
      <w:szCs w:val="24"/>
      <w:u w:val="single"/>
    </w:rPr>
  </w:style>
  <w:style w:styleId="Istaknutareferenca" w:type="character">
    <w:name w:val="Intense Reference"/>
    <w:basedOn w:val="Zadanifontodlomka"/>
    <w:uiPriority w:val="32"/>
    <w:qFormat/>
    <w:rsid w:val="0001636A"/>
    <w:rPr>
      <w:b/>
      <w:sz w:val="24"/>
      <w:u w:val="single"/>
    </w:rPr>
  </w:style>
  <w:style w:styleId="Naslovknjige" w:type="character">
    <w:name w:val="Book Title"/>
    <w:basedOn w:val="Zadanifontodlomka"/>
    <w:uiPriority w:val="33"/>
    <w:qFormat/>
    <w:rsid w:val="0001636A"/>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01636A"/>
    <w:pPr>
      <w:outlineLvl w:val="9"/>
    </w:pPr>
  </w:style>
  <w:style w:styleId="Tekstrezerviranogmjesta" w:type="character">
    <w:name w:val="Placeholder Text"/>
    <w:basedOn w:val="Zadanifontodlomka"/>
    <w:uiPriority w:val="99"/>
    <w:semiHidden/>
    <w:rsid w:val="00F11E2A"/>
    <w:rPr>
      <w:color w:val="808080"/>
      <w:bdr w:space="0" w:sz="0" w:color="auto" w:val="none"/>
      <w:shd w:fill="auto" w:color="auto" w:val="clear"/>
    </w:rPr>
  </w:style>
  <w:style w:customStyle="true" w:styleId="eSPISCCParagraphDefaultFont" w:type="character">
    <w:name w:val="eSPIS_CC_Paragraph Default Font"/>
    <w:basedOn w:val="Zadanifontodlomka"/>
    <w:rsid w:val="00F11E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E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1E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E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1636A"/>
    <w:rPr>
      <w:sz w:val="24"/>
      <w:szCs w:val="24"/>
    </w:rPr>
  </w:style>
  <w:style w:styleId="Naslov1" w:type="paragraph">
    <w:name w:val="heading 1"/>
    <w:basedOn w:val="Normal"/>
    <w:next w:val="Normal"/>
    <w:link w:val="Naslov1Char"/>
    <w:uiPriority w:val="9"/>
    <w:qFormat/>
    <w:rsid w:val="0001636A"/>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01636A"/>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01636A"/>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01636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01636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01636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01636A"/>
    <w:pPr>
      <w:spacing w:after="60" w:before="240"/>
      <w:outlineLvl w:val="6"/>
    </w:pPr>
  </w:style>
  <w:style w:styleId="Naslov8" w:type="paragraph">
    <w:name w:val="heading 8"/>
    <w:basedOn w:val="Normal"/>
    <w:next w:val="Normal"/>
    <w:link w:val="Naslov8Char"/>
    <w:uiPriority w:val="9"/>
    <w:semiHidden/>
    <w:unhideWhenUsed/>
    <w:qFormat/>
    <w:rsid w:val="0001636A"/>
    <w:pPr>
      <w:spacing w:after="60" w:before="240"/>
      <w:outlineLvl w:val="7"/>
    </w:pPr>
    <w:rPr>
      <w:i/>
      <w:iCs/>
    </w:rPr>
  </w:style>
  <w:style w:styleId="Naslov9" w:type="paragraph">
    <w:name w:val="heading 9"/>
    <w:basedOn w:val="Normal"/>
    <w:next w:val="Normal"/>
    <w:link w:val="Naslov9Char"/>
    <w:uiPriority w:val="9"/>
    <w:semiHidden/>
    <w:unhideWhenUsed/>
    <w:qFormat/>
    <w:rsid w:val="0001636A"/>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B28A3"/>
    <w:pPr>
      <w:tabs>
        <w:tab w:pos="4703" w:val="center"/>
        <w:tab w:pos="9406" w:val="right"/>
      </w:tabs>
    </w:pPr>
  </w:style>
  <w:style w:styleId="Brojstranice" w:type="character">
    <w:name w:val="page number"/>
    <w:basedOn w:val="Zadanifontodlomka"/>
    <w:rsid w:val="002B28A3"/>
  </w:style>
  <w:style w:styleId="Tekstbalonia" w:type="paragraph">
    <w:name w:val="Balloon Text"/>
    <w:basedOn w:val="Normal"/>
    <w:link w:val="TekstbaloniaChar"/>
    <w:rsid w:val="00240E71"/>
    <w:rPr>
      <w:rFonts w:ascii="Tahoma" w:cs="Tahoma" w:hAnsi="Tahoma"/>
      <w:sz w:val="16"/>
      <w:szCs w:val="16"/>
    </w:rPr>
  </w:style>
  <w:style w:customStyle="1" w:styleId="TekstbaloniaChar" w:type="character">
    <w:name w:val="Tekst balončića Char"/>
    <w:link w:val="Tekstbalonia"/>
    <w:rsid w:val="00240E71"/>
    <w:rPr>
      <w:rFonts w:ascii="Tahoma" w:cs="Tahoma" w:hAnsi="Tahoma"/>
      <w:position w:val="16"/>
      <w:sz w:val="16"/>
      <w:szCs w:val="16"/>
    </w:rPr>
  </w:style>
  <w:style w:customStyle="1" w:styleId="Naslov1Char" w:type="character">
    <w:name w:val="Naslov 1 Char"/>
    <w:basedOn w:val="Zadanifontodlomka"/>
    <w:link w:val="Naslov1"/>
    <w:uiPriority w:val="9"/>
    <w:rsid w:val="0001636A"/>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01636A"/>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01636A"/>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01636A"/>
    <w:rPr>
      <w:b/>
      <w:bCs/>
      <w:sz w:val="28"/>
      <w:szCs w:val="28"/>
    </w:rPr>
  </w:style>
  <w:style w:customStyle="1" w:styleId="Naslov5Char" w:type="character">
    <w:name w:val="Naslov 5 Char"/>
    <w:basedOn w:val="Zadanifontodlomka"/>
    <w:link w:val="Naslov5"/>
    <w:uiPriority w:val="9"/>
    <w:semiHidden/>
    <w:rsid w:val="0001636A"/>
    <w:rPr>
      <w:b/>
      <w:bCs/>
      <w:i/>
      <w:iCs/>
      <w:sz w:val="26"/>
      <w:szCs w:val="26"/>
    </w:rPr>
  </w:style>
  <w:style w:customStyle="1" w:styleId="Naslov6Char" w:type="character">
    <w:name w:val="Naslov 6 Char"/>
    <w:basedOn w:val="Zadanifontodlomka"/>
    <w:link w:val="Naslov6"/>
    <w:uiPriority w:val="9"/>
    <w:semiHidden/>
    <w:rsid w:val="0001636A"/>
    <w:rPr>
      <w:b/>
      <w:bCs/>
    </w:rPr>
  </w:style>
  <w:style w:customStyle="1" w:styleId="Naslov7Char" w:type="character">
    <w:name w:val="Naslov 7 Char"/>
    <w:basedOn w:val="Zadanifontodlomka"/>
    <w:link w:val="Naslov7"/>
    <w:uiPriority w:val="9"/>
    <w:semiHidden/>
    <w:rsid w:val="0001636A"/>
    <w:rPr>
      <w:sz w:val="24"/>
      <w:szCs w:val="24"/>
    </w:rPr>
  </w:style>
  <w:style w:customStyle="1" w:styleId="Naslov8Char" w:type="character">
    <w:name w:val="Naslov 8 Char"/>
    <w:basedOn w:val="Zadanifontodlomka"/>
    <w:link w:val="Naslov8"/>
    <w:uiPriority w:val="9"/>
    <w:semiHidden/>
    <w:rsid w:val="0001636A"/>
    <w:rPr>
      <w:i/>
      <w:iCs/>
      <w:sz w:val="24"/>
      <w:szCs w:val="24"/>
    </w:rPr>
  </w:style>
  <w:style w:customStyle="1" w:styleId="Naslov9Char" w:type="character">
    <w:name w:val="Naslov 9 Char"/>
    <w:basedOn w:val="Zadanifontodlomka"/>
    <w:link w:val="Naslov9"/>
    <w:uiPriority w:val="9"/>
    <w:semiHidden/>
    <w:rsid w:val="0001636A"/>
    <w:rPr>
      <w:rFonts w:asciiTheme="majorHAnsi" w:eastAsiaTheme="majorEastAsia" w:hAnsiTheme="majorHAnsi"/>
    </w:rPr>
  </w:style>
  <w:style w:styleId="Naslov" w:type="paragraph">
    <w:name w:val="Title"/>
    <w:basedOn w:val="Normal"/>
    <w:next w:val="Normal"/>
    <w:link w:val="NaslovChar"/>
    <w:uiPriority w:val="10"/>
    <w:qFormat/>
    <w:rsid w:val="0001636A"/>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01636A"/>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01636A"/>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01636A"/>
    <w:rPr>
      <w:rFonts w:asciiTheme="majorHAnsi" w:eastAsiaTheme="majorEastAsia" w:hAnsiTheme="majorHAnsi"/>
      <w:sz w:val="24"/>
      <w:szCs w:val="24"/>
    </w:rPr>
  </w:style>
  <w:style w:styleId="Naglaeno" w:type="character">
    <w:name w:val="Strong"/>
    <w:basedOn w:val="Zadanifontodlomka"/>
    <w:uiPriority w:val="22"/>
    <w:qFormat/>
    <w:rsid w:val="0001636A"/>
    <w:rPr>
      <w:b/>
      <w:bCs/>
    </w:rPr>
  </w:style>
  <w:style w:styleId="Istaknuto" w:type="character">
    <w:name w:val="Emphasis"/>
    <w:basedOn w:val="Zadanifontodlomka"/>
    <w:uiPriority w:val="20"/>
    <w:qFormat/>
    <w:rsid w:val="0001636A"/>
    <w:rPr>
      <w:rFonts w:asciiTheme="minorHAnsi" w:hAnsiTheme="minorHAnsi"/>
      <w:b/>
      <w:i/>
      <w:iCs/>
    </w:rPr>
  </w:style>
  <w:style w:styleId="Bezproreda" w:type="paragraph">
    <w:name w:val="No Spacing"/>
    <w:basedOn w:val="Normal"/>
    <w:uiPriority w:val="1"/>
    <w:qFormat/>
    <w:rsid w:val="0001636A"/>
    <w:rPr>
      <w:szCs w:val="32"/>
    </w:rPr>
  </w:style>
  <w:style w:styleId="Odlomakpopisa" w:type="paragraph">
    <w:name w:val="List Paragraph"/>
    <w:basedOn w:val="Normal"/>
    <w:uiPriority w:val="34"/>
    <w:qFormat/>
    <w:rsid w:val="0001636A"/>
    <w:pPr>
      <w:ind w:left="720"/>
      <w:contextualSpacing/>
    </w:pPr>
  </w:style>
  <w:style w:styleId="Citat" w:type="paragraph">
    <w:name w:val="Quote"/>
    <w:basedOn w:val="Normal"/>
    <w:next w:val="Normal"/>
    <w:link w:val="CitatChar"/>
    <w:uiPriority w:val="29"/>
    <w:qFormat/>
    <w:rsid w:val="0001636A"/>
    <w:rPr>
      <w:i/>
    </w:rPr>
  </w:style>
  <w:style w:customStyle="1" w:styleId="CitatChar" w:type="character">
    <w:name w:val="Citat Char"/>
    <w:basedOn w:val="Zadanifontodlomka"/>
    <w:link w:val="Citat"/>
    <w:uiPriority w:val="29"/>
    <w:rsid w:val="0001636A"/>
    <w:rPr>
      <w:i/>
      <w:sz w:val="24"/>
      <w:szCs w:val="24"/>
    </w:rPr>
  </w:style>
  <w:style w:styleId="Naglaencitat" w:type="paragraph">
    <w:name w:val="Intense Quote"/>
    <w:basedOn w:val="Normal"/>
    <w:next w:val="Normal"/>
    <w:link w:val="NaglaencitatChar"/>
    <w:uiPriority w:val="30"/>
    <w:qFormat/>
    <w:rsid w:val="0001636A"/>
    <w:pPr>
      <w:ind w:left="720" w:right="720"/>
    </w:pPr>
    <w:rPr>
      <w:b/>
      <w:i/>
      <w:szCs w:val="22"/>
    </w:rPr>
  </w:style>
  <w:style w:customStyle="1" w:styleId="NaglaencitatChar" w:type="character">
    <w:name w:val="Naglašen citat Char"/>
    <w:basedOn w:val="Zadanifontodlomka"/>
    <w:link w:val="Naglaencitat"/>
    <w:uiPriority w:val="30"/>
    <w:rsid w:val="0001636A"/>
    <w:rPr>
      <w:b/>
      <w:i/>
      <w:sz w:val="24"/>
    </w:rPr>
  </w:style>
  <w:style w:styleId="Neupadljivoisticanje" w:type="character">
    <w:name w:val="Subtle Emphasis"/>
    <w:uiPriority w:val="19"/>
    <w:qFormat/>
    <w:rsid w:val="0001636A"/>
    <w:rPr>
      <w:i/>
      <w:color w:themeColor="text1" w:themeTint="A5" w:val="5A5A5A"/>
    </w:rPr>
  </w:style>
  <w:style w:styleId="Jakoisticanje" w:type="character">
    <w:name w:val="Intense Emphasis"/>
    <w:basedOn w:val="Zadanifontodlomka"/>
    <w:uiPriority w:val="21"/>
    <w:qFormat/>
    <w:rsid w:val="0001636A"/>
    <w:rPr>
      <w:b/>
      <w:i/>
      <w:sz w:val="24"/>
      <w:szCs w:val="24"/>
      <w:u w:val="single"/>
    </w:rPr>
  </w:style>
  <w:style w:styleId="Neupadljivareferenca" w:type="character">
    <w:name w:val="Subtle Reference"/>
    <w:basedOn w:val="Zadanifontodlomka"/>
    <w:uiPriority w:val="31"/>
    <w:qFormat/>
    <w:rsid w:val="0001636A"/>
    <w:rPr>
      <w:sz w:val="24"/>
      <w:szCs w:val="24"/>
      <w:u w:val="single"/>
    </w:rPr>
  </w:style>
  <w:style w:styleId="Istaknutareferenca" w:type="character">
    <w:name w:val="Intense Reference"/>
    <w:basedOn w:val="Zadanifontodlomka"/>
    <w:uiPriority w:val="32"/>
    <w:qFormat/>
    <w:rsid w:val="0001636A"/>
    <w:rPr>
      <w:b/>
      <w:sz w:val="24"/>
      <w:u w:val="single"/>
    </w:rPr>
  </w:style>
  <w:style w:styleId="Naslovknjige" w:type="character">
    <w:name w:val="Book Title"/>
    <w:basedOn w:val="Zadanifontodlomka"/>
    <w:uiPriority w:val="33"/>
    <w:qFormat/>
    <w:rsid w:val="0001636A"/>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01636A"/>
    <w:pPr>
      <w:outlineLvl w:val="9"/>
    </w:pPr>
  </w:style>
  <w:style w:styleId="Tekstrezerviranogmjesta" w:type="character">
    <w:name w:val="Placeholder Text"/>
    <w:basedOn w:val="Zadanifontodlomka"/>
    <w:uiPriority w:val="99"/>
    <w:semiHidden/>
    <w:rsid w:val="00F11E2A"/>
    <w:rPr>
      <w:color w:val="808080"/>
      <w:bdr w:color="auto" w:space="0" w:sz="0" w:val="none"/>
      <w:shd w:color="auto" w:fill="auto" w:val="clear"/>
    </w:rPr>
  </w:style>
  <w:style w:customStyle="1" w:styleId="eSPISCCParagraphDefaultFont" w:type="character">
    <w:name w:val="eSPIS_CC_Paragraph Default Font"/>
    <w:basedOn w:val="Zadanifontodlomka"/>
    <w:rsid w:val="00F11E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E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1E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E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7470814">
      <w:bodyDiv w:val="true"/>
      <w:marLeft w:val="0"/>
      <w:marRight w:val="0"/>
      <w:marTop w:val="0"/>
      <w:marBottom w:val="0"/>
      <w:divBdr>
        <w:top w:space="0" w:sz="0" w:color="auto" w:val="none"/>
        <w:left w:space="0" w:sz="0" w:color="auto" w:val="none"/>
        <w:bottom w:space="0" w:sz="0" w:color="auto" w:val="none"/>
        <w:right w:space="0" w:sz="0" w:color="auto" w:val="none"/>
      </w:divBdr>
    </w:div>
    <w:div w:id="17816101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1637</izvorni_sadrzaj>
    <derivirana_varijabla naziv="DomainObject.Predmet.Broj_1">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2011.</izvorni_sadrzaj>
    <derivirana_varijabla naziv="DomainObject.Predmet.DatumOsnivanja_1">20.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St-1637/2011</izvorni_sadrzaj>
    <derivirana_varijabla naziv="DomainObject.Predmet.OznakaBroj_1">St-1637/2011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priklopljen na 5 Povrv-5922/13 radi kraćeg uvida 13.1.2014.</izvorni_sadrzaj>
    <derivirana_varijabla naziv="DomainObject.Predmet.PrimjedbaSuca_1">Spis priklopljen na 5 Povrv-5922/13 radi kraćeg uvida 13.1.2014.</derivirana_varijabla>
  </DomainObject.Predmet.PrimjedbaSuca>
  <DomainObject.Predmet.PrimjedbaUpisnicara>
    <izvorni_sadrzaj/>
    <derivirana_varijabla naziv="DomainObject.Predmet.PrimjedbaUpisnicara_1"/>
  </DomainObject.Predmet.PrimjedbaUpisnicara>
  <DomainObject.Predmet.ProtustrankaFormated>
    <izvorni_sadrzaj>  SLUNJČICA d.d. Slunj</izvorni_sadrzaj>
    <derivirana_varijabla naziv="DomainObject.Predmet.ProtustrankaFormated_1">  SLUNJČICA d.d. Slunj</derivirana_varijabla>
  </DomainObject.Predmet.ProtustrankaFormated>
  <DomainObject.Predmet.ProtustrankaFormatedOIB>
    <izvorni_sadrzaj>  SLUNJČICA d.d. Slunj, OIB 48969228893</izvorni_sadrzaj>
    <derivirana_varijabla naziv="DomainObject.Predmet.ProtustrankaFormatedOIB_1">  SLUNJČICA d.d. Slunj, OIB 48969228893</derivirana_varijabla>
  </DomainObject.Predmet.ProtustrankaFormatedOIB>
  <DomainObject.Predmet.ProtustrankaFormatedWithAdress>
    <izvorni_sadrzaj> SLUNJČICA d.d. Slunj, Stara cesta 2, Slunj</izvorni_sadrzaj>
    <derivirana_varijabla naziv="DomainObject.Predmet.ProtustrankaFormatedWithAdress_1"> SLUNJČICA d.d. Slunj, Stara cesta 2, Slunj</derivirana_varijabla>
  </DomainObject.Predmet.ProtustrankaFormatedWithAdress>
  <DomainObject.Predmet.ProtustrankaFormatedWithAdressOIB>
    <izvorni_sadrzaj> SLUNJČICA d.d. Slunj, OIB 48969228893, Stara cesta 2, Slunj</izvorni_sadrzaj>
    <derivirana_varijabla naziv="DomainObject.Predmet.ProtustrankaFormatedWithAdressOIB_1"> SLUNJČICA d.d. Slunj, OIB 48969228893, Stara cesta 2, Slunj</derivirana_varijabla>
  </DomainObject.Predmet.ProtustrankaFormatedWithAdressOIB>
  <DomainObject.Predmet.ProtustrankaWithAdress>
    <izvorni_sadrzaj>SLUNJČICA d.d. Slunj Stara cesta 2, Slunj</izvorni_sadrzaj>
    <derivirana_varijabla naziv="DomainObject.Predmet.ProtustrankaWithAdress_1">SLUNJČICA d.d. Slunj Stara cesta 2, Slunj</derivirana_varijabla>
  </DomainObject.Predmet.ProtustrankaWithAdress>
  <DomainObject.Predmet.ProtustrankaWithAdressOIB>
    <izvorni_sadrzaj>SLUNJČICA d.d. Slunj, OIB 48969228893, Stara cesta 2, Slunj</izvorni_sadrzaj>
    <derivirana_varijabla naziv="DomainObject.Predmet.ProtustrankaWithAdressOIB_1">SLUNJČICA d.d. Slunj, OIB 48969228893, Stara cesta 2, Slunj</derivirana_varijabla>
  </DomainObject.Predmet.ProtustrankaWithAdressOIB>
  <DomainObject.Predmet.ProtustrankaNazivFormated>
    <izvorni_sadrzaj>SLUNJČICA d.d. Slunj</izvorni_sadrzaj>
    <derivirana_varijabla naziv="DomainObject.Predmet.ProtustrankaNazivFormated_1">SLUNJČICA d.d. Slunj</derivirana_varijabla>
  </DomainObject.Predmet.ProtustrankaNazivFormated>
  <DomainObject.Predmet.ProtustrankaNazivFormatedOIB>
    <izvorni_sadrzaj>SLUNJČICA d.d. Slunj, OIB 48969228893</izvorni_sadrzaj>
    <derivirana_varijabla naziv="DomainObject.Predmet.ProtustrankaNazivFormatedOIB_1">SLUNJČICA d.d. Slunj, OIB 48969228893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KARLOVAC zastupanog po punomoćniku ŽDO u Karlovcu; MARIO ERGOVIĆ</izvorni_sadrzaj>
    <derivirana_varijabla naziv="DomainObject.Predmet.StrankaFormated_1">  MINISTARSTVO FINANCIJA, POREZNA UPRAVA KARLOVAC zastupanog po punomoćniku ŽDO u Karlovcu; MARIO ERGOVIĆ</derivirana_varijabla>
  </DomainObject.Predmet.StrankaFormated>
  <DomainObject.Predmet.StrankaFormatedOIB>
    <izvorni_sadrzaj>  MINISTARSTVO FINANCIJA, POREZNA UPRAVA KARLOVAC zastupanog po punomoćniku ŽDO u Karlovcu; MARIO ERGOVIĆ</izvorni_sadrzaj>
    <derivirana_varijabla naziv="DomainObject.Predmet.StrankaFormatedOIB_1">  MINISTARSTVO FINANCIJA, POREZNA UPRAVA KARLOVAC zastupanog po punomoćniku ŽDO u Karlovcu; MARIO ERGOVIĆ</derivirana_varijabla>
  </DomainObject.Predmet.StrankaFormatedOIB>
  <DomainObject.Predmet.StrankaFormatedWithAdress>
    <izvorni_sadrzaj> MINISTARSTVO FINANCIJA, POREZNA UPRAVA KARLOVAC zastupanog po punomoćniku ŽDO u Karlovcu; MARIO ERGOVIĆ</izvorni_sadrzaj>
    <derivirana_varijabla naziv="DomainObject.Predmet.StrankaFormatedWithAdress_1"> MINISTARSTVO FINANCIJA, POREZNA UPRAVA KARLOVAC zastupanog po punomoćniku ŽDO u Karlovcu; MARIO ERGOVIĆ</derivirana_varijabla>
  </DomainObject.Predmet.StrankaFormatedWithAdress>
  <DomainObject.Predmet.StrankaFormatedWithAdressOIB>
    <izvorni_sadrzaj> MINISTARSTVO FINANCIJA, POREZNA UPRAVA KARLOVAC zastupanog po punomoćniku ŽDO u Karlovcu; MARIO ERGOVIĆ</izvorni_sadrzaj>
    <derivirana_varijabla naziv="DomainObject.Predmet.StrankaFormatedWithAdressOIB_1"> MINISTARSTVO FINANCIJA, POREZNA UPRAVA KARLOVAC zastupanog po punomoćniku ŽDO u Karlovcu; MARIO ERGOVIĆ</derivirana_varijabla>
  </DomainObject.Predmet.StrankaFormatedWithAdressOIB>
  <DomainObject.Predmet.StrankaWithAdress>
    <izvorni_sadrzaj>MINISTARSTVO FINANCIJA, POREZNA UPRAVA KARLOVAC ,MARIO ERGOVIĆ </izvorni_sadrzaj>
    <derivirana_varijabla naziv="DomainObject.Predmet.StrankaWithAdress_1">MINISTARSTVO FINANCIJA, POREZNA UPRAVA KARLOVAC ,MARIO ERGOVIĆ </derivirana_varijabla>
  </DomainObject.Predmet.StrankaWithAdress>
  <DomainObject.Predmet.StrankaWithAdressOIB>
    <izvorni_sadrzaj>MINISTARSTVO FINANCIJA, POREZNA UPRAVA KARLOVAC,MARIO ERGOVIĆ</izvorni_sadrzaj>
    <derivirana_varijabla naziv="DomainObject.Predmet.StrankaWithAdressOIB_1">MINISTARSTVO FINANCIJA, POREZNA UPRAVA KARLOVAC,MARIO ERGOVIĆ</derivirana_varijabla>
  </DomainObject.Predmet.StrankaWithAdressOIB>
  <DomainObject.Predmet.StrankaNazivFormated>
    <izvorni_sadrzaj>MINISTARSTVO FINANCIJA, POREZNA UPRAVA KARLOVAC,MARIO ERGOVIĆ</izvorni_sadrzaj>
    <derivirana_varijabla naziv="DomainObject.Predmet.StrankaNazivFormated_1">MINISTARSTVO FINANCIJA, POREZNA UPRAVA KARLOVAC,MARIO ERGOVIĆ</derivirana_varijabla>
  </DomainObject.Predmet.StrankaNazivFormated>
  <DomainObject.Predmet.StrankaNazivFormatedOIB>
    <izvorni_sadrzaj>MINISTARSTVO FINANCIJA, POREZNA UPRAVA KARLOVAC,MARIO ERGOVIĆ</izvorni_sadrzaj>
    <derivirana_varijabla naziv="DomainObject.Predmet.StrankaNazivFormatedOIB_1">MINISTARSTVO FINANCIJA, POREZNA UPRAVA KARLOVAC,MARIO ERGOVIĆ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MINISTARSTVO FINANCIJA, POREZNA UPRAVA KARLOVAC zastupanog po punomoćniku ŽDO u Karlovcu</item>
      <item>MARIO ERGOVIĆ</item>
    </izvorni_sadrzaj>
    <derivirana_varijabla naziv="DomainObject.Predmet.StrankaListFormated_1">
      <item>MINISTARSTVO FINANCIJA, POREZNA UPRAVA KARLOVAC zastupanog po punomoćniku ŽDO u Karlovcu</item>
      <item>MARIO ERGOVIĆ</item>
    </derivirana_varijabla>
  </DomainObject.Predmet.StrankaListFormated>
  <DomainObject.Predmet.StrankaListFormatedOIB>
    <izvorni_sadrzaj>
      <item>MINISTARSTVO FINANCIJA, POREZNA UPRAVA KARLOVAC zastupanog po punomoćniku ŽDO u Karlovcu</item>
      <item>MARIO ERGOVIĆ</item>
    </izvorni_sadrzaj>
    <derivirana_varijabla naziv="DomainObject.Predmet.StrankaListFormatedOIB_1">
      <item>MINISTARSTVO FINANCIJA, POREZNA UPRAVA KARLOVAC zastupanog po punomoćniku ŽDO u Karlovcu</item>
      <item>MARIO ERGOVIĆ</item>
    </derivirana_varijabla>
  </DomainObject.Predmet.StrankaListFormatedOIB>
  <DomainObject.Predmet.StrankaListFormatedWithAdress>
    <izvorni_sadrzaj>
      <item>MINISTARSTVO FINANCIJA, POREZNA UPRAVA KARLOVAC zastupanog po punomoćniku ŽDO u Karlovcu</item>
      <item>MARIO ERGOVIĆ</item>
    </izvorni_sadrzaj>
    <derivirana_varijabla naziv="DomainObject.Predmet.StrankaListFormatedWithAdress_1">
      <item>MINISTARSTVO FINANCIJA, POREZNA UPRAVA KARLOVAC zastupanog po punomoćniku ŽDO u Karlovcu</item>
      <item>MARIO ERGOVIĆ</item>
    </derivirana_varijabla>
  </DomainObject.Predmet.StrankaListFormatedWithAdress>
  <DomainObject.Predmet.StrankaListFormatedWithAdressOIB>
    <izvorni_sadrzaj>
      <item>MINISTARSTVO FINANCIJA, POREZNA UPRAVA KARLOVAC zastupanog po punomoćniku ŽDO u Karlovcu</item>
      <item>MARIO ERGOVIĆ</item>
    </izvorni_sadrzaj>
    <derivirana_varijabla naziv="DomainObject.Predmet.StrankaListFormatedWithAdressOIB_1">
      <item>MINISTARSTVO FINANCIJA, POREZNA UPRAVA KARLOVAC zastupanog po punomoćniku ŽDO u Karlovcu</item>
      <item>MARIO ERGOVIĆ</item>
    </derivirana_varijabla>
  </DomainObject.Predmet.StrankaListFormatedWithAdressOIB>
  <DomainObject.Predmet.StrankaListNazivFormated>
    <izvorni_sadrzaj>
      <item>MINISTARSTVO FINANCIJA, POREZNA UPRAVA KARLOVAC</item>
      <item>MARIO ERGOVIĆ</item>
    </izvorni_sadrzaj>
    <derivirana_varijabla naziv="DomainObject.Predmet.StrankaListNazivFormated_1">
      <item>MINISTARSTVO FINANCIJA, POREZNA UPRAVA KARLOVAC</item>
      <item>MARIO ERGOVIĆ</item>
    </derivirana_varijabla>
  </DomainObject.Predmet.StrankaListNazivFormated>
  <DomainObject.Predmet.StrankaListNazivFormatedOIB>
    <izvorni_sadrzaj>
      <item>MINISTARSTVO FINANCIJA, POREZNA UPRAVA KARLOVAC</item>
      <item>MARIO ERGOVIĆ</item>
    </izvorni_sadrzaj>
    <derivirana_varijabla naziv="DomainObject.Predmet.StrankaListNazivFormatedOIB_1">
      <item>MINISTARSTVO FINANCIJA, POREZNA UPRAVA KARLOVAC</item>
      <item>MARIO ERGOVIĆ</item>
    </derivirana_varijabla>
  </DomainObject.Predmet.StrankaListNazivFormatedOIB>
  <DomainObject.Predmet.ProtuStrankaListFormated>
    <izvorni_sadrzaj>
      <item>SLUNJČICA d.d. Slunj</item>
    </izvorni_sadrzaj>
    <derivirana_varijabla naziv="DomainObject.Predmet.ProtuStrankaListFormated_1">
      <item>SLUNJČICA d.d. Slunj</item>
    </derivirana_varijabla>
  </DomainObject.Predmet.ProtuStrankaListFormated>
  <DomainObject.Predmet.ProtuStrankaListFormatedOIB>
    <izvorni_sadrzaj>
      <item>SLUNJČICA d.d. Slunj, OIB 48969228893</item>
    </izvorni_sadrzaj>
    <derivirana_varijabla naziv="DomainObject.Predmet.ProtuStrankaListFormatedOIB_1">
      <item>SLUNJČICA d.d. Slunj, OIB 48969228893</item>
    </derivirana_varijabla>
  </DomainObject.Predmet.ProtuStrankaListFormatedOIB>
  <DomainObject.Predmet.ProtuStrankaListFormatedWithAdress>
    <izvorni_sadrzaj>
      <item>SLUNJČICA d.d. Slunj, Stara cesta 2, Slunj</item>
    </izvorni_sadrzaj>
    <derivirana_varijabla naziv="DomainObject.Predmet.ProtuStrankaListFormatedWithAdress_1">
      <item>SLUNJČICA d.d. Slunj, Stara cesta 2, Slunj</item>
    </derivirana_varijabla>
  </DomainObject.Predmet.ProtuStrankaListFormatedWithAdress>
  <DomainObject.Predmet.ProtuStrankaListFormatedWithAdressOIB>
    <izvorni_sadrzaj>
      <item>SLUNJČICA d.d. Slunj, OIB 48969228893, Stara cesta 2, Slunj</item>
    </izvorni_sadrzaj>
    <derivirana_varijabla naziv="DomainObject.Predmet.ProtuStrankaListFormatedWithAdressOIB_1">
      <item>SLUNJČICA d.d. Slunj, OIB 48969228893, Stara cesta 2, Slunj</item>
    </derivirana_varijabla>
  </DomainObject.Predmet.ProtuStrankaListFormatedWithAdressOIB>
  <DomainObject.Predmet.ProtuStrankaListNazivFormated>
    <izvorni_sadrzaj>
      <item>SLUNJČICA d.d. Slunj</item>
    </izvorni_sadrzaj>
    <derivirana_varijabla naziv="DomainObject.Predmet.ProtuStrankaListNazivFormated_1">
      <item>SLUNJČICA d.d. Slunj</item>
    </derivirana_varijabla>
  </DomainObject.Predmet.ProtuStrankaListNazivFormated>
  <DomainObject.Predmet.ProtuStrankaListNazivFormatedOIB>
    <izvorni_sadrzaj>
      <item>SLUNJČICA d.d. Slunj, OIB 48969228893</item>
    </izvorni_sadrzaj>
    <derivirana_varijabla naziv="DomainObject.Predmet.ProtuStrankaListNazivFormatedOIB_1">
      <item>SLUNJČICA d.d. Slunj, OIB 48969228893</item>
    </derivirana_varijabla>
  </DomainObject.Predmet.ProtuStrankaListNazivFormatedOIB>
  <DomainObject.Predmet.OstaliListFormated>
    <izvorni_sadrzaj>
      <item>ŽDO u Karlovcu punomoćnik sudionika u postupku MINISTARSTVO FINANCIJA, POREZNA UPRAVA KARLOVAC</item>
      <item>Vladimir Špehar</item>
    </izvorni_sadrzaj>
    <derivirana_varijabla naziv="DomainObject.Predmet.OstaliListFormated_1">
      <item>ŽDO u Karlovcu punomoćnik sudionika u postupku MINISTARSTVO FINANCIJA, POREZNA UPRAVA KARLOVAC</item>
      <item>Vladimir Špehar</item>
    </derivirana_varijabla>
  </DomainObject.Predmet.OstaliListFormated>
  <DomainObject.Predmet.OstaliListFormatedOIB>
    <izvorni_sadrzaj>
      <item>ŽDO u Karlovcu punomoćnik sudionika u postupku MINISTARSTVO FINANCIJA, POREZNA UPRAVA KARLOVAC</item>
      <item>Vladimir Špehar, OIB 20275924066</item>
    </izvorni_sadrzaj>
    <derivirana_varijabla naziv="DomainObject.Predmet.OstaliListFormatedOIB_1">
      <item>ŽDO u Karlovcu punomoćnik sudionika u postupku MINISTARSTVO FINANCIJA, POREZNA UPRAVA KARLOVAC</item>
      <item>Vladimir Špehar, OIB 20275924066</item>
    </derivirana_varijabla>
  </DomainObject.Predmet.OstaliListFormatedOIB>
  <DomainObject.Predmet.OstaliListFormatedWithAdress>
    <izvorni_sadrzaj>
      <item>ŽDO u Karlovcu punomoćnik sudionika u postupku MINISTARSTVO FINANCIJA, POREZNA UPRAVA KARLOVAC</item>
      <item>Vladimir Špehar, Domobranska Ulica 20c, 47000 Karlovac</item>
    </izvorni_sadrzaj>
    <derivirana_varijabla naziv="DomainObject.Predmet.OstaliListFormatedWithAdress_1">
      <item>ŽDO u Karlovcu punomoćnik sudionika u postupku MINISTARSTVO FINANCIJA, POREZNA UPRAVA KARLOVAC</item>
      <item>Vladimir Špehar, Domobranska Ulica 20c, 47000 Karlovac</item>
    </derivirana_varijabla>
  </DomainObject.Predmet.OstaliListFormatedWithAdress>
  <DomainObject.Predmet.OstaliListFormatedWithAdressOIB>
    <izvorni_sadrzaj>
      <item>ŽDO u Karlovcu punomoćnik sudionika u postupku MINISTARSTVO FINANCIJA, POREZNA UPRAVA KARLOVAC</item>
      <item>Vladimir Špehar, OIB 20275924066, Domobranska Ulica 20c, 47000 Karlovac</item>
    </izvorni_sadrzaj>
    <derivirana_varijabla naziv="DomainObject.Predmet.OstaliListFormatedWithAdressOIB_1">
      <item>ŽDO u Karlovcu punomoćnik sudionika u postupku MINISTARSTVO FINANCIJA, POREZNA UPRAVA KARLOVAC</item>
      <item>Vladimir Špehar, OIB 20275924066, Domobranska Ulica 20c, 47000 Karlovac</item>
    </derivirana_varijabla>
  </DomainObject.Predmet.OstaliListFormatedWithAdressOIB>
  <DomainObject.Predmet.OstaliListNazivFormated>
    <izvorni_sadrzaj>
      <item>ŽDO u Karlovcu</item>
      <item>Vladimir Špehar</item>
    </izvorni_sadrzaj>
    <derivirana_varijabla naziv="DomainObject.Predmet.OstaliListNazivFormated_1">
      <item>ŽDO u Karlovcu</item>
      <item>Vladimir Špehar</item>
    </derivirana_varijabla>
  </DomainObject.Predmet.OstaliListNazivFormated>
  <DomainObject.Predmet.OstaliListNazivFormatedOIB>
    <izvorni_sadrzaj>
      <item>ŽDO u Karlovcu</item>
      <item>Vladimir Špehar, OIB 20275924066</item>
    </izvorni_sadrzaj>
    <derivirana_varijabla naziv="DomainObject.Predmet.OstaliListNazivFormatedOIB_1">
      <item>ŽDO u Karlovcu</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MINISTARSTVO FINANCIJA, POREZNA UPRAVA KARLOVAC i dr.</izvorni_sadrzaj>
    <derivirana_varijabla naziv="DomainObject.Predmet.StrankaIDrugi_1">MINISTARSTVO FINANCIJA, POREZNA UPRAVA KARLOVAC i dr.</derivirana_varijabla>
  </DomainObject.Predmet.StrankaIDrugi>
  <DomainObject.Predmet.ProtustrankaIDrugi>
    <izvorni_sadrzaj>SLUNJČICA d.d. Slunj</izvorni_sadrzaj>
    <derivirana_varijabla naziv="DomainObject.Predmet.ProtustrankaIDrugi_1">SLUNJČICA d.d. Slunj</derivirana_varijabla>
  </DomainObject.Predmet.ProtustrankaIDrugi>
  <DomainObject.Predmet.StrankaIDrugiAdressOIB>
    <izvorni_sadrzaj>MINISTARSTVO FINANCIJA, POREZNA UPRAVA KARLOVAC i dr.</izvorni_sadrzaj>
    <derivirana_varijabla naziv="DomainObject.Predmet.StrankaIDrugiAdressOIB_1">MINISTARSTVO FINANCIJA, POREZNA UPRAVA KARLOVAC i dr.</derivirana_varijabla>
  </DomainObject.Predmet.StrankaIDrugiAdressOIB>
  <DomainObject.Predmet.ProtustrankaIDrugiAdressOIB>
    <izvorni_sadrzaj>SLUNJČICA d.d. Slunj, OIB 48969228893, Stara cesta 2, Slunj</izvorni_sadrzaj>
    <derivirana_varijabla naziv="DomainObject.Predmet.ProtustrankaIDrugiAdressOIB_1">SLUNJČICA d.d. Slunj, OIB 48969228893, Stara cesta 2,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SLUNJČICA d.d. Slunj</item>
      <item>ŽDO u Karlovcu</item>
      <item>MINISTARSTVO FINANCIJA, POREZNA UPRAVA KARLOVAC</item>
      <item>MARIO ERGOVIĆ</item>
      <item>Vladimir Špehar</item>
    </izvorni_sadrzaj>
    <derivirana_varijabla naziv="DomainObject.Predmet.SudioniciListNaziv_1">
      <item>SLUNJČICA d.d. Slunj</item>
      <item>ŽDO u Karlovcu</item>
      <item>MINISTARSTVO FINANCIJA, POREZNA UPRAVA KARLOVAC</item>
      <item>MARIO ERGOVIĆ</item>
      <item>Vladimir Špehar</item>
    </derivirana_varijabla>
  </DomainObject.Predmet.SudioniciListNaziv>
  <DomainObject.Predmet.SudioniciListAdressOIB>
    <izvorni_sadrzaj>
      <item>SLUNJČICA d.d. Slunj, OIB 48969228893, Stara cesta 2,Slunj</item>
      <item>ŽDO u Karlovcu</item>
      <item>MINISTARSTVO FINANCIJA, POREZNA UPRAVA KARLOVAC</item>
      <item>MARIO ERGOVIĆ</item>
      <item>Vladimir Špehar, OIB 20275924066, Domobranska Ulica 20c,47000 Karlovac</item>
    </izvorni_sadrzaj>
    <derivirana_varijabla naziv="DomainObject.Predmet.SudioniciListAdressOIB_1">
      <item>SLUNJČICA d.d. Slunj, OIB 48969228893, Stara cesta 2,Slunj</item>
      <item>ŽDO u Karlovcu</item>
      <item>MINISTARSTVO FINANCIJA, POREZNA UPRAVA KARLOVAC</item>
      <item>MARIO ERGOVIĆ</item>
      <item>Vladimir Špehar, OIB 20275924066, Domobranska Ulica 20c,47000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48969228893</item>
      <item>, OIB null</item>
      <item>, OIB null</item>
      <item>, OIB null</item>
      <item>, OIB 20275924066</item>
    </izvorni_sadrzaj>
    <derivirana_varijabla naziv="DomainObject.Predmet.SudioniciListNazivOIB_1">
      <item>, OIB 48969228893</item>
      <item>, OIB null</item>
      <item>, OIB null</item>
      <item>, OIB null</item>
      <item>, OIB 20275924066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311</properties:Words>
  <properties:Characters>1553</properties:Characters>
  <properties:Lines>53</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2015-11-30T13:11:00Z</dcterms:created>
  <dc:creator>Korisnik</dc:creator>
  <cp:lastModifiedBy>Gordana Grčić</cp:lastModifiedBy>
  <cp:lastPrinted>2015-12-01T07:34:00Z</cp:lastPrinted>
  <dcterms:modified xmlns:xsi="http://www.w3.org/2001/XMLSchema-instance" xsi:type="dcterms:W3CDTF">2015-12-01T07:40:00Z</dcterms:modified>
  <cp:revision>6</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