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fe8d" w14:paraId="4c5fe8d" w:rsidRDefault="008A1977" w:rsidP="008A1977" w:rsidR="008A1977">
      <w:pPr>
        <w:jc w:val="right"/>
        <w15:collapsed w:val="false"/>
      </w:pPr>
      <w:bookmarkStart w:name="_GoBack" w:id="0"/>
      <w:bookmarkEnd w:id="0"/>
      <w:r>
        <w:t xml:space="preserve">Broj: 6 </w:t>
      </w:r>
      <w:r w:rsidR="001B02D5">
        <w:t>St-</w:t>
      </w:r>
      <w:r w:rsidR="00C4671F">
        <w:t>218/15-</w:t>
      </w:r>
      <w:r w:rsidR="000C6C9E">
        <w:t>106</w:t>
      </w:r>
    </w:p>
    <w:p w:rsidRDefault="008A1101" w:rsidP="008A1101" w:rsidR="008A1101">
      <w:r>
        <w:rPr>
          <w:rStyle w:val="Naglaeno"/>
        </w:rPr>
        <w:t xml:space="preserve">             </w:t>
      </w:r>
      <w:r w:rsidR="00BC3B6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1101" w:rsidP="008A1101" w:rsidR="008A1101" w:rsidRPr="00D21A2C"/>
    <w:p w:rsidRDefault="008A1101" w:rsidP="008A1101" w:rsidR="008A110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A1101" w:rsidP="008A1101" w:rsidR="008A1977" w:rsidRPr="008A110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A1977" w:rsidP="008A1977" w:rsidR="008A1977">
      <w:pPr>
        <w:jc w:val="both"/>
      </w:pPr>
    </w:p>
    <w:p w:rsidRDefault="008A1977" w:rsidP="008A1977" w:rsidR="008A1977">
      <w:pPr>
        <w:jc w:val="both"/>
      </w:pPr>
    </w:p>
    <w:p w:rsidRDefault="001B02D5" w:rsidP="008A1977" w:rsidR="008A1977" w:rsidRPr="008A1101">
      <w:pPr>
        <w:jc w:val="center"/>
      </w:pPr>
      <w:r w:rsidRPr="008A1101">
        <w:t xml:space="preserve">Z A K L J U Č A K </w:t>
      </w:r>
    </w:p>
    <w:p w:rsidRDefault="008A1977" w:rsidP="008A1977" w:rsidR="008A1977">
      <w:pPr>
        <w:jc w:val="both"/>
      </w:pPr>
    </w:p>
    <w:p w:rsidRDefault="008A1977" w:rsidP="008A1977" w:rsidR="008A1977">
      <w:pPr>
        <w:jc w:val="both"/>
      </w:pPr>
    </w:p>
    <w:p w:rsidRDefault="008A1977" w:rsidP="008A1977" w:rsidR="008A1977">
      <w:pPr>
        <w:jc w:val="both"/>
      </w:pPr>
    </w:p>
    <w:p w:rsidRDefault="008A1977" w:rsidP="008A1977" w:rsidR="008A1977">
      <w:pPr>
        <w:jc w:val="both"/>
      </w:pPr>
    </w:p>
    <w:p w:rsidRDefault="008A1977" w:rsidP="001B02D5" w:rsidR="001B02D5">
      <w:pPr>
        <w:pStyle w:val="Tijeloteksta"/>
        <w:ind w:firstLine="708"/>
      </w:pPr>
      <w:r>
        <w:t xml:space="preserve">Trgovački sud u Osijeku, </w:t>
      </w:r>
      <w:r w:rsidR="001B02D5" w:rsidRPr="00451DD6">
        <w:t>po stečajno</w:t>
      </w:r>
      <w:r w:rsidR="008A1101">
        <w:t>j sutkinji</w:t>
      </w:r>
      <w:r w:rsidR="001B02D5" w:rsidRPr="00451DD6">
        <w:t xml:space="preserve"> Nadi Roso, </w:t>
      </w:r>
      <w:r w:rsidR="008A1101">
        <w:t xml:space="preserve">u stečajnom </w:t>
      </w:r>
      <w:r w:rsidR="001B02D5">
        <w:t xml:space="preserve">predmetu </w:t>
      </w:r>
      <w:r w:rsidR="008A1101">
        <w:t xml:space="preserve">stečajnog dužnika: </w:t>
      </w:r>
      <w:r w:rsidR="001B02D5">
        <w:t xml:space="preserve"> </w:t>
      </w:r>
      <w:r w:rsidR="00C4671F">
        <w:rPr>
          <w:b/>
        </w:rPr>
        <w:t>DORADO d.o.o. za trgovinu i usluge "u stečaju", Nuštar, M. Držića 20B, OIB: 80415915596, MBS: 030008834</w:t>
      </w:r>
      <w:r w:rsidR="001B02D5">
        <w:t xml:space="preserve">, dana  </w:t>
      </w:r>
      <w:r w:rsidR="00C4671F">
        <w:t>1. prosinca</w:t>
      </w:r>
      <w:r w:rsidR="00A46587">
        <w:t xml:space="preserve"> 2017. g.,</w:t>
      </w:r>
    </w:p>
    <w:p w:rsidRDefault="001B02D5" w:rsidP="001B02D5" w:rsidR="001B02D5">
      <w:pPr>
        <w:pStyle w:val="Tijeloteksta"/>
      </w:pPr>
    </w:p>
    <w:p w:rsidRDefault="006139FD" w:rsidP="001B02D5" w:rsidR="006139FD">
      <w:pPr>
        <w:pStyle w:val="Tijeloteksta"/>
        <w:ind w:firstLine="708"/>
      </w:pPr>
    </w:p>
    <w:p w:rsidRDefault="008A1977" w:rsidP="008A1977" w:rsidR="008A1977">
      <w:pPr>
        <w:ind w:firstLine="708"/>
        <w:jc w:val="both"/>
      </w:pPr>
    </w:p>
    <w:p w:rsidRDefault="001B02D5" w:rsidP="00C45F31" w:rsidR="00C45F31" w:rsidRPr="008A1101">
      <w:pPr>
        <w:jc w:val="center"/>
      </w:pPr>
      <w:r w:rsidRPr="008A1101">
        <w:t>z a k l j u č i o  j e :</w:t>
      </w:r>
    </w:p>
    <w:p w:rsidRDefault="00C45F31" w:rsidP="00C45F31" w:rsidR="00C45F31">
      <w:pPr>
        <w:jc w:val="center"/>
        <w:rPr>
          <w:b/>
        </w:rPr>
      </w:pPr>
    </w:p>
    <w:p w:rsidRDefault="002F5CAD" w:rsidP="00C45F31" w:rsidR="002F5CAD">
      <w:pPr>
        <w:jc w:val="both"/>
      </w:pPr>
    </w:p>
    <w:p w:rsidRDefault="00695B88" w:rsidP="00A46587" w:rsidR="00A46587">
      <w:pPr>
        <w:jc w:val="both"/>
      </w:pPr>
      <w:r>
        <w:tab/>
      </w:r>
      <w:r w:rsidR="006139FD">
        <w:t>I</w:t>
      </w:r>
      <w:r w:rsidR="006139FD">
        <w:tab/>
        <w:t xml:space="preserve">Vraća se </w:t>
      </w:r>
      <w:r w:rsidR="00C4671F">
        <w:t xml:space="preserve">Jozi Leko </w:t>
      </w:r>
      <w:r w:rsidR="000C6C9E">
        <w:t xml:space="preserve">iz Nuštra, </w:t>
      </w:r>
      <w:proofErr w:type="spellStart"/>
      <w:r w:rsidR="000C6C9E">
        <w:t>Frankopanska</w:t>
      </w:r>
      <w:proofErr w:type="spellEnd"/>
      <w:r w:rsidR="000C6C9E">
        <w:t xml:space="preserve"> 8 </w:t>
      </w:r>
      <w:r w:rsidR="00C4671F">
        <w:t>podne</w:t>
      </w:r>
      <w:r w:rsidR="000C6C9E">
        <w:t>s</w:t>
      </w:r>
      <w:r w:rsidR="00C4671F">
        <w:t>ak od 22.11.2017. g.</w:t>
      </w:r>
      <w:r w:rsidR="00A46587">
        <w:t xml:space="preserve"> na potpis. </w:t>
      </w:r>
    </w:p>
    <w:p w:rsidRDefault="000C6C9E" w:rsidP="000C6C9E" w:rsidR="000C6C9E">
      <w:pPr>
        <w:jc w:val="both"/>
      </w:pPr>
    </w:p>
    <w:p w:rsidRDefault="000C6C9E" w:rsidP="000C6C9E" w:rsidR="000C6C9E">
      <w:pPr>
        <w:jc w:val="both"/>
      </w:pPr>
      <w:r>
        <w:tab/>
        <w:t xml:space="preserve">II </w:t>
      </w:r>
      <w:r>
        <w:tab/>
        <w:t xml:space="preserve">Poziva se Jozo Leko iz Nuštra da u roku od 3 dana od dana primitka ovog Zaključka vrati ovome sudu potpisan podnesak od 22.11.2017. g. </w:t>
      </w:r>
    </w:p>
    <w:p w:rsidRDefault="000C6C9E" w:rsidP="000C6C9E" w:rsidR="000C6C9E">
      <w:pPr>
        <w:ind w:firstLine="708"/>
        <w:jc w:val="both"/>
      </w:pPr>
      <w:r>
        <w:t>III</w:t>
      </w:r>
      <w:r>
        <w:tab/>
        <w:t xml:space="preserve">Ako Jozo Leko iz Nuštra ne dopuni podnesak od 22.11.2017. g. potpisom odnosno ne postupi po nalogu suda iz točke I i II  ovoga zaključka podnesak će se  odbaciti sukladno čl. 109 ZPP u vezi s čl. 6 Stečajnog zakona. </w:t>
      </w:r>
    </w:p>
    <w:p w:rsidRDefault="002F5CAD" w:rsidP="000C6C9E" w:rsidR="002F5CAD">
      <w:pPr>
        <w:ind w:firstLine="708"/>
        <w:jc w:val="both"/>
      </w:pPr>
    </w:p>
    <w:p w:rsidRDefault="00C45F31" w:rsidP="00C45F31" w:rsidR="00C45F31">
      <w:pPr>
        <w:jc w:val="both"/>
      </w:pPr>
    </w:p>
    <w:p w:rsidRDefault="00A46587" w:rsidP="00A46587" w:rsidR="002F5CAD">
      <w:pPr>
        <w:tabs>
          <w:tab w:pos="4536" w:val="center"/>
          <w:tab w:pos="6405" w:val="left"/>
        </w:tabs>
      </w:pPr>
      <w:r>
        <w:tab/>
      </w:r>
      <w:r w:rsidR="00C45F31">
        <w:t>U Osijeku</w:t>
      </w:r>
      <w:r w:rsidR="002F5CAD">
        <w:t xml:space="preserve"> </w:t>
      </w:r>
      <w:r w:rsidR="00C4671F">
        <w:t>1. prosinca</w:t>
      </w:r>
      <w:r>
        <w:t xml:space="preserve"> 2017. g.</w:t>
      </w:r>
    </w:p>
    <w:p w:rsidRDefault="002F5CAD" w:rsidP="00C45F31" w:rsidR="002F5CAD">
      <w:pPr>
        <w:jc w:val="center"/>
      </w:pPr>
    </w:p>
    <w:p w:rsidRDefault="000A5C01" w:rsidP="00C45F31" w:rsidR="000A5C01">
      <w:pPr>
        <w:jc w:val="center"/>
      </w:pPr>
    </w:p>
    <w:p w:rsidRDefault="000A5C01" w:rsidP="006139FD" w:rsidR="000A5C01"/>
    <w:p w:rsidRDefault="000A5C01" w:rsidR="000A5C01">
      <w:pPr>
        <w:jc w:val="both"/>
      </w:pPr>
      <w:r>
        <w:t>Zapisničar:  Danijela Sekulić</w:t>
      </w:r>
      <w:r w:rsidR="008A1101">
        <w:tab/>
      </w:r>
      <w:r w:rsidR="008A1101">
        <w:tab/>
      </w:r>
      <w:r w:rsidR="008A1101">
        <w:tab/>
      </w:r>
      <w:r w:rsidR="008A1101">
        <w:tab/>
      </w:r>
      <w:r w:rsidR="008A1101">
        <w:tab/>
      </w:r>
      <w:r w:rsidR="008A1101">
        <w:tab/>
      </w:r>
      <w:r w:rsidR="009C7472">
        <w:t>STEČAJN</w:t>
      </w:r>
      <w:r w:rsidR="008A1101">
        <w:t>A SUTKINJA</w:t>
      </w:r>
      <w:r w:rsidR="002F5CAD">
        <w:t xml:space="preserve"> </w:t>
      </w:r>
    </w:p>
    <w:p w:rsidRDefault="002F5CAD" w:rsidR="002F5CAD">
      <w:pPr>
        <w:jc w:val="both"/>
      </w:pPr>
      <w:r>
        <w:tab/>
      </w:r>
      <w:r>
        <w:tab/>
      </w:r>
      <w:r>
        <w:tab/>
      </w:r>
      <w:r>
        <w:tab/>
      </w:r>
      <w:r w:rsidR="008A1101">
        <w:tab/>
      </w:r>
      <w:r w:rsidR="008A1101">
        <w:tab/>
      </w:r>
      <w:r w:rsidR="008A1101">
        <w:tab/>
      </w:r>
      <w:r w:rsidR="008A1101">
        <w:tab/>
        <w:t xml:space="preserve">                  </w:t>
      </w:r>
      <w:r w:rsidR="009C7472">
        <w:t xml:space="preserve">     </w:t>
      </w:r>
      <w:r>
        <w:t>Nada Roso</w:t>
      </w:r>
    </w:p>
    <w:p w:rsidRDefault="000A5C01" w:rsidR="000A5C01">
      <w:pPr>
        <w:jc w:val="both"/>
      </w:pPr>
    </w:p>
    <w:p w:rsidRDefault="0021631A" w:rsidR="0021631A">
      <w:pPr>
        <w:jc w:val="both"/>
      </w:pPr>
    </w:p>
    <w:p w:rsidRDefault="000A5C01" w:rsidR="000A5C01">
      <w:pPr>
        <w:jc w:val="both"/>
      </w:pPr>
      <w:r>
        <w:t xml:space="preserve">DNA: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6C9E" w:rsidP="00F364D3" w:rsidR="00FA515D">
      <w:pPr>
        <w:numPr>
          <w:ilvl w:val="0"/>
          <w:numId w:val="3"/>
        </w:numPr>
        <w:jc w:val="both"/>
      </w:pPr>
      <w:r>
        <w:t xml:space="preserve">Jozo Leko, Nuštar, </w:t>
      </w:r>
      <w:proofErr w:type="spellStart"/>
      <w:r>
        <w:t>Frankopanska</w:t>
      </w:r>
      <w:proofErr w:type="spellEnd"/>
      <w:r>
        <w:t xml:space="preserve"> 8</w:t>
      </w:r>
      <w:r w:rsidR="00A46587">
        <w:t xml:space="preserve"> uz podnesak od </w:t>
      </w:r>
      <w:r>
        <w:t>22.11.</w:t>
      </w:r>
      <w:r w:rsidR="00A46587">
        <w:t>2017. g.</w:t>
      </w:r>
      <w:r>
        <w:t xml:space="preserve"> </w:t>
      </w:r>
    </w:p>
    <w:p w:rsidRDefault="00FA515D" w:rsidP="00F364D3" w:rsidR="00FA515D">
      <w:pPr>
        <w:numPr>
          <w:ilvl w:val="0"/>
          <w:numId w:val="3"/>
        </w:numPr>
        <w:jc w:val="both"/>
      </w:pPr>
      <w:r>
        <w:t>e-</w:t>
      </w:r>
      <w:proofErr w:type="spellStart"/>
      <w:r>
        <w:t>ogl</w:t>
      </w:r>
      <w:proofErr w:type="spellEnd"/>
      <w:r>
        <w:t>. pl. (bez podneska)</w:t>
      </w:r>
    </w:p>
    <w:p w:rsidRDefault="00A46587" w:rsidP="00F364D3" w:rsidR="000761A0">
      <w:pPr>
        <w:numPr>
          <w:ilvl w:val="0"/>
          <w:numId w:val="3"/>
        </w:numPr>
        <w:jc w:val="both"/>
      </w:pPr>
      <w:r>
        <w:t>R-</w:t>
      </w:r>
      <w:r w:rsidR="000C6C9E">
        <w:t>11.1.</w:t>
      </w:r>
    </w:p>
    <w:p w:rsidRDefault="002F5CAD" w:rsidP="002F5CAD" w:rsidR="002F5CAD">
      <w:pPr>
        <w:jc w:val="both"/>
      </w:pPr>
    </w:p>
    <w:p w:rsidRDefault="002F5CAD" w:rsidP="002F5CAD" w:rsidR="002F5CAD">
      <w:pPr>
        <w:jc w:val="both"/>
      </w:pPr>
    </w:p>
    <w:p w:rsidRDefault="002F5CAD" w:rsidP="002F5CAD" w:rsidR="002F5CAD">
      <w:pPr>
        <w:jc w:val="both"/>
      </w:pPr>
    </w:p>
    <w:p w:rsidRDefault="002F5CAD" w:rsidP="002F5CAD" w:rsidR="002F5CAD">
      <w:pPr>
        <w:jc w:val="both"/>
      </w:pPr>
    </w:p>
    <w:p w:rsidRDefault="000C6C9E" w:rsidP="002F5CAD" w:rsidR="000C6C9E">
      <w:pPr>
        <w:jc w:val="both"/>
      </w:pPr>
    </w:p>
    <w:p w:rsidRDefault="000C6C9E" w:rsidP="002F5CAD" w:rsidR="000C6C9E">
      <w:pPr>
        <w:jc w:val="both"/>
      </w:pPr>
    </w:p>
    <w:p w:rsidRDefault="000C6C9E" w:rsidP="002F5CAD" w:rsidR="000C6C9E">
      <w:pPr>
        <w:jc w:val="both"/>
      </w:pPr>
    </w:p>
    <w:p w:rsidRDefault="000C6C9E" w:rsidP="002F5CAD" w:rsidR="000C6C9E">
      <w:pPr>
        <w:jc w:val="both"/>
      </w:pPr>
    </w:p>
    <w:p w:rsidRDefault="009C7472" w:rsidP="002F5CAD" w:rsidR="009C7472">
      <w:pPr>
        <w:jc w:val="both"/>
      </w:pPr>
    </w:p>
    <w:p w:rsidRDefault="009C7472" w:rsidP="002F5CAD" w:rsidR="009C7472">
      <w:pPr>
        <w:jc w:val="both"/>
      </w:pPr>
    </w:p>
    <w:p w:rsidRDefault="009C7472" w:rsidP="002F5CAD" w:rsidR="009C7472">
      <w:pPr>
        <w:jc w:val="both"/>
      </w:pPr>
    </w:p>
    <w:p w:rsidRDefault="009C7472" w:rsidP="002F5CAD" w:rsidR="009C7472">
      <w:pPr>
        <w:jc w:val="both"/>
      </w:pPr>
    </w:p>
    <w:p w:rsidRDefault="002F5CAD" w:rsidP="002F5CAD" w:rsidR="002F5CAD">
      <w:pPr>
        <w:jc w:val="both"/>
      </w:pPr>
    </w:p>
    <w:p w:rsidRDefault="002F5CAD" w:rsidP="002F5CAD" w:rsidR="002F5CAD">
      <w:pPr>
        <w:jc w:val="both"/>
      </w:pPr>
    </w:p>
    <w:p w:rsidRDefault="002F5CAD" w:rsidP="002F5CAD" w:rsidR="002F5CAD">
      <w:pPr>
        <w:jc w:val="both"/>
      </w:pPr>
    </w:p>
    <w:p w:rsidRDefault="002F5CAD" w:rsidP="002F5CAD" w:rsidR="002F5CAD">
      <w:pPr>
        <w:jc w:val="both"/>
      </w:pPr>
    </w:p>
    <w:p w:rsidRDefault="002F5CAD" w:rsidP="002F5CAD" w:rsidR="002F5CAD">
      <w:pPr>
        <w:jc w:val="both"/>
      </w:pPr>
    </w:p>
    <w:p w:rsidRDefault="002F5CAD" w:rsidP="002F5CAD" w:rsidR="002F5CAD">
      <w:pPr>
        <w:jc w:val="both"/>
      </w:pPr>
    </w:p>
    <w:p w:rsidRDefault="000761A0" w:rsidP="00C45F31" w:rsidR="000761A0">
      <w:pPr>
        <w:jc w:val="center"/>
      </w:pPr>
    </w:p>
    <w:p w:rsidRDefault="00C45F31" w:rsidP="00C45F31" w:rsidR="00C45F31">
      <w:pPr>
        <w:jc w:val="both"/>
      </w:pPr>
    </w:p>
    <w:p w:rsidRDefault="00C45F31" w:rsidP="009C7472" w:rsidR="00C45F31" w:rsidRPr="00C45F3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C45F31" w:rsidRPr="00C45F3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37C84"/>
    <w:multiLevelType w:val="hybridMultilevel"/>
    <w:tmpl w:val="CF7C7A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DF6EBE"/>
    <w:multiLevelType w:val="hybridMultilevel"/>
    <w:tmpl w:val="38964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17ECA"/>
    <w:rsid w:val="000229B8"/>
    <w:rsid w:val="00027261"/>
    <w:rsid w:val="00041237"/>
    <w:rsid w:val="0004157A"/>
    <w:rsid w:val="00047098"/>
    <w:rsid w:val="00047BA7"/>
    <w:rsid w:val="00057B00"/>
    <w:rsid w:val="00062D6A"/>
    <w:rsid w:val="00063F84"/>
    <w:rsid w:val="000752FC"/>
    <w:rsid w:val="000761A0"/>
    <w:rsid w:val="000822A1"/>
    <w:rsid w:val="000822A9"/>
    <w:rsid w:val="0009327A"/>
    <w:rsid w:val="00094EEC"/>
    <w:rsid w:val="000A38AE"/>
    <w:rsid w:val="000A5C01"/>
    <w:rsid w:val="000B19CA"/>
    <w:rsid w:val="000B6141"/>
    <w:rsid w:val="000C0245"/>
    <w:rsid w:val="000C2646"/>
    <w:rsid w:val="000C41A7"/>
    <w:rsid w:val="000C6554"/>
    <w:rsid w:val="000C6C9E"/>
    <w:rsid w:val="000C7E69"/>
    <w:rsid w:val="000D0CA0"/>
    <w:rsid w:val="000D19D2"/>
    <w:rsid w:val="00104464"/>
    <w:rsid w:val="001053B2"/>
    <w:rsid w:val="00120CF4"/>
    <w:rsid w:val="001249AA"/>
    <w:rsid w:val="00145156"/>
    <w:rsid w:val="001479FE"/>
    <w:rsid w:val="001511A6"/>
    <w:rsid w:val="00154AE3"/>
    <w:rsid w:val="00155CF6"/>
    <w:rsid w:val="0017162D"/>
    <w:rsid w:val="00193982"/>
    <w:rsid w:val="00194B62"/>
    <w:rsid w:val="00194DEC"/>
    <w:rsid w:val="00196AA5"/>
    <w:rsid w:val="00197CC1"/>
    <w:rsid w:val="001A16A8"/>
    <w:rsid w:val="001A1A7B"/>
    <w:rsid w:val="001B02D5"/>
    <w:rsid w:val="001B6675"/>
    <w:rsid w:val="001C084B"/>
    <w:rsid w:val="001C2BE2"/>
    <w:rsid w:val="001C3FA8"/>
    <w:rsid w:val="001D0D7C"/>
    <w:rsid w:val="001D356E"/>
    <w:rsid w:val="001D59C7"/>
    <w:rsid w:val="001D5B36"/>
    <w:rsid w:val="001E218C"/>
    <w:rsid w:val="001E279A"/>
    <w:rsid w:val="001E3294"/>
    <w:rsid w:val="00204FA3"/>
    <w:rsid w:val="00206783"/>
    <w:rsid w:val="0020727B"/>
    <w:rsid w:val="0021631A"/>
    <w:rsid w:val="002451A6"/>
    <w:rsid w:val="002465F4"/>
    <w:rsid w:val="00254159"/>
    <w:rsid w:val="002811BB"/>
    <w:rsid w:val="00285C43"/>
    <w:rsid w:val="002875DA"/>
    <w:rsid w:val="0029038A"/>
    <w:rsid w:val="002916B7"/>
    <w:rsid w:val="002B4A62"/>
    <w:rsid w:val="002C52E8"/>
    <w:rsid w:val="002C6635"/>
    <w:rsid w:val="002C6F76"/>
    <w:rsid w:val="002D1138"/>
    <w:rsid w:val="002D6754"/>
    <w:rsid w:val="002E0799"/>
    <w:rsid w:val="002E1BC1"/>
    <w:rsid w:val="002E3189"/>
    <w:rsid w:val="002E51B1"/>
    <w:rsid w:val="002F5CAD"/>
    <w:rsid w:val="003014C3"/>
    <w:rsid w:val="00333EAC"/>
    <w:rsid w:val="003552BD"/>
    <w:rsid w:val="003560B3"/>
    <w:rsid w:val="0037189E"/>
    <w:rsid w:val="003823A5"/>
    <w:rsid w:val="0039226F"/>
    <w:rsid w:val="00396B39"/>
    <w:rsid w:val="00397797"/>
    <w:rsid w:val="003A0B32"/>
    <w:rsid w:val="003A2B4D"/>
    <w:rsid w:val="003A36DF"/>
    <w:rsid w:val="003B2118"/>
    <w:rsid w:val="003B29F6"/>
    <w:rsid w:val="003B6456"/>
    <w:rsid w:val="003C76B4"/>
    <w:rsid w:val="003E7E61"/>
    <w:rsid w:val="003E7EE1"/>
    <w:rsid w:val="003F003E"/>
    <w:rsid w:val="003F07E2"/>
    <w:rsid w:val="003F264D"/>
    <w:rsid w:val="003F62F4"/>
    <w:rsid w:val="0040465F"/>
    <w:rsid w:val="00417732"/>
    <w:rsid w:val="004177E7"/>
    <w:rsid w:val="004238D1"/>
    <w:rsid w:val="00425667"/>
    <w:rsid w:val="004259B7"/>
    <w:rsid w:val="00425FCE"/>
    <w:rsid w:val="0043751D"/>
    <w:rsid w:val="00451809"/>
    <w:rsid w:val="0045628C"/>
    <w:rsid w:val="004624DA"/>
    <w:rsid w:val="004731DF"/>
    <w:rsid w:val="00495365"/>
    <w:rsid w:val="004A6514"/>
    <w:rsid w:val="004B480E"/>
    <w:rsid w:val="004B7672"/>
    <w:rsid w:val="004C756C"/>
    <w:rsid w:val="004D3E34"/>
    <w:rsid w:val="004D7B94"/>
    <w:rsid w:val="004E35FD"/>
    <w:rsid w:val="004E3ECC"/>
    <w:rsid w:val="004F6E0B"/>
    <w:rsid w:val="004F75E9"/>
    <w:rsid w:val="005037B1"/>
    <w:rsid w:val="005048D5"/>
    <w:rsid w:val="00515054"/>
    <w:rsid w:val="0052748B"/>
    <w:rsid w:val="005379BB"/>
    <w:rsid w:val="00565F86"/>
    <w:rsid w:val="0057282D"/>
    <w:rsid w:val="00575C80"/>
    <w:rsid w:val="00582A2A"/>
    <w:rsid w:val="00587084"/>
    <w:rsid w:val="00590473"/>
    <w:rsid w:val="00592868"/>
    <w:rsid w:val="005A3394"/>
    <w:rsid w:val="005A4B41"/>
    <w:rsid w:val="005D6A69"/>
    <w:rsid w:val="005E42DC"/>
    <w:rsid w:val="005F1E53"/>
    <w:rsid w:val="005F214B"/>
    <w:rsid w:val="00604658"/>
    <w:rsid w:val="006139FD"/>
    <w:rsid w:val="00616281"/>
    <w:rsid w:val="00632731"/>
    <w:rsid w:val="00676456"/>
    <w:rsid w:val="00677F83"/>
    <w:rsid w:val="00695B88"/>
    <w:rsid w:val="00697C49"/>
    <w:rsid w:val="006B706B"/>
    <w:rsid w:val="006C1FB7"/>
    <w:rsid w:val="006C3270"/>
    <w:rsid w:val="006C3846"/>
    <w:rsid w:val="006D3E7E"/>
    <w:rsid w:val="006D3EA9"/>
    <w:rsid w:val="006E250E"/>
    <w:rsid w:val="006E3CBF"/>
    <w:rsid w:val="006F69FA"/>
    <w:rsid w:val="00702985"/>
    <w:rsid w:val="00705230"/>
    <w:rsid w:val="0070644C"/>
    <w:rsid w:val="00714953"/>
    <w:rsid w:val="00714C53"/>
    <w:rsid w:val="00716DAF"/>
    <w:rsid w:val="00717C0C"/>
    <w:rsid w:val="00730C88"/>
    <w:rsid w:val="00736AE0"/>
    <w:rsid w:val="0074138A"/>
    <w:rsid w:val="0074511D"/>
    <w:rsid w:val="007512DB"/>
    <w:rsid w:val="007704C6"/>
    <w:rsid w:val="00773FCD"/>
    <w:rsid w:val="00782537"/>
    <w:rsid w:val="00792CB9"/>
    <w:rsid w:val="00794C63"/>
    <w:rsid w:val="007A2DDC"/>
    <w:rsid w:val="007A6BEB"/>
    <w:rsid w:val="007B04FF"/>
    <w:rsid w:val="007C5B76"/>
    <w:rsid w:val="007C607E"/>
    <w:rsid w:val="007D032F"/>
    <w:rsid w:val="007D5C51"/>
    <w:rsid w:val="007D6DCF"/>
    <w:rsid w:val="0081435B"/>
    <w:rsid w:val="00827184"/>
    <w:rsid w:val="0083334F"/>
    <w:rsid w:val="008422BB"/>
    <w:rsid w:val="00845BEE"/>
    <w:rsid w:val="0085397D"/>
    <w:rsid w:val="00855D08"/>
    <w:rsid w:val="00865BCC"/>
    <w:rsid w:val="008673BD"/>
    <w:rsid w:val="00876500"/>
    <w:rsid w:val="0088552D"/>
    <w:rsid w:val="00886D72"/>
    <w:rsid w:val="008948ED"/>
    <w:rsid w:val="008A1101"/>
    <w:rsid w:val="008A1977"/>
    <w:rsid w:val="008A53CC"/>
    <w:rsid w:val="008A7B7A"/>
    <w:rsid w:val="008B04C0"/>
    <w:rsid w:val="008B128F"/>
    <w:rsid w:val="008C3C79"/>
    <w:rsid w:val="008D0AB9"/>
    <w:rsid w:val="008D3131"/>
    <w:rsid w:val="008D548F"/>
    <w:rsid w:val="008D5AF1"/>
    <w:rsid w:val="008E330E"/>
    <w:rsid w:val="008E377B"/>
    <w:rsid w:val="008E4613"/>
    <w:rsid w:val="008F3CB4"/>
    <w:rsid w:val="00906D98"/>
    <w:rsid w:val="0091122F"/>
    <w:rsid w:val="00916F7B"/>
    <w:rsid w:val="00942239"/>
    <w:rsid w:val="00964631"/>
    <w:rsid w:val="00974416"/>
    <w:rsid w:val="00975C81"/>
    <w:rsid w:val="00986255"/>
    <w:rsid w:val="009A3207"/>
    <w:rsid w:val="009A3B20"/>
    <w:rsid w:val="009C16CC"/>
    <w:rsid w:val="009C3232"/>
    <w:rsid w:val="009C51C1"/>
    <w:rsid w:val="009C7472"/>
    <w:rsid w:val="009D3125"/>
    <w:rsid w:val="009D5CC7"/>
    <w:rsid w:val="009D7D9C"/>
    <w:rsid w:val="009F3AFA"/>
    <w:rsid w:val="009F553F"/>
    <w:rsid w:val="00A00007"/>
    <w:rsid w:val="00A02C44"/>
    <w:rsid w:val="00A22F8E"/>
    <w:rsid w:val="00A32D1B"/>
    <w:rsid w:val="00A33222"/>
    <w:rsid w:val="00A36566"/>
    <w:rsid w:val="00A402F4"/>
    <w:rsid w:val="00A44065"/>
    <w:rsid w:val="00A44CE5"/>
    <w:rsid w:val="00A46287"/>
    <w:rsid w:val="00A46587"/>
    <w:rsid w:val="00A471FC"/>
    <w:rsid w:val="00A54A99"/>
    <w:rsid w:val="00A650C6"/>
    <w:rsid w:val="00A65DE8"/>
    <w:rsid w:val="00A66A2C"/>
    <w:rsid w:val="00A74886"/>
    <w:rsid w:val="00AB42F9"/>
    <w:rsid w:val="00AB7468"/>
    <w:rsid w:val="00AC2AE2"/>
    <w:rsid w:val="00AD07BE"/>
    <w:rsid w:val="00AE3CDB"/>
    <w:rsid w:val="00AE72A0"/>
    <w:rsid w:val="00AF30E5"/>
    <w:rsid w:val="00AF7780"/>
    <w:rsid w:val="00B12BEF"/>
    <w:rsid w:val="00B135D9"/>
    <w:rsid w:val="00B1508E"/>
    <w:rsid w:val="00B26ED3"/>
    <w:rsid w:val="00B273CD"/>
    <w:rsid w:val="00B5201B"/>
    <w:rsid w:val="00B52282"/>
    <w:rsid w:val="00B53372"/>
    <w:rsid w:val="00B673F4"/>
    <w:rsid w:val="00B73631"/>
    <w:rsid w:val="00B75ED9"/>
    <w:rsid w:val="00B80D5C"/>
    <w:rsid w:val="00B850BB"/>
    <w:rsid w:val="00B9119A"/>
    <w:rsid w:val="00B9272F"/>
    <w:rsid w:val="00BA658C"/>
    <w:rsid w:val="00BB2048"/>
    <w:rsid w:val="00BB6BF4"/>
    <w:rsid w:val="00BC3B68"/>
    <w:rsid w:val="00BC7D43"/>
    <w:rsid w:val="00BD3970"/>
    <w:rsid w:val="00BE546B"/>
    <w:rsid w:val="00BF0D36"/>
    <w:rsid w:val="00BF5849"/>
    <w:rsid w:val="00BF588F"/>
    <w:rsid w:val="00BF6ADA"/>
    <w:rsid w:val="00BF6CAB"/>
    <w:rsid w:val="00C016DC"/>
    <w:rsid w:val="00C073C1"/>
    <w:rsid w:val="00C412A5"/>
    <w:rsid w:val="00C43934"/>
    <w:rsid w:val="00C45F31"/>
    <w:rsid w:val="00C4671F"/>
    <w:rsid w:val="00C54B84"/>
    <w:rsid w:val="00C5537F"/>
    <w:rsid w:val="00C64DF1"/>
    <w:rsid w:val="00C70BD0"/>
    <w:rsid w:val="00C76166"/>
    <w:rsid w:val="00C82CA3"/>
    <w:rsid w:val="00C84B05"/>
    <w:rsid w:val="00CA5611"/>
    <w:rsid w:val="00CB0501"/>
    <w:rsid w:val="00CB08F1"/>
    <w:rsid w:val="00CC36B2"/>
    <w:rsid w:val="00CF0BEC"/>
    <w:rsid w:val="00CF6D90"/>
    <w:rsid w:val="00D10319"/>
    <w:rsid w:val="00D113C2"/>
    <w:rsid w:val="00D13DB9"/>
    <w:rsid w:val="00D140EE"/>
    <w:rsid w:val="00D16C89"/>
    <w:rsid w:val="00D23F1C"/>
    <w:rsid w:val="00D2432D"/>
    <w:rsid w:val="00D44610"/>
    <w:rsid w:val="00D4555D"/>
    <w:rsid w:val="00D553B0"/>
    <w:rsid w:val="00D6543A"/>
    <w:rsid w:val="00D74EA4"/>
    <w:rsid w:val="00D753CC"/>
    <w:rsid w:val="00D77309"/>
    <w:rsid w:val="00D808F5"/>
    <w:rsid w:val="00D81470"/>
    <w:rsid w:val="00D81832"/>
    <w:rsid w:val="00D830A3"/>
    <w:rsid w:val="00D94E5B"/>
    <w:rsid w:val="00D9614C"/>
    <w:rsid w:val="00D97831"/>
    <w:rsid w:val="00DA1428"/>
    <w:rsid w:val="00DA598B"/>
    <w:rsid w:val="00DB784B"/>
    <w:rsid w:val="00DD0EBC"/>
    <w:rsid w:val="00DD1833"/>
    <w:rsid w:val="00DD2037"/>
    <w:rsid w:val="00DD3B2D"/>
    <w:rsid w:val="00DF2C2C"/>
    <w:rsid w:val="00E01E41"/>
    <w:rsid w:val="00E20B81"/>
    <w:rsid w:val="00E2363D"/>
    <w:rsid w:val="00E33829"/>
    <w:rsid w:val="00E42433"/>
    <w:rsid w:val="00E51FA5"/>
    <w:rsid w:val="00E5549A"/>
    <w:rsid w:val="00E613A2"/>
    <w:rsid w:val="00E62D34"/>
    <w:rsid w:val="00E7013F"/>
    <w:rsid w:val="00E756A9"/>
    <w:rsid w:val="00E96643"/>
    <w:rsid w:val="00E96EA8"/>
    <w:rsid w:val="00EA2DF4"/>
    <w:rsid w:val="00EA5843"/>
    <w:rsid w:val="00ED1B22"/>
    <w:rsid w:val="00F032D5"/>
    <w:rsid w:val="00F2384B"/>
    <w:rsid w:val="00F263B9"/>
    <w:rsid w:val="00F34E42"/>
    <w:rsid w:val="00F34FBD"/>
    <w:rsid w:val="00F364D3"/>
    <w:rsid w:val="00F37663"/>
    <w:rsid w:val="00F4372A"/>
    <w:rsid w:val="00F5357D"/>
    <w:rsid w:val="00F54907"/>
    <w:rsid w:val="00F646E1"/>
    <w:rsid w:val="00F66026"/>
    <w:rsid w:val="00F70643"/>
    <w:rsid w:val="00F71760"/>
    <w:rsid w:val="00F742B6"/>
    <w:rsid w:val="00F7466C"/>
    <w:rsid w:val="00FA515D"/>
    <w:rsid w:val="00FA6870"/>
    <w:rsid w:val="00FB0A30"/>
    <w:rsid w:val="00FC02EF"/>
    <w:rsid w:val="00FC2202"/>
    <w:rsid w:val="00FC7026"/>
    <w:rsid w:val="00FE5CB6"/>
    <w:rsid w:val="00FE609E"/>
    <w:rsid w:val="00FF1C45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2D5"/>
    <w:pPr>
      <w:jc w:val="both"/>
    </w:pPr>
  </w:style>
  <w:style w:customStyle="true" w:styleId="TijelotekstaChar" w:type="character">
    <w:name w:val="Tijelo teksta Char"/>
    <w:link w:val="Tijeloteksta"/>
    <w:rsid w:val="001B02D5"/>
    <w:rPr>
      <w:sz w:val="24"/>
      <w:szCs w:val="24"/>
    </w:rPr>
  </w:style>
  <w:style w:styleId="Naglaeno" w:type="character">
    <w:name w:val="Strong"/>
    <w:qFormat/>
    <w:rsid w:val="008A1101"/>
    <w:rPr>
      <w:b/>
      <w:bCs/>
    </w:rPr>
  </w:style>
  <w:style w:styleId="Tekstbalonia" w:type="paragraph">
    <w:name w:val="Balloon Text"/>
    <w:basedOn w:val="Normal"/>
    <w:link w:val="TekstbaloniaChar"/>
    <w:rsid w:val="00A46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65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65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65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5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5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5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2D5"/>
    <w:pPr>
      <w:jc w:val="both"/>
    </w:pPr>
  </w:style>
  <w:style w:customStyle="1" w:styleId="TijelotekstaChar" w:type="character">
    <w:name w:val="Tijelo teksta Char"/>
    <w:link w:val="Tijeloteksta"/>
    <w:rsid w:val="001B02D5"/>
    <w:rPr>
      <w:sz w:val="24"/>
      <w:szCs w:val="24"/>
    </w:rPr>
  </w:style>
  <w:style w:styleId="Naglaeno" w:type="character">
    <w:name w:val="Strong"/>
    <w:qFormat/>
    <w:rsid w:val="008A1101"/>
    <w:rPr>
      <w:b/>
      <w:bCs/>
    </w:rPr>
  </w:style>
  <w:style w:styleId="Tekstbalonia" w:type="paragraph">
    <w:name w:val="Balloon Text"/>
    <w:basedOn w:val="Normal"/>
    <w:link w:val="TekstbaloniaChar"/>
    <w:rsid w:val="00A46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65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65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65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5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5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5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St-218/2015-106</izvorni_sadrzaj>
    <derivirana_varijabla naziv="DomainObject.Oznaka_1">St-218/2015-106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St-218/2015-106</izvorni_sadrzaj>
    <derivirana_varijabla naziv="DomainObject.PoslovniBrojDokumenta_1">St-218/2015-106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179</properties:Words>
  <properties:Characters>799</properties:Characters>
  <properties:Lines>64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VI-P-116/05-4</vt:lpstr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2017-12-01T08:58:00Z</dcterms:created>
  <dc:creator>roson</dc:creator>
  <cp:lastModifiedBy>Danijela Sekulić</cp:lastModifiedBy>
  <cp:lastPrinted>2017-12-01T08:55:00Z</cp:lastPrinted>
  <dcterms:modified xmlns:xsi="http://www.w3.org/2001/XMLSchema-instance" xsi:type="dcterms:W3CDTF">2017-12-01T09:00:00Z</dcterms:modified>
  <cp:revision>4</cp:revision>
  <dc:title>Broj: VI-P-116/05-4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St-218/2015-106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