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4a63" w14:paraId="b6f4a63" w:rsidRDefault="00A05403" w:rsidP="001940FB" w:rsidR="00A0540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E731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5403" w:rsidP="00AA6BCF" w:rsidR="00A0540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5403" w:rsidP="00A05403" w:rsidR="00A0540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05403" w:rsidP="00A05403" w:rsidR="00A0540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0540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0540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566FA">
        <w:rPr>
          <w:rFonts w:cs="Calibri" w:eastAsia="Arial Unicode MS" w:hAnsi="Calibri" w:ascii="Calibri"/>
          <w:kern w:val="1"/>
          <w:lang w:eastAsia="ar-SA" w:val="hr-HR"/>
        </w:rPr>
        <w:t>MARIJA VIDOVIĆ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0540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566FA">
        <w:rPr>
          <w:rFonts w:cs="Calibri" w:eastAsia="Arial Unicode MS" w:hAnsi="Calibri" w:ascii="Calibri"/>
          <w:kern w:val="1"/>
          <w:lang w:eastAsia="ar-SA" w:val="hr-HR"/>
        </w:rPr>
        <w:t>944.710,73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566FA">
        <w:rPr>
          <w:rFonts w:cs="Calibri" w:eastAsia="Arial Unicode MS" w:hAnsi="Calibri" w:ascii="Calibri"/>
          <w:kern w:val="1"/>
          <w:lang w:eastAsia="ar-SA" w:val="hr-HR"/>
        </w:rPr>
        <w:t>864.410,73</w:t>
      </w:r>
      <w:r w:rsidR="001D182A" w:rsidRPr="001D182A">
        <w:rPr>
          <w:rFonts w:cs="Calibri" w:hAnsi="Calibri" w:ascii="Calibri"/>
        </w:rPr>
        <w:t xml:space="preserve"> kn</w:t>
      </w:r>
      <w:r w:rsidR="00A05403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5566FA">
        <w:rPr>
          <w:rFonts w:cs="Calibri" w:eastAsia="Arial Unicode MS" w:hAnsi="Calibri" w:ascii="Calibri"/>
          <w:kern w:val="1"/>
          <w:lang w:eastAsia="ar-SA" w:val="hr-HR"/>
        </w:rPr>
        <w:t>80</w:t>
      </w:r>
      <w:r w:rsidR="001D182A" w:rsidRPr="001D182A">
        <w:rPr>
          <w:rFonts w:cs="Calibri" w:hAnsi="Calibri" w:ascii="Calibri"/>
        </w:rPr>
        <w:t>.</w:t>
      </w:r>
      <w:r w:rsidR="005566FA">
        <w:rPr>
          <w:rFonts w:cs="Calibri" w:hAnsi="Calibri" w:ascii="Calibri"/>
        </w:rPr>
        <w:t>3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0540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0540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05403" w:rsidRPr="00A0540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0540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05403" w:rsidP="00AA6BCF" w:rsidR="00A0540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05403" w:rsidP="00AA6BCF" w:rsidR="00A0540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566FA" w:rsidP="005566FA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Vidović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Ivana Rendića 16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58198188642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566FA" w:rsidP="005566FA" w:rsidR="005566FA" w:rsidRPr="005566FA">
            <w:pPr>
              <w:rPr>
                <w:rFonts w:cs="Calibri" w:hAnsi="Calibri" w:ascii="Calibri"/>
              </w:rPr>
            </w:pPr>
            <w:r w:rsidRPr="005566F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566F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944.710,73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566FA" w:rsidP="005566FA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864.410,73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566F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80.300,00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05403" w:rsidP="00A05403" w:rsidR="00A0540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C2C17" w:rsidP="00CD7984" w:rsidR="00CD798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984" w:rsidP="00CD7984" w:rsidR="00CD798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D7984" w:rsidP="00CD7984" w:rsidR="00CD798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D7984" w:rsidP="00CD7984" w:rsidR="00CD798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569" w:rsidR="008D2569">
      <w:pPr>
        <w:spacing w:after="0"/>
      </w:pPr>
      <w:r>
        <w:separator/>
      </w:r>
    </w:p>
  </w:endnote>
  <w:endnote w:id="0" w:type="continuationSeparator">
    <w:p w:rsidRDefault="008D2569" w:rsidR="008D25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0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569" w:rsidR="008D2569">
      <w:pPr>
        <w:spacing w:after="0"/>
      </w:pPr>
      <w:r>
        <w:separator/>
      </w:r>
    </w:p>
  </w:footnote>
  <w:footnote w:id="0" w:type="continuationSeparator">
    <w:p w:rsidRDefault="008D2569" w:rsidR="008D256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E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2E6150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3C63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E731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66FA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2569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3E4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2C17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5403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2F23"/>
    <w:rsid w:val="00A73338"/>
    <w:rsid w:val="00A75951"/>
    <w:rsid w:val="00A759C6"/>
    <w:rsid w:val="00A76929"/>
    <w:rsid w:val="00A76BCD"/>
    <w:rsid w:val="00A80099"/>
    <w:rsid w:val="00A82463"/>
    <w:rsid w:val="00A875DC"/>
    <w:rsid w:val="00A900E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1CCA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984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26"/>
    <w:rsid w:val="00DB4853"/>
    <w:rsid w:val="00DB57ED"/>
    <w:rsid w:val="00DC06DE"/>
    <w:rsid w:val="00DC76B0"/>
    <w:rsid w:val="00DC7B7D"/>
    <w:rsid w:val="00DC7FDE"/>
    <w:rsid w:val="00DD1F0B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4B59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0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E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E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E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E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E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E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E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E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1637F-5419-4CAC-92D9-7A563E5DF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1448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St-651/2017-230 / Podnesak - Podnesak (-230.docx)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