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5ab4" w14:paraId="6995ab4" w:rsidRDefault="00170E26" w:rsidP="00170E26" w:rsidR="00170E26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170E26" w:rsidP="00170E26" w:rsidR="00170E26">
      <w:pPr>
        <w:pStyle w:val="Zaglavlje"/>
        <w:tabs>
          <w:tab w:pos="4536" w:val="clear"/>
          <w:tab w:pos="567" w:val="center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170E26" w:rsidP="00170E26" w:rsidR="00170E26">
      <w:pPr>
        <w:pStyle w:val="Zaglavlje"/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170E26" w:rsidP="00170E26" w:rsidR="00170E26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170E26" w:rsidP="00170E26" w:rsidR="00170E26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St-3338/2015</w:t>
      </w:r>
    </w:p>
    <w:p w:rsidRDefault="00170E26" w:rsidP="00170E26" w:rsidR="00170E26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70E26" w:rsidP="00170E26" w:rsidR="00170E26">
      <w:pPr>
        <w:jc w:val="center"/>
        <w:rPr>
          <w:rFonts w:hAnsi="Times New Roman" w:ascii="Times New Roman"/>
          <w:szCs w:val="24"/>
          <w:lang w:val="hr-HR"/>
        </w:rPr>
      </w:pPr>
    </w:p>
    <w:p w:rsidRDefault="00170E26" w:rsidP="00170E26" w:rsidR="00170E2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70E26" w:rsidP="00170E26" w:rsidR="00170E2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70E26" w:rsidP="00170E26" w:rsidR="00170E2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170E26" w:rsidP="00170E26" w:rsidR="00170E2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70E26" w:rsidP="00170E26" w:rsidR="00170E2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EURO NOVA ZAGREB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, OIB: 23603978917, Zagreb, </w:t>
      </w:r>
      <w:proofErr w:type="spellStart"/>
      <w:r>
        <w:rPr>
          <w:rFonts w:hAnsi="Times New Roman" w:ascii="Times New Roman"/>
          <w:szCs w:val="24"/>
        </w:rPr>
        <w:t>Zagrebačka</w:t>
      </w:r>
      <w:proofErr w:type="spellEnd"/>
      <w:r>
        <w:rPr>
          <w:rFonts w:hAnsi="Times New Roman" w:ascii="Times New Roman"/>
          <w:szCs w:val="24"/>
        </w:rPr>
        <w:t xml:space="preserve"> 185 </w:t>
      </w:r>
      <w:proofErr w:type="gramStart"/>
      <w:r>
        <w:rPr>
          <w:rFonts w:hAnsi="Times New Roman" w:ascii="Times New Roman"/>
          <w:szCs w:val="24"/>
        </w:rPr>
        <w:t>A</w:t>
      </w:r>
      <w:proofErr w:type="gramEnd"/>
      <w:r>
        <w:rPr>
          <w:rFonts w:hAnsi="Times New Roman" w:ascii="Times New Roman"/>
          <w:szCs w:val="24"/>
        </w:rPr>
        <w:t xml:space="preserve">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26. veljače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170E26" w:rsidP="00170E26" w:rsidR="00170E2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70E26" w:rsidP="00170E26" w:rsidR="00170E2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170E26" w:rsidP="00170E26" w:rsidR="00170E2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70E26" w:rsidP="00170E26" w:rsidR="00170E2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EURO NOVA ZAGREB d.o.o</w:t>
      </w:r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, OIB: 23603978917, Zagreb, Zagrebačka 185 A.</w:t>
      </w:r>
    </w:p>
    <w:p w:rsidRDefault="00170E26" w:rsidP="00170E26" w:rsidR="00170E2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70E26" w:rsidP="00170E26" w:rsidR="00170E26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26. veljače 2016. godine u 13 sati i 40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170E26" w:rsidP="00170E26" w:rsidR="00170E2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70E26" w:rsidP="00170E26" w:rsidR="00170E26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Anđelko </w:t>
      </w:r>
      <w:proofErr w:type="spellStart"/>
      <w:r>
        <w:rPr>
          <w:rFonts w:hAnsi="Times New Roman" w:ascii="Times New Roman"/>
          <w:szCs w:val="24"/>
        </w:rPr>
        <w:t>Stankus</w:t>
      </w:r>
      <w:proofErr w:type="spellEnd"/>
      <w:r>
        <w:rPr>
          <w:rFonts w:hAnsi="Times New Roman" w:ascii="Times New Roman"/>
          <w:szCs w:val="24"/>
        </w:rPr>
        <w:t xml:space="preserve">, OIB: 11168088853, iz Varaždina, </w:t>
      </w:r>
      <w:proofErr w:type="spellStart"/>
      <w:r>
        <w:rPr>
          <w:rFonts w:hAnsi="Times New Roman" w:ascii="Times New Roman"/>
          <w:szCs w:val="24"/>
        </w:rPr>
        <w:t>Jelkovec</w:t>
      </w:r>
      <w:proofErr w:type="spellEnd"/>
      <w:r>
        <w:rPr>
          <w:rFonts w:hAnsi="Times New Roman" w:ascii="Times New Roman"/>
          <w:szCs w:val="24"/>
        </w:rPr>
        <w:t>, Braće Radić 20.</w:t>
      </w:r>
    </w:p>
    <w:p w:rsidRDefault="00170E26" w:rsidP="00170E26" w:rsidR="00170E26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70E26" w:rsidP="00170E26" w:rsidR="00170E2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EURO NOVA ZAGREB d.o.o</w:t>
      </w:r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, OIB: 23603978917, Zagreb, Zagrebačka 185 A.</w:t>
      </w:r>
    </w:p>
    <w:p w:rsidRDefault="00170E26" w:rsidP="00170E26" w:rsidR="00170E2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70E26" w:rsidP="00170E26" w:rsidR="00170E26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170E26" w:rsidP="00170E26" w:rsidR="00170E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70E26" w:rsidP="00170E26" w:rsidR="00170E2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70E26" w:rsidP="00170E26" w:rsidR="00170E2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70E26" w:rsidP="00170E26" w:rsidR="00170E26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170E26" w:rsidP="00170E26" w:rsidR="00170E26">
      <w:pPr>
        <w:jc w:val="both"/>
        <w:rPr>
          <w:rFonts w:hAnsi="Times New Roman" w:ascii="Times New Roman"/>
          <w:lang w:val="hr-HR"/>
        </w:rPr>
      </w:pPr>
    </w:p>
    <w:p w:rsidRDefault="00170E26" w:rsidP="00170E26" w:rsidR="00170E26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4. prosinca</w:t>
      </w:r>
      <w:r w:rsidRPr="002B7CE9">
        <w:rPr>
          <w:rFonts w:hAnsi="Times New Roman" w:ascii="Times New Roman"/>
          <w:lang w:val="hr-HR"/>
        </w:rPr>
        <w:t xml:space="preserve">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170E26" w:rsidP="00170E26" w:rsidR="00170E26">
      <w:pPr>
        <w:jc w:val="both"/>
        <w:rPr>
          <w:rFonts w:hAnsi="Times New Roman" w:ascii="Times New Roman"/>
        </w:rPr>
      </w:pPr>
    </w:p>
    <w:p w:rsidRDefault="00170E26" w:rsidP="00170E26" w:rsidR="00170E26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170E26" w:rsidP="00170E26" w:rsidR="00170E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170E26" w:rsidP="00170E26" w:rsidR="00170E26">
      <w:pPr>
        <w:jc w:val="both"/>
        <w:rPr>
          <w:rFonts w:hAnsi="Times New Roman" w:ascii="Times New Roman"/>
          <w:lang w:val="hr-HR"/>
        </w:rPr>
      </w:pPr>
    </w:p>
    <w:p w:rsidRDefault="00170E26" w:rsidP="00170E26" w:rsidR="00170E26">
      <w:pPr>
        <w:jc w:val="both"/>
        <w:rPr>
          <w:rFonts w:hAnsi="Times New Roman" w:ascii="Times New Roman"/>
          <w:lang w:val="hr-HR"/>
        </w:rPr>
      </w:pPr>
    </w:p>
    <w:p w:rsidRDefault="00170E26" w:rsidP="00170E26" w:rsidR="00170E2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26. veljače 2016. godine</w:t>
      </w:r>
    </w:p>
    <w:p w:rsidRDefault="00170E26" w:rsidP="00170E26" w:rsidR="00170E26">
      <w:pPr>
        <w:jc w:val="center"/>
        <w:rPr>
          <w:rFonts w:hAnsi="Times New Roman" w:ascii="Times New Roman"/>
          <w:lang w:val="hr-HR"/>
        </w:rPr>
      </w:pPr>
    </w:p>
    <w:p w:rsidRDefault="00170E26" w:rsidP="00170E26" w:rsidR="00170E26">
      <w:pPr>
        <w:jc w:val="center"/>
        <w:rPr>
          <w:rFonts w:hAnsi="Times New Roman" w:ascii="Times New Roman"/>
          <w:lang w:val="hr-HR"/>
        </w:rPr>
      </w:pPr>
    </w:p>
    <w:p w:rsidRDefault="00170E26" w:rsidP="00170E26" w:rsidR="00170E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0E26" w:rsidP="00170E26" w:rsidR="00170E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170E26" w:rsidP="00170E26" w:rsidR="00170E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70E26" w:rsidP="00170E26" w:rsidR="00170E26">
      <w:pPr>
        <w:jc w:val="both"/>
        <w:rPr>
          <w:rFonts w:hAnsi="Times New Roman" w:ascii="Times New Roman"/>
          <w:szCs w:val="24"/>
          <w:lang w:val="hr-HR"/>
        </w:rPr>
      </w:pPr>
    </w:p>
    <w:p w:rsidRDefault="00170E26" w:rsidP="00170E26" w:rsidR="00170E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70E26" w:rsidP="00170E26" w:rsidR="00170E26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70E26" w:rsidP="00170E26" w:rsidR="00170E2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70E26" w:rsidP="00170E26" w:rsidR="00170E26">
      <w:pPr>
        <w:jc w:val="both"/>
        <w:rPr>
          <w:rFonts w:hAnsi="Times New Roman" w:ascii="Times New Roman"/>
        </w:rPr>
      </w:pPr>
    </w:p>
    <w:p w:rsidRDefault="00170E26" w:rsidP="00170E26" w:rsidR="00170E26">
      <w:pPr>
        <w:jc w:val="both"/>
        <w:rPr>
          <w:rFonts w:hAnsi="Times New Roman" w:ascii="Times New Roman"/>
        </w:rPr>
      </w:pPr>
    </w:p>
    <w:p w:rsidRDefault="00170E26" w:rsidP="00170E26" w:rsidR="00170E26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70E26" w:rsidP="00170E26" w:rsidR="00170E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70E26" w:rsidP="00170E26" w:rsidR="00170E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70E26" w:rsidP="00170E26" w:rsidR="00170E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70E26" w:rsidP="00170E26" w:rsidR="00170E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70E26" w:rsidP="00170E26" w:rsidR="00170E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70E26" w:rsidP="00170E26" w:rsidR="00170E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170E26" w:rsidP="00170E26" w:rsidR="00170E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70E26" w:rsidP="00170E26" w:rsidR="00170E26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70E26" w:rsidP="00170E26" w:rsidR="00170E2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70E26" w:rsidP="00170E26" w:rsidR="00170E2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70E26" w:rsidP="00170E26" w:rsidR="00170E26" w:rsidRPr="00D44D4F">
      <w:pPr>
        <w:jc w:val="center"/>
        <w:rPr>
          <w:sz w:val="32"/>
          <w:u w:val="single"/>
          <w:lang w:val="hr-HR"/>
        </w:rPr>
      </w:pPr>
    </w:p>
    <w:p w:rsidRDefault="00170E26" w:rsidP="00170E26" w:rsidR="00170E26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833" w:rsidR="00000000">
      <w:r>
        <w:separator/>
      </w:r>
    </w:p>
  </w:endnote>
  <w:endnote w:id="0" w:type="continuationSeparator">
    <w:p w:rsidRDefault="00C7083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833" w:rsidR="00000000">
      <w:r>
        <w:separator/>
      </w:r>
    </w:p>
  </w:footnote>
  <w:footnote w:id="0" w:type="continuationSeparator">
    <w:p w:rsidRDefault="00C7083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170E26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St-3338/2015</w:t>
        </w:r>
      </w:p>
    </w:sdtContent>
  </w:sdt>
  <w:p w:rsidRDefault="00170E26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E26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C70833" w:rsidP="00840E3D" w:rsidR="00840E3D">
    <w:pPr>
      <w:pStyle w:val="Zaglavlje"/>
      <w:rPr>
        <w:lang w:val="hr-HR"/>
      </w:rPr>
    </w:pPr>
  </w:p>
  <w:p w:rsidRDefault="00170E26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170E26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3FE9"/>
    <w:rsid w:val="00135025"/>
    <w:rsid w:val="00170E26"/>
    <w:rsid w:val="00181F4E"/>
    <w:rsid w:val="00953FE9"/>
    <w:rsid w:val="00C70833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2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0E26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170E2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0E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0E2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70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8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83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8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8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2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0E26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170E2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0E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0E2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70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8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83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8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8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3338</izvorni_sadrzaj>
    <derivirana_varijabla naziv="DomainObject.Predmet.Broj_1">3338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St-3338/2015</izvorni_sadrzaj>
    <derivirana_varijabla naziv="DomainObject.Predmet.OznakaBroj_1">St-3338/2015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NOVA ZAGREB d.o.o. zastupanog po punomoćniku VIŠNJA ANTOLOVIĆ</izvorni_sadrzaj>
    <derivirana_varijabla naziv="DomainObject.Predmet.ProtustrankaFormated_1">  EURO NOVA ZAGREB d.o.o. zastupanog po punomoćniku VIŠNJA ANTOLOVIĆ</derivirana_varijabla>
  </DomainObject.Predmet.ProtustrankaFormated>
  <DomainObject.Predmet.ProtustrankaFormatedOIB>
    <izvorni_sadrzaj>  EURO NOVA ZAGREB d.o.o., OIB 23603978917 zastupanog po punomoćniku VIŠNJA ANTOLOVIĆ</izvorni_sadrzaj>
    <derivirana_varijabla naziv="DomainObject.Predmet.ProtustrankaFormatedOIB_1">  EURO NOVA ZAGREB d.o.o., OIB 23603978917 zastupanog po punomoćniku VIŠNJA ANTOLOVIĆ</derivirana_varijabla>
  </DomainObject.Predmet.ProtustrankaFormatedOIB>
  <DomainObject.Predmet.ProtustrankaFormatedWithAdress>
    <izvorni_sadrzaj> EURO NOVA ZAGREB d.o.o., Zagrebačka 185/A, 10000 Zagreb zastupanog po punomoćniku VIŠNJA ANTOLOVIĆ</izvorni_sadrzaj>
    <derivirana_varijabla naziv="DomainObject.Predmet.ProtustrankaFormatedWithAdress_1"> EURO NOVA ZAGREB d.o.o., Zagrebačka 185/A, 10000 Zagreb zastupanog po punomoćniku VIŠNJA ANTOLOVIĆ</derivirana_varijabla>
  </DomainObject.Predmet.ProtustrankaFormatedWithAdress>
  <DomainObject.Predmet.ProtustrankaFormatedWithAdressOIB>
    <izvorni_sadrzaj> EURO NOVA ZAGREB d.o.o., OIB 23603978917, Zagrebačka 185/A, 10000 Zagreb zastupanog po punomoćniku VIŠNJA ANTOLOVIĆ</izvorni_sadrzaj>
    <derivirana_varijabla naziv="DomainObject.Predmet.ProtustrankaFormatedWithAdressOIB_1"> EURO NOVA ZAGREB d.o.o., OIB 23603978917, Zagrebačka 185/A, 10000 Zagreb zastupanog po punomoćniku VIŠNJA ANTOLOVIĆ</derivirana_varijabla>
  </DomainObject.Predmet.ProtustrankaFormatedWithAdressOIB>
  <DomainObject.Predmet.ProtustrankaWithAdress>
    <izvorni_sadrzaj>EURO NOVA ZAGREB d.o.o. Zagrebačka 185/A, 10000 Zagreb</izvorni_sadrzaj>
    <derivirana_varijabla naziv="DomainObject.Predmet.ProtustrankaWithAdress_1">EURO NOVA ZAGREB d.o.o. Zagrebačka 185/A, 10000 Zagreb</derivirana_varijabla>
  </DomainObject.Predmet.ProtustrankaWithAdress>
  <DomainObject.Predmet.ProtustrankaWithAdressOIB>
    <izvorni_sadrzaj>EURO NOVA ZAGREB d.o.o., OIB 23603978917, Zagrebačka 185/A, 10000 Zagreb</izvorni_sadrzaj>
    <derivirana_varijabla naziv="DomainObject.Predmet.ProtustrankaWithAdressOIB_1">EURO NOVA ZAGREB d.o.o., OIB 23603978917, Zagrebačka 185/A, 10000 Zagreb</derivirana_varijabla>
  </DomainObject.Predmet.ProtustrankaWithAdressOIB>
  <DomainObject.Predmet.ProtustrankaNazivFormated>
    <izvorni_sadrzaj>EURO NOVA ZAGREB d.o.o.</izvorni_sadrzaj>
    <derivirana_varijabla naziv="DomainObject.Predmet.ProtustrankaNazivFormated_1">EURO NOVA ZAGREB d.o.o.</derivirana_varijabla>
  </DomainObject.Predmet.ProtustrankaNazivFormated>
  <DomainObject.Predmet.ProtustrankaNazivFormatedOIB>
    <izvorni_sadrzaj>EURO NOVA ZAGREB d.o.o., OIB 23603978917</izvorni_sadrzaj>
    <derivirana_varijabla naziv="DomainObject.Predmet.ProtustrankaNazivFormatedOIB_1">EURO NOVA ZAGREB d.o.o., OIB 23603978917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NOVA ZAGREB d.o.o. zastupanog po punomoćniku VIŠNJA ANTOLOVIĆ</item>
    </izvorni_sadrzaj>
    <derivirana_varijabla naziv="DomainObject.Predmet.ProtuStrankaListFormated_1">
      <item>EURO NOVA ZAGREB d.o.o. zastupanog po punomoćniku VIŠNJA ANTOLOVIĆ</item>
    </derivirana_varijabla>
  </DomainObject.Predmet.ProtuStrankaListFormated>
  <DomainObject.Predmet.ProtuStrankaListFormatedOIB>
    <izvorni_sadrzaj>
      <item>EURO NOVA ZAGREB d.o.o., OIB 23603978917 zastupanog po punomoćniku VIŠNJA ANTOLOVIĆ</item>
    </izvorni_sadrzaj>
    <derivirana_varijabla naziv="DomainObject.Predmet.ProtuStrankaListFormatedOIB_1">
      <item>EURO NOVA ZAGREB d.o.o., OIB 23603978917 zastupanog po punomoćniku VIŠNJA ANTOLOVIĆ</item>
    </derivirana_varijabla>
  </DomainObject.Predmet.ProtuStrankaListFormatedOIB>
  <DomainObject.Predmet.ProtuStrankaListFormatedWithAdress>
    <izvorni_sadrzaj>
      <item>EURO NOVA ZAGREB d.o.o., Zagrebačka 185/A, 10000 Zagreb zastupanog po punomoćniku VIŠNJA ANTOLOVIĆ</item>
    </izvorni_sadrzaj>
    <derivirana_varijabla naziv="DomainObject.Predmet.ProtuStrankaListFormatedWithAdress_1">
      <item>EURO NOVA ZAGREB d.o.o., Zagrebačka 185/A, 10000 Zagreb zastupanog po punomoćniku VIŠNJA ANTOLOVIĆ</item>
    </derivirana_varijabla>
  </DomainObject.Predmet.ProtuStrankaListFormatedWithAdress>
  <DomainObject.Predmet.ProtuStrankaListFormatedWithAdressOIB>
    <izvorni_sadrzaj>
      <item>EURO NOVA ZAGREB d.o.o., OIB 23603978917, Zagrebačka 185/A, 10000 Zagreb zastupanog po punomoćniku VIŠNJA ANTOLOVIĆ</item>
    </izvorni_sadrzaj>
    <derivirana_varijabla naziv="DomainObject.Predmet.ProtuStrankaListFormatedWithAdressOIB_1">
      <item>EURO NOVA ZAGREB d.o.o., OIB 23603978917, Zagrebačka 185/A, 10000 Zagreb zastupanog po punomoćniku VIŠNJA ANTOLOVIĆ</item>
    </derivirana_varijabla>
  </DomainObject.Predmet.ProtuStrankaListFormatedWithAdressOIB>
  <DomainObject.Predmet.ProtuStrankaListNazivFormated>
    <izvorni_sadrzaj>
      <item>EURO NOVA ZAGREB d.o.o.</item>
    </izvorni_sadrzaj>
    <derivirana_varijabla naziv="DomainObject.Predmet.ProtuStrankaListNazivFormated_1">
      <item>EURO NOVA ZAGREB d.o.o.</item>
    </derivirana_varijabla>
  </DomainObject.Predmet.ProtuStrankaListNazivFormated>
  <DomainObject.Predmet.ProtuStrankaListNazivFormatedOIB>
    <izvorni_sadrzaj>
      <item>EURO NOVA ZAGREB d.o.o., OIB 23603978917</item>
    </izvorni_sadrzaj>
    <derivirana_varijabla naziv="DomainObject.Predmet.ProtuStrankaListNazivFormatedOIB_1">
      <item>EURO NOVA ZAGREB d.o.o., OIB 23603978917</item>
    </derivirana_varijabla>
  </DomainObject.Predmet.ProtuStrankaListNazivFormatedOIB>
  <DomainObject.Predmet.OstaliListFormated>
    <izvorni_sadrzaj>
      <item>VIŠNJA ANTOLOVIĆ punomoćnik sudionika u postupku EURO NOVA ZAGREB d.o.o.</item>
    </izvorni_sadrzaj>
    <derivirana_varijabla naziv="DomainObject.Predmet.OstaliListFormated_1">
      <item>VIŠNJA ANTOLOVIĆ punomoćnik sudionika u postupku EURO NOVA ZAGREB d.o.o.</item>
    </derivirana_varijabla>
  </DomainObject.Predmet.OstaliListFormated>
  <DomainObject.Predmet.OstaliListFormatedOIB>
    <izvorni_sadrzaj>
      <item>VIŠNJA ANTOLOVIĆ, OIB 41431825753 punomoćnik sudionika u postupku EURO NOVA ZAGREB d.o.o.</item>
    </izvorni_sadrzaj>
    <derivirana_varijabla naziv="DomainObject.Predmet.OstaliListFormatedOIB_1">
      <item>VIŠNJA ANTOLOVIĆ, OIB 41431825753 punomoćnik sudionika u postupku EURO NOVA ZAGREB d.o.o.</item>
    </derivirana_varijabla>
  </DomainObject.Predmet.OstaliListFormatedOIB>
  <DomainObject.Predmet.OstaliListFormatedWithAdress>
    <izvorni_sadrzaj>
      <item>VIŠNJA ANTOLOVIĆ, Argonautska ulica 72, 52100 Pula punomoćnik sudionika u postupku EURO NOVA ZAGREB d.o.o.</item>
    </izvorni_sadrzaj>
    <derivirana_varijabla naziv="DomainObject.Predmet.OstaliListFormatedWithAdress_1">
      <item>VIŠNJA ANTOLOVIĆ, Argonautska ulica 72, 52100 Pula punomoćnik sudionika u postupku EURO NOVA ZAGREB d.o.o.</item>
    </derivirana_varijabla>
  </DomainObject.Predmet.OstaliListFormatedWithAdress>
  <DomainObject.Predmet.OstaliListFormatedWithAdressOIB>
    <izvorni_sadrzaj>
      <item>VIŠNJA ANTOLOVIĆ, OIB 41431825753, Argonautska ulica 72, 52100 Pula punomoćnik sudionika u postupku EURO NOVA ZAGREB d.o.o.</item>
    </izvorni_sadrzaj>
    <derivirana_varijabla naziv="DomainObject.Predmet.OstaliListFormatedWithAdressOIB_1">
      <item>VIŠNJA ANTOLOVIĆ, OIB 41431825753, Argonautska ulica 72, 52100 Pula punomoćnik sudionika u postupku EURO NOVA ZAGREB d.o.o.</item>
    </derivirana_varijabla>
  </DomainObject.Predmet.OstaliListFormatedWithAdressOIB>
  <DomainObject.Predmet.OstaliListNazivFormated>
    <izvorni_sadrzaj>
      <item>VIŠNJA ANTOLOVIĆ</item>
    </izvorni_sadrzaj>
    <derivirana_varijabla naziv="DomainObject.Predmet.OstaliListNazivFormated_1">
      <item>VIŠNJA ANTOLOVIĆ</item>
    </derivirana_varijabla>
  </DomainObject.Predmet.OstaliListNazivFormated>
  <DomainObject.Predmet.OstaliListNazivFormatedOIB>
    <izvorni_sadrzaj>
      <item>VIŠNJA ANTOLOVIĆ, OIB 41431825753</item>
    </izvorni_sadrzaj>
    <derivirana_varijabla naziv="DomainObject.Predmet.OstaliListNazivFormatedOIB_1">
      <item>VIŠNJA ANTOLOVIĆ, OIB 41431825753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NOVA ZAGREB d.o.o.</izvorni_sadrzaj>
    <derivirana_varijabla naziv="DomainObject.Predmet.ProtustrankaIDrugi_1">EURO NOVA ZAGREB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EURO NOVA ZAGREB d.o.o., OIB 23603978917, Zagrebačka 185/A, 10000 Zagreb</izvorni_sadrzaj>
    <derivirana_varijabla naziv="DomainObject.Predmet.ProtustrankaIDrugiAdressOIB_1">EURO NOVA ZAGREB d.o.o., OIB 23603978917, Zagrebačka 185/A,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NOVA ZAGREB d.o.o.</item>
      <item>VIŠNJA ANTOLOVIĆ</item>
    </izvorni_sadrzaj>
    <derivirana_varijabla naziv="DomainObject.Predmet.SudioniciListNaziv_1">
      <item>FINA Regionalni centar Zagreb</item>
      <item>EURO NOVA ZAGREB d.o.o.</item>
      <item>VIŠNJA ANTOLOVIĆ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EURO NOVA ZAGREB d.o.o., OIB 23603978917, Zagrebačka 185/A,10000 Zagreb</item>
      <item>VIŠNJA ANTOLOVIĆ, OIB 41431825753, Argonautska ulica 72,52100 Pula</item>
    </izvorni_sadrzaj>
    <derivirana_varijabla naziv="DomainObject.Predmet.SudioniciListAdressOIB_1">
      <item>FINA Regionalni centar Zagreb, OIB 85821130368, Trg svibanjskih žrtava  1995. 1,10000 Zagreb</item>
      <item>EURO NOVA ZAGREB d.o.o., OIB 23603978917, Zagrebačka 185/A,10000 Zagreb</item>
      <item>VIŠNJA ANTOLOVIĆ, OIB 41431825753, Argonautska ulica 72,52100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23603978917</item>
      <item>, OIB 41431825753</item>
    </izvorni_sadrzaj>
    <derivirana_varijabla naziv="DomainObject.Predmet.SudioniciListNazivOIB_1">
      <item>, OIB 85821130368</item>
      <item>, OIB 23603978917</item>
      <item>, OIB 41431825753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2043</properties:Characters>
  <properties:Lines>77</properties:Lines>
  <properties:Paragraphs>30</properties:Paragraphs>
  <properties:TotalTime>0</properties:TotalTime>
  <properties:ScaleCrop>false</properties:ScaleCrop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2016-02-26T11:44:00Z</dcterms:created>
  <dc:creator>Marija Lukić</dc:creator>
  <dc:description/>
  <cp:keywords/>
  <cp:lastModifiedBy>Marija Lukić</cp:lastModifiedBy>
  <dcterms:modified xmlns:xsi="http://www.w3.org/2001/XMLSchema-instance" xsi:type="dcterms:W3CDTF">2016-02-26T11:57:00Z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