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a726" w14:paraId="823a726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2B68B6">
        <w:t>4</w:t>
      </w:r>
      <w:r w:rsidR="00F11CD3">
        <w:t>1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F11CD3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500779" w:rsidP="00810468" w:rsidR="00EB0B75">
      <w:pPr>
        <w:pStyle w:val="Odlomakpopisa"/>
        <w:numPr>
          <w:ilvl w:val="0"/>
          <w:numId w:val="30"/>
        </w:numPr>
        <w:jc w:val="both"/>
      </w:pPr>
      <w:r w:rsidRPr="00500779">
        <w:t>kat. čest. 3605/3 k.o. Šibenik, zk. ul. 8414, suvlasnički dio 2/1000, etažno vlasništvo E-203, PARKIRNO MJESTO - P 96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350C80">
        <w:rPr>
          <w:b/>
          <w:u w:val="single"/>
        </w:rPr>
        <w:t>10</w:t>
      </w:r>
      <w:r w:rsidR="002C658E">
        <w:rPr>
          <w:b/>
          <w:u w:val="single"/>
        </w:rPr>
        <w:t>,</w:t>
      </w:r>
      <w:r w:rsidR="00F11CD3">
        <w:rPr>
          <w:b/>
          <w:u w:val="single"/>
        </w:rPr>
        <w:t>1</w:t>
      </w:r>
      <w:r w:rsidR="00500779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F11CD3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7C0133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7C0133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16B4C"/>
    <w:rsid w:val="007209B4"/>
    <w:rsid w:val="00725790"/>
    <w:rsid w:val="00751B9E"/>
    <w:rsid w:val="0076194D"/>
    <w:rsid w:val="007847FA"/>
    <w:rsid w:val="007961BE"/>
    <w:rsid w:val="007B479A"/>
    <w:rsid w:val="007C0133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11CD3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0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0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St-5/2018-139</izvorni_sadrzaj>
    <derivirana_varijabla naziv="DomainObject.PredzadnjaOdlukaIzPredmeta.Oznaka_1">St-5/2018-139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2019-01-02T13:25:00Z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(1st-5-18-146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