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56d6" w14:paraId="75a56d6" w:rsidRDefault="001E58E9" w:rsidR="001E58E9">
      <w:pPr>
        <w15:collapsed w:val="false"/>
      </w:pPr>
      <w:bookmarkStart w:name="_GoBack" w:id="0"/>
      <w:bookmarkEnd w:id="0"/>
    </w:p>
    <w:p w:rsidRDefault="00C12805" w:rsidR="00C12805"/>
    <w:p w:rsidRDefault="00C12805" w:rsidR="00C12805"/>
    <w:p w:rsidRDefault="001E6DD8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805" w:rsidP="003331EA" w:rsidR="00C12805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1E58E9">
      <w:pPr>
        <w:rPr>
          <w:b/>
        </w:rPr>
      </w:pPr>
      <w:r>
        <w:t>35000 Slavonski Brod</w:t>
      </w:r>
      <w:r w:rsidR="001E58E9">
        <w:t xml:space="preserve"> 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C100A8">
        <w:rPr>
          <w:b/>
        </w:rPr>
        <w:t>548/2016-14</w:t>
      </w:r>
    </w:p>
    <w:p w:rsidRDefault="00782318" w:rsidR="00782318">
      <w:pPr>
        <w:rPr>
          <w:b/>
        </w:rPr>
      </w:pPr>
    </w:p>
    <w:p w:rsidRDefault="00A61BC0" w:rsidR="00A61BC0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A61BC0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8B1CCD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C100A8">
        <w:t>KARLOS</w:t>
      </w:r>
      <w:r w:rsidR="00E53094">
        <w:t xml:space="preserve"> d.o.o, u stečaju </w:t>
      </w:r>
      <w:r w:rsidR="00C100A8">
        <w:t>Požega</w:t>
      </w:r>
      <w:r>
        <w:t xml:space="preserve">, nakon ispitnog ročišta održanog dana </w:t>
      </w:r>
      <w:r w:rsidR="00C100A8">
        <w:t>8.rujna</w:t>
      </w:r>
      <w:r w:rsidR="00A61BC0">
        <w:t xml:space="preserve"> 2016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7B1BD8">
        <w:t>12</w:t>
      </w:r>
      <w:r w:rsidR="00C100A8">
        <w:t>.rujna</w:t>
      </w:r>
      <w:r w:rsidR="00A61BC0">
        <w:t xml:space="preserve"> 2016</w:t>
      </w:r>
      <w:r>
        <w:t>.</w:t>
      </w:r>
    </w:p>
    <w:p w:rsidRDefault="00782318" w:rsidP="00132772" w:rsidR="00782318">
      <w:pPr>
        <w:jc w:val="both"/>
      </w:pPr>
    </w:p>
    <w:p w:rsidRDefault="00132772" w:rsidP="00836331" w:rsidR="00132772"/>
    <w:p w:rsidRDefault="00132772" w:rsidP="00132772" w:rsidR="00132772">
      <w:pPr>
        <w:jc w:val="center"/>
      </w:pPr>
      <w:r>
        <w:t>r i j e š i o    j e</w:t>
      </w:r>
    </w:p>
    <w:p w:rsidRDefault="00782318" w:rsidP="00132772" w:rsidR="00782318">
      <w:pPr>
        <w:jc w:val="center"/>
      </w:pPr>
    </w:p>
    <w:p w:rsidRDefault="00132772" w:rsidP="00132772" w:rsidR="00132772">
      <w:pPr>
        <w:jc w:val="center"/>
      </w:pPr>
    </w:p>
    <w:p w:rsidRDefault="00132772" w:rsidP="00132772" w:rsidR="00132772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782318" w:rsidP="00132772" w:rsidR="00782318">
      <w:pPr>
        <w:jc w:val="both"/>
      </w:pPr>
    </w:p>
    <w:p w:rsidRDefault="009B4303" w:rsidR="009B4303"/>
    <w:p w:rsidRDefault="00D62082" w:rsidP="00C36118" w:rsidR="008B1CCD">
      <w:pPr>
        <w:jc w:val="center"/>
        <w:rPr>
          <w:b/>
        </w:rPr>
      </w:pPr>
      <w:r w:rsidRPr="00352472">
        <w:rPr>
          <w:b/>
        </w:rPr>
        <w:t>TRAŽBINE PRVOG VIŠEG ISPLATNOG REDA</w:t>
      </w:r>
    </w:p>
    <w:p w:rsidRDefault="0053087C" w:rsidP="0053087C" w:rsidR="0053087C">
      <w:pPr>
        <w:jc w:val="both"/>
        <w:rPr>
          <w:b/>
        </w:rPr>
      </w:pPr>
    </w:p>
    <w:p w:rsidRDefault="0053087C" w:rsidP="0053087C" w:rsidR="0053087C">
      <w:pPr>
        <w:jc w:val="both"/>
        <w:rPr>
          <w:b/>
        </w:rPr>
      </w:pPr>
    </w:p>
    <w:p w:rsidRDefault="0053087C" w:rsidP="0053087C" w:rsidR="0053087C">
      <w:pPr>
        <w:jc w:val="both"/>
        <w:rPr>
          <w:b/>
        </w:rPr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771"/>
        <w:gridCol w:w="2075"/>
        <w:gridCol w:w="1776"/>
        <w:gridCol w:w="1771"/>
        <w:gridCol w:w="1430"/>
        <w:gridCol w:w="1372"/>
      </w:tblGrid>
      <w:tr w:rsidTr="0084637E" w:rsidR="0053087C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3087C" w:rsidP="00214180" w:rsidR="0053087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84637E" w:rsidR="0053087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D5ED1" w:rsidP="00214180" w:rsidR="005308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D5ED1" w:rsidP="00214180" w:rsidR="005308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0D5ED1" w:rsidP="00214180" w:rsidR="000D5ED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00A8" w:rsidP="00214180" w:rsidR="0053087C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6,79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00A8" w:rsidP="00214180" w:rsidR="0053087C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6,79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0</w:t>
            </w:r>
          </w:p>
        </w:tc>
      </w:tr>
      <w:tr w:rsidTr="0084637E" w:rsidR="0053087C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100A8" w:rsidP="00214180" w:rsidR="0053087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6,79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100A8" w:rsidP="00214180" w:rsidR="0053087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6,79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087C" w:rsidP="00214180" w:rsidR="0053087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Default="0053087C" w:rsidP="0053087C" w:rsidR="009F3548">
      <w:r>
        <w:t xml:space="preserve">   </w:t>
      </w:r>
    </w:p>
    <w:p w:rsidRDefault="009F3548" w:rsidP="00083574" w:rsidR="009F3548">
      <w:pPr>
        <w:jc w:val="both"/>
      </w:pPr>
    </w:p>
    <w:p w:rsidRDefault="00412E29" w:rsidP="00083574" w:rsidR="00412E29">
      <w:pPr>
        <w:jc w:val="both"/>
      </w:pPr>
    </w:p>
    <w:p w:rsidRDefault="00412E29" w:rsidP="00083574" w:rsidR="00412E29">
      <w:pPr>
        <w:jc w:val="both"/>
      </w:pPr>
    </w:p>
    <w:p w:rsidRDefault="00412E29" w:rsidP="00083574" w:rsidR="00412E29">
      <w:pPr>
        <w:jc w:val="both"/>
      </w:pPr>
    </w:p>
    <w:p w:rsidRDefault="00412E29" w:rsidP="00083574" w:rsidR="00412E29">
      <w:pPr>
        <w:jc w:val="both"/>
      </w:pPr>
    </w:p>
    <w:p w:rsidRDefault="00412E29" w:rsidP="00083574" w:rsidR="00412E29">
      <w:pPr>
        <w:jc w:val="both"/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771"/>
        <w:gridCol w:w="2075"/>
        <w:gridCol w:w="1776"/>
        <w:gridCol w:w="1771"/>
        <w:gridCol w:w="1430"/>
        <w:gridCol w:w="1372"/>
      </w:tblGrid>
      <w:tr w:rsidTr="00C100A8" w:rsidR="00412E29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C100A8" w:rsidR="00C100A8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00A8" w:rsidP="00F70ECF" w:rsidR="00C100A8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100A8" w:rsidP="00F70ECF" w:rsidR="00C100A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100A8" w:rsidP="00324BB8" w:rsidR="00C100A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C100A8" w:rsidP="00324BB8" w:rsidR="00C100A8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00A8" w:rsidP="00F70ECF" w:rsidR="00C100A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303.688,68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00A8" w:rsidP="00F70ECF" w:rsidR="00C100A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303.688,68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00A8" w:rsidP="00F70ECF" w:rsidR="00C100A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F70ECF" w:rsidR="00C100A8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100A8" w:rsidP="00F70ECF" w:rsidR="00C100A8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100A8" w:rsidP="00F70ECF" w:rsidR="00C100A8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100A8" w:rsidP="00F70ECF" w:rsidR="00C100A8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6C46" w:rsidP="00AA6C46" w:rsidR="00C100A8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303.688,68</w:t>
            </w:r>
            <w:r w:rsidR="00C100A8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6C46" w:rsidP="00F70ECF" w:rsidR="00C100A8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303.688,68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100A8" w:rsidP="00F70ECF" w:rsidR="00C100A8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102297" w:rsidP="00102297" w:rsidR="0041716C">
      <w:pPr>
        <w:jc w:val="both"/>
      </w:pPr>
      <w:r>
        <w:tab/>
      </w:r>
      <w:r w:rsidR="00132772">
        <w:t xml:space="preserve">II – Ovo rješenje bit će objavljeno na </w:t>
      </w:r>
      <w:r w:rsidR="006C62EC">
        <w:t>mrežnoj stanici e-Oglasna ploča sudova</w:t>
      </w:r>
      <w:r w:rsidR="00132772">
        <w:t>.</w:t>
      </w:r>
    </w:p>
    <w:p w:rsidRDefault="00132772" w:rsidP="00102297" w:rsidR="00132772">
      <w:pPr>
        <w:jc w:val="both"/>
      </w:pPr>
    </w:p>
    <w:p w:rsidRDefault="00132772" w:rsidP="00D51006" w:rsidR="00132772" w:rsidRPr="00D51006">
      <w:pPr>
        <w:jc w:val="center"/>
        <w:rPr>
          <w:b/>
        </w:rPr>
      </w:pPr>
      <w:r w:rsidRPr="00D51006">
        <w:rPr>
          <w:b/>
        </w:rPr>
        <w:t>Obrazloženje</w:t>
      </w:r>
    </w:p>
    <w:p w:rsidRDefault="00132772" w:rsidP="00102297" w:rsidR="00132772">
      <w:pPr>
        <w:jc w:val="both"/>
      </w:pPr>
    </w:p>
    <w:p w:rsidRDefault="00D51006" w:rsidP="00102297" w:rsidR="00132772">
      <w:pPr>
        <w:jc w:val="both"/>
      </w:pPr>
      <w:r>
        <w:tab/>
        <w:t>Rješenjem ovog suda br. St-</w:t>
      </w:r>
      <w:r w:rsidR="00AA6C46">
        <w:t>548/2016-5</w:t>
      </w:r>
      <w:r w:rsidR="0041716C">
        <w:t xml:space="preserve"> od </w:t>
      </w:r>
      <w:r w:rsidR="00AA6C46">
        <w:t>16.svibnja</w:t>
      </w:r>
      <w:r w:rsidR="006C62EC">
        <w:t xml:space="preserve"> 2016</w:t>
      </w:r>
      <w:r>
        <w:t xml:space="preserve">.otvoren je </w:t>
      </w:r>
      <w:r w:rsidR="006C62EC">
        <w:t xml:space="preserve">stečajni postupak nad dužnikom </w:t>
      </w:r>
      <w:r w:rsidR="00AA6C46">
        <w:t>KARLOS d.o.o Požega</w:t>
      </w:r>
      <w:r>
        <w:t>.</w:t>
      </w:r>
    </w:p>
    <w:p w:rsidRDefault="00D51006" w:rsidP="00102297" w:rsidR="00D51006">
      <w:pPr>
        <w:jc w:val="both"/>
      </w:pPr>
      <w:r>
        <w:tab/>
        <w:t xml:space="preserve">Na ispitnom ročištu održanom dana </w:t>
      </w:r>
      <w:r w:rsidR="0041716C">
        <w:t>17.svibnja</w:t>
      </w:r>
      <w:r w:rsidR="006C62EC">
        <w:t xml:space="preserve"> 2016</w:t>
      </w:r>
      <w:r w:rsidR="007B1BD8">
        <w:t xml:space="preserve">., ispitane su </w:t>
      </w:r>
      <w:r>
        <w:t xml:space="preserve"> tražbine koje su prijavljene u roku</w:t>
      </w:r>
      <w:r w:rsidR="007B1BD8">
        <w:t>, a tražbinu je prijavilo RH Ministarstvo financija Porezna uprava kao jedini vjerovnik prvog i drugog višeg isplatnog reda.</w:t>
      </w:r>
    </w:p>
    <w:p w:rsidRDefault="00D51006" w:rsidP="00EC1642" w:rsidR="00EC1642">
      <w:pPr>
        <w:jc w:val="both"/>
      </w:pPr>
      <w:r>
        <w:tab/>
        <w:t>Na temelju prethodnog ispitivanja prijava, te priložene dokumentacije i dokumentacije s kojom ras</w:t>
      </w:r>
      <w:r w:rsidR="006C62EC">
        <w:t>polaže stečajni dužnik, stečajni</w:t>
      </w:r>
      <w:r>
        <w:t xml:space="preserve"> </w:t>
      </w:r>
      <w:r w:rsidR="006C62EC">
        <w:t>upravitelj se određeno izjasnio</w:t>
      </w:r>
      <w:r w:rsidR="007B1BD8">
        <w:t xml:space="preserve"> o prijavama na način da je </w:t>
      </w:r>
      <w:r>
        <w:t xml:space="preserve"> prijavlje</w:t>
      </w:r>
      <w:r w:rsidR="006C62EC">
        <w:t xml:space="preserve">ne tražbine </w:t>
      </w:r>
      <w:r w:rsidR="007B1BD8">
        <w:t xml:space="preserve">navedenog </w:t>
      </w:r>
      <w:r w:rsidR="006939B6">
        <w:t xml:space="preserve">vjerovnika </w:t>
      </w:r>
      <w:r w:rsidR="00EC1642">
        <w:t>priznao</w:t>
      </w:r>
      <w:r w:rsidR="006939B6">
        <w:t xml:space="preserve"> </w:t>
      </w:r>
      <w:r w:rsidR="006C62EC">
        <w:t>u cijelosti</w:t>
      </w:r>
      <w:r w:rsidR="00EC1642">
        <w:t xml:space="preserve">. </w:t>
      </w:r>
      <w:r w:rsidR="006C62EC">
        <w:t xml:space="preserve"> </w:t>
      </w:r>
    </w:p>
    <w:p w:rsidRDefault="00EC1642" w:rsidP="00EC1642" w:rsidR="005A4550">
      <w:pPr>
        <w:jc w:val="both"/>
      </w:pPr>
      <w:r>
        <w:tab/>
      </w:r>
      <w:r w:rsidR="007B1BD8">
        <w:t>Kako tražbine koje je priznao steč.upravitelj nisu osporene od strane ostalih vjerovnika iste se smatraju utvrđenima</w:t>
      </w:r>
      <w:r w:rsidR="005A4550">
        <w:t>, pa je</w:t>
      </w:r>
      <w:r w:rsidR="007B1BD8">
        <w:t xml:space="preserve"> valjalo odlučiti</w:t>
      </w:r>
      <w:r w:rsidR="005A4550">
        <w:t xml:space="preserve"> kao </w:t>
      </w:r>
      <w:r w:rsidR="006C62EC">
        <w:t xml:space="preserve">u izreci </w:t>
      </w:r>
      <w:r w:rsidR="005A4550">
        <w:t xml:space="preserve"> ovog rješenja temeljem čl. </w:t>
      </w:r>
      <w:r w:rsidR="007B1BD8">
        <w:t>265</w:t>
      </w:r>
      <w:r w:rsidR="002231A5">
        <w:t xml:space="preserve"> Stečajnog zakona (NN br.</w:t>
      </w:r>
      <w:r w:rsidR="007B1BD8">
        <w:t>71/15</w:t>
      </w:r>
      <w:r w:rsidR="002231A5">
        <w:t>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12805">
        <w:t xml:space="preserve">          </w:t>
      </w:r>
      <w:r>
        <w:t xml:space="preserve">U Slavonskom Brodu, </w:t>
      </w:r>
      <w:r w:rsidR="007B1BD8">
        <w:t>12</w:t>
      </w:r>
      <w:r w:rsidR="00AA6C46">
        <w:t>.rujna</w:t>
      </w:r>
      <w:r w:rsidR="006C62EC">
        <w:t xml:space="preserve"> 2016</w:t>
      </w:r>
      <w:r>
        <w:t>.</w:t>
      </w:r>
    </w:p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Vesna Vukelić v.r.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sectPr w:rsidR="006C62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51163"/>
    <w:rsid w:val="0017752C"/>
    <w:rsid w:val="001A1784"/>
    <w:rsid w:val="001A6179"/>
    <w:rsid w:val="001B0134"/>
    <w:rsid w:val="001E428F"/>
    <w:rsid w:val="001E58E9"/>
    <w:rsid w:val="001E6DD8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24BB8"/>
    <w:rsid w:val="0033295F"/>
    <w:rsid w:val="003331EA"/>
    <w:rsid w:val="00336433"/>
    <w:rsid w:val="003641AC"/>
    <w:rsid w:val="003903EE"/>
    <w:rsid w:val="003B07BE"/>
    <w:rsid w:val="003B2BC3"/>
    <w:rsid w:val="003D597C"/>
    <w:rsid w:val="003D7CD6"/>
    <w:rsid w:val="003F0574"/>
    <w:rsid w:val="003F49C0"/>
    <w:rsid w:val="003F738E"/>
    <w:rsid w:val="004078B7"/>
    <w:rsid w:val="00407B92"/>
    <w:rsid w:val="00412E29"/>
    <w:rsid w:val="00413956"/>
    <w:rsid w:val="0041716C"/>
    <w:rsid w:val="004369D8"/>
    <w:rsid w:val="004430AA"/>
    <w:rsid w:val="00443298"/>
    <w:rsid w:val="00444DB2"/>
    <w:rsid w:val="004501A6"/>
    <w:rsid w:val="00450AEC"/>
    <w:rsid w:val="0047449D"/>
    <w:rsid w:val="00482BD3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39B6"/>
    <w:rsid w:val="006A182B"/>
    <w:rsid w:val="006B01AB"/>
    <w:rsid w:val="006B1077"/>
    <w:rsid w:val="006C62EC"/>
    <w:rsid w:val="006F32FE"/>
    <w:rsid w:val="006F3F54"/>
    <w:rsid w:val="007174D1"/>
    <w:rsid w:val="0071761C"/>
    <w:rsid w:val="00762005"/>
    <w:rsid w:val="0076482C"/>
    <w:rsid w:val="0077514E"/>
    <w:rsid w:val="00782318"/>
    <w:rsid w:val="007A574C"/>
    <w:rsid w:val="007B1BD8"/>
    <w:rsid w:val="007C18B7"/>
    <w:rsid w:val="007C62C6"/>
    <w:rsid w:val="007C7C94"/>
    <w:rsid w:val="007C7F17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7058"/>
    <w:rsid w:val="008C29A2"/>
    <w:rsid w:val="008C3E52"/>
    <w:rsid w:val="008C62C7"/>
    <w:rsid w:val="008D4C74"/>
    <w:rsid w:val="008E65BD"/>
    <w:rsid w:val="008F7801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A6C46"/>
    <w:rsid w:val="00AE0A5C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A1E1D"/>
    <w:rsid w:val="00BB6805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100A8"/>
    <w:rsid w:val="00C12805"/>
    <w:rsid w:val="00C36118"/>
    <w:rsid w:val="00C37EE6"/>
    <w:rsid w:val="00C41FE2"/>
    <w:rsid w:val="00C57F0B"/>
    <w:rsid w:val="00D07093"/>
    <w:rsid w:val="00D14C7D"/>
    <w:rsid w:val="00D1790B"/>
    <w:rsid w:val="00D401C9"/>
    <w:rsid w:val="00D470BD"/>
    <w:rsid w:val="00D51006"/>
    <w:rsid w:val="00D62082"/>
    <w:rsid w:val="00D62F70"/>
    <w:rsid w:val="00D67B34"/>
    <w:rsid w:val="00D95198"/>
    <w:rsid w:val="00DA4C00"/>
    <w:rsid w:val="00DB590C"/>
    <w:rsid w:val="00DC649C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2251"/>
    <w:rsid w:val="00EA6D4D"/>
    <w:rsid w:val="00EC1642"/>
    <w:rsid w:val="00ED442F"/>
    <w:rsid w:val="00ED6ED5"/>
    <w:rsid w:val="00EE2C37"/>
    <w:rsid w:val="00F04DD3"/>
    <w:rsid w:val="00F05448"/>
    <w:rsid w:val="00F1628F"/>
    <w:rsid w:val="00F2467B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Referencakomentara" w:type="character">
    <w:name w:val="annotation reference"/>
    <w:rsid w:val="00450AEC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450AEC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450AEC"/>
  </w:style>
  <w:style w:styleId="Predmetkomentara" w:type="paragraph">
    <w:name w:val="annotation subject"/>
    <w:basedOn w:val="Tekstkomentara"/>
    <w:next w:val="Tekstkomentara"/>
    <w:link w:val="PredmetkomentaraChar"/>
    <w:rsid w:val="00450AEC"/>
    <w:rPr>
      <w:b/>
      <w:bCs/>
    </w:rPr>
  </w:style>
  <w:style w:customStyle="true" w:styleId="PredmetkomentaraChar" w:type="character">
    <w:name w:val="Predmet komentara Char"/>
    <w:link w:val="Predmetkomentara"/>
    <w:rsid w:val="00450AE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59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5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Referencakomentara" w:type="character">
    <w:name w:val="annotation reference"/>
    <w:rsid w:val="00450AEC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450AEC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450AEC"/>
  </w:style>
  <w:style w:styleId="Predmetkomentara" w:type="paragraph">
    <w:name w:val="annotation subject"/>
    <w:basedOn w:val="Tekstkomentara"/>
    <w:next w:val="Tekstkomentara"/>
    <w:link w:val="PredmetkomentaraChar"/>
    <w:rsid w:val="00450AEC"/>
    <w:rPr>
      <w:b/>
      <w:bCs/>
    </w:rPr>
  </w:style>
  <w:style w:customStyle="1" w:styleId="PredmetkomentaraChar" w:type="character">
    <w:name w:val="Predmet komentara Char"/>
    <w:link w:val="Predmetkomentara"/>
    <w:rsid w:val="00450AE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59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5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479D1-D28A-4E8C-80D3-D3DA90DE2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390</properties:Words>
  <properties:Characters>2138</properties:Characters>
  <properties:Lines>130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2016-09-12T07:26:00Z</dcterms:created>
  <dc:creator>Korisnik</dc:creator>
  <cp:lastModifiedBy>wsadmin</cp:lastModifiedBy>
  <cp:lastPrinted>2016-09-12T06:57:00Z</cp:lastPrinted>
  <dcterms:modified xmlns:xsi="http://www.w3.org/2001/XMLSchema-instance" xsi:type="dcterms:W3CDTF">2016-09-12T07:27:00Z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