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1af02" w14:paraId="d31af02" w:rsidRDefault="00B6117F" w:rsidP="006B0E37" w:rsidR="00B6117F">
      <w:pPr>
        <w:pStyle w:val="Tijeloteksta"/>
        <w:outlineLvl w:val="0"/>
        <w15:collapsed w:val="false"/>
        <w:rPr>
          <w:noProof/>
        </w:rPr>
      </w:pPr>
      <w:bookmarkStart w:name="_GoBack" w:id="0"/>
      <w:bookmarkEnd w:id="0"/>
    </w:p>
    <w:p w:rsidRDefault="00B6117F" w:rsidP="006B0E37" w:rsidR="00B6117F">
      <w:pPr>
        <w:pStyle w:val="Tijeloteksta"/>
        <w:outlineLvl w:val="0"/>
        <w:rPr>
          <w:noProof/>
        </w:rPr>
      </w:pPr>
    </w:p>
    <w:p w:rsidRDefault="006A298C" w:rsidP="006B0E37" w:rsidR="003C5FAC">
      <w:pPr>
        <w:pStyle w:val="Tijeloteksta"/>
        <w:outlineLvl w:val="0"/>
        <w:rPr>
          <w:b/>
          <w:bCs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42B59" w:rsidR="003C5FAC" w:rsidRPr="003C5FAC">
        <w:tc>
          <w:tcPr>
            <w:tcW w:type="dxa" w:w="3060"/>
          </w:tcPr>
          <w:p w:rsidRDefault="003C5FAC" w:rsidP="00442B59" w:rsidR="003C5FAC" w:rsidRPr="003C5FAC">
            <w:pPr>
              <w:pStyle w:val="Naslov2"/>
              <w:rPr>
                <w:b w:val="false"/>
                <w:bCs/>
                <w:sz w:val="24"/>
              </w:rPr>
            </w:pPr>
            <w:r w:rsidRPr="003C5FAC">
              <w:rPr>
                <w:b w:val="false"/>
                <w:bCs/>
                <w:sz w:val="24"/>
              </w:rPr>
              <w:t>REPUBLIKA HRVATSKA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Trgovački sud u Zagrebu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 Zagreb, Amruševa 2/II</w:t>
            </w:r>
          </w:p>
        </w:tc>
      </w:tr>
    </w:tbl>
    <w:p w:rsidRDefault="00207199" w:rsidP="00207199" w:rsidR="00207199">
      <w:pPr>
        <w:jc w:val="right"/>
        <w:rPr>
          <w:sz w:val="24"/>
          <w:szCs w:val="24"/>
        </w:rPr>
      </w:pPr>
      <w:proofErr w:type="spellStart"/>
      <w:r w:rsidRPr="008A2CA9">
        <w:rPr>
          <w:sz w:val="24"/>
          <w:szCs w:val="24"/>
        </w:rPr>
        <w:t>40</w:t>
      </w:r>
      <w:proofErr w:type="spellEnd"/>
      <w:r w:rsidRPr="008A2CA9">
        <w:rPr>
          <w:sz w:val="24"/>
          <w:szCs w:val="24"/>
        </w:rPr>
        <w:t>. St-</w:t>
      </w:r>
      <w:proofErr w:type="spellStart"/>
      <w:r>
        <w:rPr>
          <w:sz w:val="24"/>
          <w:szCs w:val="24"/>
        </w:rPr>
        <w:t>914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12</w:t>
      </w:r>
      <w:proofErr w:type="spellEnd"/>
    </w:p>
    <w:p w:rsidRDefault="00207199" w:rsidP="00207199" w:rsidR="00B6117F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207199" w:rsidP="00207199" w:rsidR="00207199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207199" w:rsidP="00207199" w:rsidR="00207199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207199" w:rsidP="00207199" w:rsidR="00207199">
      <w:pPr>
        <w:jc w:val="center"/>
        <w:rPr>
          <w:b/>
          <w:sz w:val="24"/>
          <w:szCs w:val="24"/>
        </w:rPr>
      </w:pPr>
    </w:p>
    <w:p w:rsidRDefault="00207199" w:rsidP="003C5FAC" w:rsidR="003C5FAC" w:rsidRPr="00E278BA">
      <w:pPr>
        <w:jc w:val="both"/>
        <w:rPr>
          <w:sz w:val="40"/>
          <w:szCs w:val="40"/>
        </w:rPr>
      </w:pPr>
      <w:r w:rsidRPr="00756DA8">
        <w:rPr>
          <w:sz w:val="24"/>
          <w:szCs w:val="24"/>
        </w:rPr>
        <w:tab/>
        <w:t>TRGOVAČKI SUD U ZAGREBU po sucu Anti Galiću, kao stečajnom sucu, u stečajnom postupku nad dužnikom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WORLD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CLASS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CROATIA</w:t>
      </w:r>
      <w:proofErr w:type="spellEnd"/>
      <w:r>
        <w:rPr>
          <w:sz w:val="24"/>
          <w:szCs w:val="24"/>
        </w:rPr>
        <w:t xml:space="preserve"> d.o.o., u stečaju, Zagreb, </w:t>
      </w:r>
      <w:proofErr w:type="spellStart"/>
      <w:r>
        <w:rPr>
          <w:sz w:val="24"/>
          <w:szCs w:val="24"/>
        </w:rPr>
        <w:t>Marohnićeva</w:t>
      </w:r>
      <w:proofErr w:type="spellEnd"/>
      <w:r>
        <w:rPr>
          <w:sz w:val="24"/>
          <w:szCs w:val="24"/>
        </w:rPr>
        <w:t xml:space="preserve"> 1/1, postupajući po prijedlogu stečajne upraviteljice, </w:t>
      </w:r>
      <w:r w:rsidRPr="00756DA8">
        <w:rPr>
          <w:sz w:val="24"/>
          <w:szCs w:val="24"/>
        </w:rPr>
        <w:t>dana</w:t>
      </w:r>
      <w:r w:rsidR="002E5D62">
        <w:rPr>
          <w:sz w:val="24"/>
          <w:szCs w:val="24"/>
        </w:rPr>
        <w:t xml:space="preserve"> </w:t>
      </w:r>
      <w:proofErr w:type="spellStart"/>
      <w:r w:rsidR="002E5D62">
        <w:rPr>
          <w:sz w:val="24"/>
          <w:szCs w:val="24"/>
        </w:rPr>
        <w:t>21.lipnja</w:t>
      </w:r>
      <w:proofErr w:type="spellEnd"/>
      <w:r w:rsidR="002E5D62">
        <w:rPr>
          <w:sz w:val="24"/>
          <w:szCs w:val="24"/>
        </w:rPr>
        <w:t xml:space="preserve"> </w:t>
      </w:r>
      <w:proofErr w:type="spellStart"/>
      <w:r w:rsidR="002E5D62">
        <w:rPr>
          <w:sz w:val="24"/>
          <w:szCs w:val="24"/>
        </w:rPr>
        <w:t>2016</w:t>
      </w:r>
      <w:proofErr w:type="spellEnd"/>
      <w:r w:rsidR="002E5D62">
        <w:rPr>
          <w:sz w:val="24"/>
          <w:szCs w:val="24"/>
        </w:rPr>
        <w:t>.</w:t>
      </w:r>
      <w:r w:rsidR="00B25F6C">
        <w:rPr>
          <w:sz w:val="24"/>
          <w:szCs w:val="24"/>
        </w:rPr>
        <w:t xml:space="preserve"> </w:t>
      </w:r>
      <w:r w:rsidR="003C5FAC" w:rsidRPr="00E278BA">
        <w:rPr>
          <w:sz w:val="40"/>
          <w:szCs w:val="40"/>
        </w:rPr>
        <w:tab/>
      </w:r>
    </w:p>
    <w:p w:rsidRDefault="00795035" w:rsidP="00795035" w:rsidR="007958FC">
      <w:pPr>
        <w:ind w:left="2880"/>
        <w:rPr>
          <w:b/>
          <w:sz w:val="24"/>
          <w:szCs w:val="24"/>
        </w:rPr>
      </w:pPr>
      <w:r w:rsidRPr="00C37D5D">
        <w:rPr>
          <w:b/>
          <w:sz w:val="24"/>
          <w:szCs w:val="24"/>
        </w:rPr>
        <w:t xml:space="preserve">         </w:t>
      </w:r>
      <w:r w:rsidR="0046586E" w:rsidRPr="00C37D5D">
        <w:rPr>
          <w:b/>
          <w:sz w:val="24"/>
          <w:szCs w:val="24"/>
        </w:rPr>
        <w:t>r i j e š i o   j e</w:t>
      </w:r>
    </w:p>
    <w:p w:rsidRDefault="00B6117F" w:rsidP="00795035" w:rsidR="00B6117F">
      <w:pPr>
        <w:ind w:left="2880"/>
        <w:rPr>
          <w:b/>
          <w:sz w:val="24"/>
          <w:szCs w:val="24"/>
        </w:rPr>
      </w:pPr>
    </w:p>
    <w:p w:rsidRDefault="0046586E" w:rsidP="00795035" w:rsidR="0046586E" w:rsidRPr="00C37D5D">
      <w:pPr>
        <w:ind w:left="2880"/>
        <w:rPr>
          <w:sz w:val="24"/>
          <w:szCs w:val="24"/>
        </w:rPr>
      </w:pPr>
      <w:r w:rsidRPr="00C37D5D">
        <w:rPr>
          <w:sz w:val="24"/>
          <w:szCs w:val="24"/>
        </w:rPr>
        <w:tab/>
      </w:r>
    </w:p>
    <w:p w:rsidRDefault="0046586E" w:rsidP="00B6117F" w:rsidR="0046586E" w:rsidRPr="00B6117F">
      <w:pPr>
        <w:pStyle w:val="Odlomakpopisa"/>
        <w:numPr>
          <w:ilvl w:val="0"/>
          <w:numId w:val="35"/>
        </w:numPr>
        <w:jc w:val="both"/>
        <w:rPr>
          <w:sz w:val="24"/>
          <w:szCs w:val="24"/>
        </w:rPr>
      </w:pPr>
      <w:r w:rsidRPr="00B6117F">
        <w:rPr>
          <w:sz w:val="24"/>
          <w:szCs w:val="24"/>
        </w:rPr>
        <w:t>Saziva se skupština vjerovnika u stečajnom postupku nad</w:t>
      </w:r>
      <w:r w:rsidR="007377C7" w:rsidRPr="00B6117F">
        <w:rPr>
          <w:sz w:val="24"/>
          <w:szCs w:val="24"/>
        </w:rPr>
        <w:t xml:space="preserve"> </w:t>
      </w:r>
      <w:proofErr w:type="spellStart"/>
      <w:r w:rsidR="00207199" w:rsidRPr="00B6117F">
        <w:rPr>
          <w:sz w:val="24"/>
          <w:szCs w:val="24"/>
        </w:rPr>
        <w:t>WORLD</w:t>
      </w:r>
      <w:proofErr w:type="spellEnd"/>
      <w:r w:rsidR="00207199" w:rsidRPr="00B6117F">
        <w:rPr>
          <w:sz w:val="24"/>
          <w:szCs w:val="24"/>
        </w:rPr>
        <w:t xml:space="preserve"> </w:t>
      </w:r>
      <w:proofErr w:type="spellStart"/>
      <w:r w:rsidR="00207199" w:rsidRPr="00B6117F">
        <w:rPr>
          <w:sz w:val="24"/>
          <w:szCs w:val="24"/>
        </w:rPr>
        <w:t>CLASS</w:t>
      </w:r>
      <w:proofErr w:type="spellEnd"/>
      <w:r w:rsidR="00207199" w:rsidRPr="00B6117F">
        <w:rPr>
          <w:sz w:val="24"/>
          <w:szCs w:val="24"/>
        </w:rPr>
        <w:t xml:space="preserve"> </w:t>
      </w:r>
      <w:proofErr w:type="spellStart"/>
      <w:r w:rsidR="00207199" w:rsidRPr="00B6117F">
        <w:rPr>
          <w:sz w:val="24"/>
          <w:szCs w:val="24"/>
        </w:rPr>
        <w:t>CROATIA</w:t>
      </w:r>
      <w:proofErr w:type="spellEnd"/>
      <w:r w:rsidR="00207199" w:rsidRPr="00B6117F">
        <w:rPr>
          <w:sz w:val="24"/>
          <w:szCs w:val="24"/>
        </w:rPr>
        <w:t xml:space="preserve"> d.o.o., u stečaju, Zagreb, </w:t>
      </w:r>
      <w:proofErr w:type="spellStart"/>
      <w:r w:rsidR="00207199" w:rsidRPr="00B6117F">
        <w:rPr>
          <w:sz w:val="24"/>
          <w:szCs w:val="24"/>
        </w:rPr>
        <w:t>Marohnićeva</w:t>
      </w:r>
      <w:proofErr w:type="spellEnd"/>
      <w:r w:rsidR="00207199" w:rsidRPr="00B6117F">
        <w:rPr>
          <w:sz w:val="24"/>
          <w:szCs w:val="24"/>
        </w:rPr>
        <w:t xml:space="preserve"> 1/1,</w:t>
      </w:r>
      <w:r w:rsidR="003C5FAC" w:rsidRPr="00B6117F">
        <w:rPr>
          <w:sz w:val="24"/>
          <w:szCs w:val="24"/>
        </w:rPr>
        <w:t xml:space="preserve"> </w:t>
      </w:r>
      <w:r w:rsidR="00700853" w:rsidRPr="00B6117F">
        <w:rPr>
          <w:sz w:val="24"/>
          <w:szCs w:val="24"/>
        </w:rPr>
        <w:t xml:space="preserve"> </w:t>
      </w:r>
      <w:r w:rsidR="00AC0234" w:rsidRPr="00B6117F">
        <w:rPr>
          <w:sz w:val="24"/>
          <w:szCs w:val="24"/>
        </w:rPr>
        <w:t xml:space="preserve">za </w:t>
      </w:r>
      <w:r w:rsidRPr="00B6117F">
        <w:rPr>
          <w:sz w:val="24"/>
          <w:szCs w:val="24"/>
        </w:rPr>
        <w:t xml:space="preserve"> dan:</w:t>
      </w:r>
    </w:p>
    <w:p w:rsidRDefault="00B6117F" w:rsidP="00B6117F" w:rsidR="00B6117F" w:rsidRPr="00B6117F">
      <w:pPr>
        <w:pStyle w:val="Odlomakpopisa"/>
        <w:ind w:left="1440"/>
        <w:jc w:val="both"/>
        <w:rPr>
          <w:sz w:val="24"/>
          <w:szCs w:val="24"/>
        </w:rPr>
      </w:pPr>
    </w:p>
    <w:p w:rsidRDefault="008C1FD1" w:rsidP="0046586E" w:rsidR="0046586E" w:rsidRPr="00C37D5D">
      <w:pPr>
        <w:ind w:left="720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2</w:t>
      </w:r>
      <w:r w:rsidR="002E5D62">
        <w:rPr>
          <w:b/>
          <w:sz w:val="24"/>
          <w:szCs w:val="24"/>
        </w:rPr>
        <w:t>0.rujna</w:t>
      </w:r>
      <w:proofErr w:type="spellEnd"/>
      <w:r w:rsidR="009431B0">
        <w:rPr>
          <w:b/>
          <w:sz w:val="24"/>
          <w:szCs w:val="24"/>
        </w:rPr>
        <w:t xml:space="preserve"> </w:t>
      </w:r>
      <w:proofErr w:type="spellStart"/>
      <w:r w:rsidR="00BA468E" w:rsidRPr="00C37D5D">
        <w:rPr>
          <w:b/>
          <w:sz w:val="24"/>
          <w:szCs w:val="24"/>
        </w:rPr>
        <w:t>20</w:t>
      </w:r>
      <w:r w:rsidR="0073490B" w:rsidRPr="00C37D5D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6</w:t>
      </w:r>
      <w:proofErr w:type="spellEnd"/>
      <w:r w:rsidR="00BA468E" w:rsidRPr="00C37D5D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9,</w:t>
      </w:r>
      <w:proofErr w:type="spellStart"/>
      <w:r>
        <w:rPr>
          <w:b/>
          <w:sz w:val="24"/>
          <w:szCs w:val="24"/>
        </w:rPr>
        <w:t>15</w:t>
      </w:r>
      <w:proofErr w:type="spellEnd"/>
      <w:r w:rsidR="00BA468E" w:rsidRPr="00C37D5D">
        <w:rPr>
          <w:b/>
          <w:sz w:val="24"/>
          <w:szCs w:val="24"/>
        </w:rPr>
        <w:t xml:space="preserve"> </w:t>
      </w:r>
      <w:r w:rsidR="0046586E" w:rsidRPr="00C37D5D">
        <w:rPr>
          <w:b/>
          <w:sz w:val="24"/>
          <w:szCs w:val="24"/>
        </w:rPr>
        <w:t>sati</w:t>
      </w:r>
      <w:r w:rsidR="008C614C" w:rsidRPr="00C37D5D">
        <w:rPr>
          <w:b/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>u zgradi</w:t>
      </w:r>
      <w:r w:rsidR="008C614C" w:rsidRPr="00C37D5D">
        <w:rPr>
          <w:b/>
          <w:sz w:val="24"/>
          <w:szCs w:val="24"/>
        </w:rPr>
        <w:t xml:space="preserve"> </w:t>
      </w:r>
      <w:r w:rsidR="0046586E" w:rsidRPr="00C37D5D">
        <w:rPr>
          <w:sz w:val="24"/>
          <w:szCs w:val="24"/>
        </w:rPr>
        <w:t xml:space="preserve">Trgovačkog suda u Zagrebu, Petrinjska 8, </w:t>
      </w:r>
      <w:r w:rsidR="00BA468E" w:rsidRPr="00C37D5D">
        <w:rPr>
          <w:sz w:val="24"/>
          <w:szCs w:val="24"/>
        </w:rPr>
        <w:t>soba 96/II</w:t>
      </w:r>
      <w:r w:rsidR="00AC0234" w:rsidRPr="00C37D5D">
        <w:rPr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 xml:space="preserve"> – stari dio </w:t>
      </w:r>
      <w:r w:rsidR="0046586E" w:rsidRPr="00C37D5D">
        <w:rPr>
          <w:sz w:val="24"/>
          <w:szCs w:val="24"/>
        </w:rPr>
        <w:t>sa slijedećim:</w:t>
      </w:r>
    </w:p>
    <w:p w:rsidRDefault="008C1FD1" w:rsidP="008214DC" w:rsidR="008C1FD1">
      <w:pPr>
        <w:ind w:left="709"/>
        <w:jc w:val="both"/>
        <w:rPr>
          <w:sz w:val="24"/>
          <w:szCs w:val="24"/>
        </w:rPr>
      </w:pPr>
    </w:p>
    <w:p w:rsidRDefault="0046586E" w:rsidP="008214DC" w:rsidR="0046586E" w:rsidRPr="00C37D5D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Dnevnim redom:</w:t>
      </w:r>
    </w:p>
    <w:p w:rsidRDefault="00914FD0" w:rsidP="00B172AB" w:rsidR="00914FD0" w:rsidRPr="00C37D5D">
      <w:pPr>
        <w:ind w:left="709"/>
        <w:jc w:val="both"/>
        <w:rPr>
          <w:sz w:val="24"/>
          <w:szCs w:val="24"/>
        </w:rPr>
      </w:pPr>
      <w:proofErr w:type="spellStart"/>
      <w:r w:rsidRPr="00C37D5D">
        <w:rPr>
          <w:sz w:val="24"/>
          <w:szCs w:val="24"/>
        </w:rPr>
        <w:t>Pribava</w:t>
      </w:r>
      <w:proofErr w:type="spellEnd"/>
      <w:r w:rsidRPr="00C37D5D">
        <w:rPr>
          <w:sz w:val="24"/>
          <w:szCs w:val="24"/>
        </w:rPr>
        <w:t xml:space="preserve"> mišljenja u pogledu obustave stečajnog postupka zbog nedostatnosti stečajne mase za pokriće troškova stečajnog postupka</w:t>
      </w:r>
      <w:r w:rsidR="00BC5B11" w:rsidRPr="00C37D5D">
        <w:rPr>
          <w:sz w:val="24"/>
          <w:szCs w:val="24"/>
        </w:rPr>
        <w:t>.</w:t>
      </w:r>
    </w:p>
    <w:p w:rsidRDefault="00914FD0" w:rsidP="00914FD0" w:rsidR="00914FD0" w:rsidRPr="00C37D5D">
      <w:pPr>
        <w:ind w:left="709"/>
        <w:jc w:val="both"/>
        <w:rPr>
          <w:sz w:val="24"/>
          <w:szCs w:val="24"/>
        </w:rPr>
      </w:pPr>
    </w:p>
    <w:p w:rsidRDefault="00914FD0" w:rsidP="00914FD0" w:rsidR="003F7817" w:rsidRPr="00C37D5D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II. Na skupštinu vjerovnika se javnom objavom ovog rješenja p</w:t>
      </w:r>
      <w:r w:rsidR="003F7817" w:rsidRPr="00C37D5D">
        <w:rPr>
          <w:sz w:val="24"/>
          <w:szCs w:val="24"/>
        </w:rPr>
        <w:t>ozivaju</w:t>
      </w:r>
      <w:r w:rsidRPr="00C37D5D">
        <w:rPr>
          <w:sz w:val="24"/>
          <w:szCs w:val="24"/>
        </w:rPr>
        <w:t>:</w:t>
      </w:r>
      <w:r w:rsidR="003F7817" w:rsidRPr="00C37D5D">
        <w:rPr>
          <w:sz w:val="24"/>
          <w:szCs w:val="24"/>
        </w:rPr>
        <w:t xml:space="preserve"> </w:t>
      </w:r>
      <w:r w:rsidRPr="00C37D5D">
        <w:rPr>
          <w:sz w:val="24"/>
          <w:szCs w:val="24"/>
        </w:rPr>
        <w:t>vjerovnici stečajne mase, stečajni vjerovnici i stečajni upravitelj</w:t>
      </w:r>
      <w:r w:rsidR="00BA468E" w:rsidRPr="00C37D5D">
        <w:rPr>
          <w:sz w:val="24"/>
          <w:szCs w:val="24"/>
        </w:rPr>
        <w:t>.</w:t>
      </w:r>
      <w:r w:rsidRPr="00C37D5D">
        <w:rPr>
          <w:sz w:val="24"/>
          <w:szCs w:val="24"/>
        </w:rPr>
        <w:t xml:space="preserve"> </w:t>
      </w:r>
    </w:p>
    <w:p w:rsidRDefault="003F7817" w:rsidP="0046586E" w:rsidR="003F7817" w:rsidRPr="00C37D5D">
      <w:pPr>
        <w:ind w:firstLine="630"/>
        <w:jc w:val="both"/>
        <w:rPr>
          <w:sz w:val="24"/>
          <w:szCs w:val="24"/>
        </w:rPr>
      </w:pPr>
    </w:p>
    <w:p w:rsidRDefault="00914FD0" w:rsidP="0046586E" w:rsidR="0046586E">
      <w:pPr>
        <w:ind w:left="720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II</w:t>
      </w:r>
      <w:r w:rsidR="0046586E" w:rsidRPr="00C37D5D">
        <w:rPr>
          <w:sz w:val="24"/>
          <w:szCs w:val="24"/>
        </w:rPr>
        <w:t xml:space="preserve">I  Ovo rješenje će se  objaviti </w:t>
      </w:r>
      <w:r w:rsidR="008C1FD1">
        <w:rPr>
          <w:sz w:val="24"/>
          <w:szCs w:val="24"/>
        </w:rPr>
        <w:t>ne e-oglasnoj ploči suda</w:t>
      </w:r>
      <w:r w:rsidR="0046586E" w:rsidRPr="00C37D5D">
        <w:rPr>
          <w:sz w:val="24"/>
          <w:szCs w:val="24"/>
        </w:rPr>
        <w:t xml:space="preserve"> </w:t>
      </w:r>
    </w:p>
    <w:p w:rsidRDefault="00B6117F" w:rsidP="0046586E" w:rsidR="00B6117F" w:rsidRPr="00C37D5D">
      <w:pPr>
        <w:ind w:left="720"/>
        <w:jc w:val="both"/>
        <w:rPr>
          <w:sz w:val="24"/>
          <w:szCs w:val="24"/>
        </w:rPr>
      </w:pPr>
    </w:p>
    <w:p w:rsidRDefault="006D55AF" w:rsidP="0046586E" w:rsidR="006D55AF" w:rsidRPr="00C37D5D">
      <w:pPr>
        <w:ind w:left="360"/>
        <w:jc w:val="center"/>
        <w:rPr>
          <w:sz w:val="24"/>
          <w:szCs w:val="24"/>
        </w:rPr>
      </w:pPr>
    </w:p>
    <w:p w:rsidRDefault="0046586E" w:rsidP="00662D75" w:rsidR="0046586E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>Obrazloženje</w:t>
      </w:r>
    </w:p>
    <w:p w:rsidRDefault="00B6117F" w:rsidP="00662D75" w:rsidR="00B6117F">
      <w:pPr>
        <w:jc w:val="center"/>
        <w:rPr>
          <w:sz w:val="24"/>
          <w:szCs w:val="24"/>
        </w:rPr>
      </w:pPr>
    </w:p>
    <w:p w:rsidRDefault="007958FC" w:rsidP="00662D75" w:rsidR="007958FC">
      <w:pPr>
        <w:jc w:val="center"/>
        <w:rPr>
          <w:sz w:val="24"/>
          <w:szCs w:val="24"/>
        </w:rPr>
      </w:pPr>
    </w:p>
    <w:p w:rsidRDefault="00B172AB" w:rsidP="0046586E" w:rsidR="0003404D">
      <w:pPr>
        <w:jc w:val="both"/>
        <w:rPr>
          <w:sz w:val="24"/>
          <w:szCs w:val="24"/>
        </w:rPr>
      </w:pPr>
      <w:r w:rsidRPr="00C37D5D">
        <w:rPr>
          <w:sz w:val="24"/>
          <w:szCs w:val="24"/>
        </w:rPr>
        <w:tab/>
        <w:t xml:space="preserve">Podneskom od </w:t>
      </w:r>
      <w:proofErr w:type="spellStart"/>
      <w:r w:rsidR="002E5D62">
        <w:rPr>
          <w:sz w:val="24"/>
          <w:szCs w:val="24"/>
        </w:rPr>
        <w:t>16.lipnja</w:t>
      </w:r>
      <w:proofErr w:type="spellEnd"/>
      <w:r w:rsidR="00B103BA">
        <w:rPr>
          <w:sz w:val="24"/>
          <w:szCs w:val="24"/>
        </w:rPr>
        <w:t xml:space="preserve"> </w:t>
      </w:r>
      <w:proofErr w:type="spellStart"/>
      <w:r w:rsidR="00B17C27">
        <w:rPr>
          <w:sz w:val="24"/>
          <w:szCs w:val="24"/>
        </w:rPr>
        <w:t>201</w:t>
      </w:r>
      <w:r w:rsidR="002E5D62">
        <w:rPr>
          <w:sz w:val="24"/>
          <w:szCs w:val="24"/>
        </w:rPr>
        <w:t>6</w:t>
      </w:r>
      <w:proofErr w:type="spellEnd"/>
      <w:r w:rsidR="00B17C27">
        <w:rPr>
          <w:sz w:val="24"/>
          <w:szCs w:val="24"/>
        </w:rPr>
        <w:t>.</w:t>
      </w:r>
      <w:r w:rsidRPr="00C37D5D">
        <w:rPr>
          <w:sz w:val="24"/>
          <w:szCs w:val="24"/>
        </w:rPr>
        <w:t xml:space="preserve"> stečaj</w:t>
      </w:r>
      <w:r w:rsidR="00BC5B11" w:rsidRPr="00C37D5D">
        <w:rPr>
          <w:sz w:val="24"/>
          <w:szCs w:val="24"/>
        </w:rPr>
        <w:t>n</w:t>
      </w:r>
      <w:r w:rsidR="00C37D5D">
        <w:rPr>
          <w:sz w:val="24"/>
          <w:szCs w:val="24"/>
        </w:rPr>
        <w:t xml:space="preserve">i </w:t>
      </w:r>
      <w:r w:rsidR="00BC5B11" w:rsidRPr="00C37D5D">
        <w:rPr>
          <w:sz w:val="24"/>
          <w:szCs w:val="24"/>
        </w:rPr>
        <w:t>upravitelj</w:t>
      </w:r>
      <w:r w:rsidR="0073490B" w:rsidRPr="00C37D5D">
        <w:rPr>
          <w:sz w:val="24"/>
          <w:szCs w:val="24"/>
        </w:rPr>
        <w:t xml:space="preserve"> je </w:t>
      </w:r>
      <w:r w:rsidR="00BC5B11" w:rsidRPr="00C37D5D">
        <w:rPr>
          <w:sz w:val="24"/>
          <w:szCs w:val="24"/>
        </w:rPr>
        <w:t>obavijesti</w:t>
      </w:r>
      <w:r w:rsidR="00C37D5D">
        <w:rPr>
          <w:sz w:val="24"/>
          <w:szCs w:val="24"/>
        </w:rPr>
        <w:t>o</w:t>
      </w:r>
      <w:r w:rsidR="00BC5B11" w:rsidRPr="00C37D5D">
        <w:rPr>
          <w:sz w:val="24"/>
          <w:szCs w:val="24"/>
        </w:rPr>
        <w:t xml:space="preserve"> stečajnog</w:t>
      </w:r>
      <w:r w:rsidRPr="00C37D5D">
        <w:rPr>
          <w:sz w:val="24"/>
          <w:szCs w:val="24"/>
        </w:rPr>
        <w:t xml:space="preserve"> suca da </w:t>
      </w:r>
      <w:r w:rsidR="0073490B" w:rsidRPr="00C37D5D">
        <w:rPr>
          <w:sz w:val="24"/>
          <w:szCs w:val="24"/>
        </w:rPr>
        <w:t>kod dužnika više nema imovine koja bi se mogla unovčiti, te</w:t>
      </w:r>
      <w:r w:rsidR="00662D75" w:rsidRPr="00C37D5D">
        <w:rPr>
          <w:sz w:val="24"/>
          <w:szCs w:val="24"/>
        </w:rPr>
        <w:t xml:space="preserve"> prijavi</w:t>
      </w:r>
      <w:r w:rsidR="00C37D5D">
        <w:rPr>
          <w:sz w:val="24"/>
          <w:szCs w:val="24"/>
        </w:rPr>
        <w:t>o</w:t>
      </w:r>
      <w:r w:rsidR="00662D75" w:rsidRPr="00C37D5D">
        <w:rPr>
          <w:sz w:val="24"/>
          <w:szCs w:val="24"/>
        </w:rPr>
        <w:t xml:space="preserve"> nedostatnost stečajne mase za pokriće troškova postupka.</w:t>
      </w:r>
      <w:r w:rsidR="0073490B" w:rsidRPr="00C37D5D">
        <w:rPr>
          <w:sz w:val="24"/>
          <w:szCs w:val="24"/>
        </w:rPr>
        <w:t xml:space="preserve"> </w:t>
      </w:r>
    </w:p>
    <w:p w:rsidRDefault="00B6117F" w:rsidP="0046586E" w:rsidR="00B6117F" w:rsidRPr="00C37D5D">
      <w:pPr>
        <w:jc w:val="both"/>
        <w:rPr>
          <w:sz w:val="24"/>
          <w:szCs w:val="24"/>
        </w:rPr>
      </w:pPr>
    </w:p>
    <w:p w:rsidRDefault="0073490B" w:rsidP="00662D75" w:rsidR="008C1FD1">
      <w:pPr>
        <w:jc w:val="both"/>
        <w:rPr>
          <w:sz w:val="24"/>
          <w:szCs w:val="24"/>
        </w:rPr>
      </w:pPr>
      <w:r w:rsidRPr="00C37D5D">
        <w:rPr>
          <w:sz w:val="24"/>
          <w:szCs w:val="24"/>
        </w:rPr>
        <w:tab/>
        <w:t xml:space="preserve">Predložila je obustavu i zaključenje stečajnog postupka u skladu sa odredbom članka 203. Stečajnog zakona (NN br. </w:t>
      </w:r>
      <w:proofErr w:type="spellStart"/>
      <w:r w:rsidRPr="00C37D5D">
        <w:rPr>
          <w:sz w:val="24"/>
          <w:szCs w:val="24"/>
        </w:rPr>
        <w:t>44</w:t>
      </w:r>
      <w:proofErr w:type="spellEnd"/>
      <w:r w:rsidRPr="00C37D5D">
        <w:rPr>
          <w:sz w:val="24"/>
          <w:szCs w:val="24"/>
        </w:rPr>
        <w:t>/</w:t>
      </w:r>
      <w:proofErr w:type="spellStart"/>
      <w:r w:rsidRPr="00C37D5D">
        <w:rPr>
          <w:sz w:val="24"/>
          <w:szCs w:val="24"/>
        </w:rPr>
        <w:t>96</w:t>
      </w:r>
      <w:proofErr w:type="spellEnd"/>
      <w:r w:rsidRPr="00C37D5D">
        <w:rPr>
          <w:sz w:val="24"/>
          <w:szCs w:val="24"/>
        </w:rPr>
        <w:t xml:space="preserve">, </w:t>
      </w:r>
      <w:proofErr w:type="spellStart"/>
      <w:r w:rsidRPr="00C37D5D">
        <w:rPr>
          <w:sz w:val="24"/>
          <w:szCs w:val="24"/>
        </w:rPr>
        <w:t>29</w:t>
      </w:r>
      <w:proofErr w:type="spellEnd"/>
      <w:r w:rsidRPr="00C37D5D">
        <w:rPr>
          <w:sz w:val="24"/>
          <w:szCs w:val="24"/>
        </w:rPr>
        <w:t>/</w:t>
      </w:r>
      <w:proofErr w:type="spellStart"/>
      <w:r w:rsidRPr="00C37D5D">
        <w:rPr>
          <w:sz w:val="24"/>
          <w:szCs w:val="24"/>
        </w:rPr>
        <w:t>99</w:t>
      </w:r>
      <w:proofErr w:type="spellEnd"/>
      <w:r w:rsidRPr="00C37D5D">
        <w:rPr>
          <w:sz w:val="24"/>
          <w:szCs w:val="24"/>
        </w:rPr>
        <w:t xml:space="preserve">, </w:t>
      </w:r>
      <w:proofErr w:type="spellStart"/>
      <w:r w:rsidRPr="00C37D5D">
        <w:rPr>
          <w:sz w:val="24"/>
          <w:szCs w:val="24"/>
        </w:rPr>
        <w:t>129</w:t>
      </w:r>
      <w:proofErr w:type="spellEnd"/>
      <w:r w:rsidRPr="00C37D5D">
        <w:rPr>
          <w:sz w:val="24"/>
          <w:szCs w:val="24"/>
        </w:rPr>
        <w:t>/</w:t>
      </w:r>
      <w:proofErr w:type="spellStart"/>
      <w:r w:rsidRPr="00C37D5D">
        <w:rPr>
          <w:sz w:val="24"/>
          <w:szCs w:val="24"/>
        </w:rPr>
        <w:t>00</w:t>
      </w:r>
      <w:proofErr w:type="spellEnd"/>
      <w:r w:rsidRPr="00C37D5D">
        <w:rPr>
          <w:sz w:val="24"/>
          <w:szCs w:val="24"/>
        </w:rPr>
        <w:t xml:space="preserve">, </w:t>
      </w:r>
      <w:proofErr w:type="spellStart"/>
      <w:r w:rsidRPr="00C37D5D">
        <w:rPr>
          <w:sz w:val="24"/>
          <w:szCs w:val="24"/>
        </w:rPr>
        <w:t>123</w:t>
      </w:r>
      <w:proofErr w:type="spellEnd"/>
      <w:r w:rsidRPr="00C37D5D">
        <w:rPr>
          <w:sz w:val="24"/>
          <w:szCs w:val="24"/>
        </w:rPr>
        <w:t>/</w:t>
      </w:r>
      <w:proofErr w:type="spellStart"/>
      <w:r w:rsidRPr="00C37D5D">
        <w:rPr>
          <w:sz w:val="24"/>
          <w:szCs w:val="24"/>
        </w:rPr>
        <w:t>03</w:t>
      </w:r>
      <w:proofErr w:type="spellEnd"/>
      <w:r w:rsidR="002873E2">
        <w:rPr>
          <w:sz w:val="24"/>
          <w:szCs w:val="24"/>
        </w:rPr>
        <w:t>,0</w:t>
      </w:r>
      <w:r w:rsidRPr="00C37D5D">
        <w:rPr>
          <w:sz w:val="24"/>
          <w:szCs w:val="24"/>
        </w:rPr>
        <w:t xml:space="preserve">  </w:t>
      </w:r>
      <w:proofErr w:type="spellStart"/>
      <w:r w:rsidRPr="00C37D5D">
        <w:rPr>
          <w:sz w:val="24"/>
          <w:szCs w:val="24"/>
        </w:rPr>
        <w:t>82</w:t>
      </w:r>
      <w:proofErr w:type="spellEnd"/>
      <w:r w:rsidRPr="00C37D5D">
        <w:rPr>
          <w:sz w:val="24"/>
          <w:szCs w:val="24"/>
        </w:rPr>
        <w:t>/</w:t>
      </w:r>
      <w:proofErr w:type="spellStart"/>
      <w:r w:rsidRPr="00C37D5D">
        <w:rPr>
          <w:sz w:val="24"/>
          <w:szCs w:val="24"/>
        </w:rPr>
        <w:t>06</w:t>
      </w:r>
      <w:proofErr w:type="spellEnd"/>
      <w:r w:rsidR="002873E2">
        <w:rPr>
          <w:sz w:val="24"/>
          <w:szCs w:val="24"/>
        </w:rPr>
        <w:t xml:space="preserve">, </w:t>
      </w:r>
      <w:proofErr w:type="spellStart"/>
      <w:r w:rsidR="002873E2">
        <w:rPr>
          <w:sz w:val="24"/>
          <w:szCs w:val="24"/>
        </w:rPr>
        <w:t>116</w:t>
      </w:r>
      <w:proofErr w:type="spellEnd"/>
      <w:r w:rsidR="002873E2">
        <w:rPr>
          <w:sz w:val="24"/>
          <w:szCs w:val="24"/>
        </w:rPr>
        <w:t>/</w:t>
      </w:r>
      <w:proofErr w:type="spellStart"/>
      <w:r w:rsidR="002873E2">
        <w:rPr>
          <w:sz w:val="24"/>
          <w:szCs w:val="24"/>
        </w:rPr>
        <w:t>10</w:t>
      </w:r>
      <w:proofErr w:type="spellEnd"/>
      <w:r w:rsidR="00B17C27">
        <w:rPr>
          <w:sz w:val="24"/>
          <w:szCs w:val="24"/>
        </w:rPr>
        <w:t xml:space="preserve">, </w:t>
      </w:r>
      <w:r w:rsidR="002873E2">
        <w:rPr>
          <w:sz w:val="24"/>
          <w:szCs w:val="24"/>
        </w:rPr>
        <w:t xml:space="preserve"> </w:t>
      </w:r>
      <w:proofErr w:type="spellStart"/>
      <w:r w:rsidR="002873E2">
        <w:rPr>
          <w:sz w:val="24"/>
          <w:szCs w:val="24"/>
        </w:rPr>
        <w:t>25</w:t>
      </w:r>
      <w:proofErr w:type="spellEnd"/>
      <w:r w:rsidR="002873E2">
        <w:rPr>
          <w:sz w:val="24"/>
          <w:szCs w:val="24"/>
        </w:rPr>
        <w:t>/</w:t>
      </w:r>
      <w:proofErr w:type="spellStart"/>
      <w:r w:rsidR="002873E2">
        <w:rPr>
          <w:sz w:val="24"/>
          <w:szCs w:val="24"/>
        </w:rPr>
        <w:t>12</w:t>
      </w:r>
      <w:proofErr w:type="spellEnd"/>
      <w:r w:rsidR="00B17C27">
        <w:rPr>
          <w:sz w:val="24"/>
          <w:szCs w:val="24"/>
        </w:rPr>
        <w:t xml:space="preserve"> i </w:t>
      </w:r>
      <w:proofErr w:type="spellStart"/>
      <w:r w:rsidR="00B17C27">
        <w:rPr>
          <w:sz w:val="24"/>
          <w:szCs w:val="24"/>
        </w:rPr>
        <w:t>133</w:t>
      </w:r>
      <w:proofErr w:type="spellEnd"/>
      <w:r w:rsidR="00B17C27">
        <w:rPr>
          <w:sz w:val="24"/>
          <w:szCs w:val="24"/>
        </w:rPr>
        <w:t>/</w:t>
      </w:r>
      <w:proofErr w:type="spellStart"/>
      <w:r w:rsidR="00B17C27">
        <w:rPr>
          <w:sz w:val="24"/>
          <w:szCs w:val="24"/>
        </w:rPr>
        <w:t>12</w:t>
      </w:r>
      <w:proofErr w:type="spellEnd"/>
      <w:r w:rsidR="00B17C27">
        <w:rPr>
          <w:sz w:val="24"/>
          <w:szCs w:val="24"/>
        </w:rPr>
        <w:t>, d</w:t>
      </w:r>
      <w:r w:rsidRPr="00C37D5D">
        <w:rPr>
          <w:sz w:val="24"/>
          <w:szCs w:val="24"/>
        </w:rPr>
        <w:t xml:space="preserve">alje: </w:t>
      </w:r>
      <w:proofErr w:type="spellStart"/>
      <w:r w:rsidRPr="00C37D5D">
        <w:rPr>
          <w:sz w:val="24"/>
          <w:szCs w:val="24"/>
        </w:rPr>
        <w:t>SZ</w:t>
      </w:r>
      <w:proofErr w:type="spellEnd"/>
      <w:r w:rsidRPr="00C37D5D">
        <w:rPr>
          <w:sz w:val="24"/>
          <w:szCs w:val="24"/>
        </w:rPr>
        <w:t>)</w:t>
      </w:r>
      <w:r w:rsidR="008C1FD1">
        <w:rPr>
          <w:sz w:val="24"/>
          <w:szCs w:val="24"/>
        </w:rPr>
        <w:t>, koji</w:t>
      </w:r>
      <w:r w:rsidR="004B545C">
        <w:rPr>
          <w:sz w:val="24"/>
          <w:szCs w:val="24"/>
        </w:rPr>
        <w:t xml:space="preserve"> Zakon se u ovom postupku primjenjuje temeljem odredbe članka </w:t>
      </w:r>
      <w:proofErr w:type="spellStart"/>
      <w:r w:rsidR="004B545C">
        <w:rPr>
          <w:sz w:val="24"/>
          <w:szCs w:val="24"/>
        </w:rPr>
        <w:t>441</w:t>
      </w:r>
      <w:proofErr w:type="spellEnd"/>
      <w:r w:rsidR="004B545C">
        <w:rPr>
          <w:sz w:val="24"/>
          <w:szCs w:val="24"/>
        </w:rPr>
        <w:t>. stavak 1. Stečajnog zakona (</w:t>
      </w:r>
      <w:proofErr w:type="spellStart"/>
      <w:r w:rsidR="004B545C">
        <w:rPr>
          <w:sz w:val="24"/>
          <w:szCs w:val="24"/>
        </w:rPr>
        <w:t>N.N</w:t>
      </w:r>
      <w:proofErr w:type="spellEnd"/>
      <w:r w:rsidR="004B545C">
        <w:rPr>
          <w:sz w:val="24"/>
          <w:szCs w:val="24"/>
        </w:rPr>
        <w:t xml:space="preserve">. </w:t>
      </w:r>
      <w:proofErr w:type="spellStart"/>
      <w:r w:rsidR="004B545C">
        <w:rPr>
          <w:sz w:val="24"/>
          <w:szCs w:val="24"/>
        </w:rPr>
        <w:t>br.71</w:t>
      </w:r>
      <w:proofErr w:type="spellEnd"/>
      <w:r w:rsidR="004B545C">
        <w:rPr>
          <w:sz w:val="24"/>
          <w:szCs w:val="24"/>
        </w:rPr>
        <w:t>/</w:t>
      </w:r>
      <w:proofErr w:type="spellStart"/>
      <w:r w:rsidR="004B545C">
        <w:rPr>
          <w:sz w:val="24"/>
          <w:szCs w:val="24"/>
        </w:rPr>
        <w:t>15</w:t>
      </w:r>
      <w:proofErr w:type="spellEnd"/>
      <w:r w:rsidR="004B545C">
        <w:rPr>
          <w:sz w:val="24"/>
          <w:szCs w:val="24"/>
        </w:rPr>
        <w:t>),</w:t>
      </w:r>
      <w:r w:rsidR="006B0E37">
        <w:rPr>
          <w:sz w:val="24"/>
          <w:szCs w:val="24"/>
        </w:rPr>
        <w:t>.</w:t>
      </w:r>
    </w:p>
    <w:p w:rsidRDefault="00B6117F" w:rsidP="00662D75" w:rsidR="00B6117F" w:rsidRPr="00C37D5D">
      <w:pPr>
        <w:jc w:val="both"/>
        <w:rPr>
          <w:sz w:val="24"/>
          <w:szCs w:val="24"/>
        </w:rPr>
      </w:pPr>
    </w:p>
    <w:p w:rsidRDefault="00B172AB" w:rsidP="0046586E" w:rsidR="00B17C27">
      <w:pPr>
        <w:jc w:val="both"/>
        <w:rPr>
          <w:sz w:val="24"/>
          <w:szCs w:val="24"/>
        </w:rPr>
      </w:pPr>
      <w:r w:rsidRPr="00C37D5D">
        <w:rPr>
          <w:sz w:val="24"/>
          <w:szCs w:val="24"/>
        </w:rPr>
        <w:lastRenderedPageBreak/>
        <w:tab/>
        <w:t>Slijedom</w:t>
      </w:r>
      <w:r w:rsidR="0073490B" w:rsidRPr="00C37D5D">
        <w:rPr>
          <w:sz w:val="24"/>
          <w:szCs w:val="24"/>
        </w:rPr>
        <w:t xml:space="preserve"> prijedloga stečajn</w:t>
      </w:r>
      <w:r w:rsidR="00844290">
        <w:rPr>
          <w:sz w:val="24"/>
          <w:szCs w:val="24"/>
        </w:rPr>
        <w:t>og</w:t>
      </w:r>
      <w:r w:rsidR="0073490B" w:rsidRPr="00C37D5D">
        <w:rPr>
          <w:sz w:val="24"/>
          <w:szCs w:val="24"/>
        </w:rPr>
        <w:t xml:space="preserve"> upravitelj</w:t>
      </w:r>
      <w:r w:rsidR="00844290">
        <w:rPr>
          <w:sz w:val="24"/>
          <w:szCs w:val="24"/>
        </w:rPr>
        <w:t>a</w:t>
      </w:r>
      <w:r w:rsidR="0073490B" w:rsidRPr="00C37D5D">
        <w:rPr>
          <w:sz w:val="24"/>
          <w:szCs w:val="24"/>
        </w:rPr>
        <w:t xml:space="preserve"> a</w:t>
      </w:r>
      <w:r w:rsidRPr="00C37D5D">
        <w:rPr>
          <w:sz w:val="24"/>
          <w:szCs w:val="24"/>
        </w:rPr>
        <w:t xml:space="preserve"> temeljem čl</w:t>
      </w:r>
      <w:r w:rsidR="0073490B" w:rsidRPr="00C37D5D">
        <w:rPr>
          <w:sz w:val="24"/>
          <w:szCs w:val="24"/>
        </w:rPr>
        <w:t xml:space="preserve">anka </w:t>
      </w:r>
      <w:r w:rsidRPr="00C37D5D">
        <w:rPr>
          <w:sz w:val="24"/>
          <w:szCs w:val="24"/>
        </w:rPr>
        <w:t>203. st</w:t>
      </w:r>
      <w:r w:rsidR="0073490B" w:rsidRPr="00C37D5D">
        <w:rPr>
          <w:sz w:val="24"/>
          <w:szCs w:val="24"/>
        </w:rPr>
        <w:t>avak</w:t>
      </w:r>
      <w:r w:rsidRPr="00C37D5D">
        <w:rPr>
          <w:sz w:val="24"/>
          <w:szCs w:val="24"/>
        </w:rPr>
        <w:t xml:space="preserve"> 2.</w:t>
      </w:r>
      <w:r w:rsidR="0073490B" w:rsidRPr="00C37D5D">
        <w:rPr>
          <w:sz w:val="24"/>
          <w:szCs w:val="24"/>
        </w:rPr>
        <w:t xml:space="preserve"> SZ-a</w:t>
      </w:r>
      <w:r w:rsidRPr="00C37D5D">
        <w:rPr>
          <w:sz w:val="24"/>
          <w:szCs w:val="24"/>
        </w:rPr>
        <w:t xml:space="preserve"> i čl</w:t>
      </w:r>
      <w:r w:rsidR="0073490B" w:rsidRPr="00C37D5D">
        <w:rPr>
          <w:sz w:val="24"/>
          <w:szCs w:val="24"/>
        </w:rPr>
        <w:t xml:space="preserve">anka </w:t>
      </w:r>
      <w:smartTag w:element="metricconverter" w:uri="urn:schemas-microsoft-com:office:smarttags">
        <w:smartTagPr>
          <w:attr w:val="38. a" w:name="ProductID"/>
        </w:smartTagPr>
        <w:r w:rsidRPr="00C37D5D">
          <w:rPr>
            <w:sz w:val="24"/>
            <w:szCs w:val="24"/>
          </w:rPr>
          <w:t>38. a</w:t>
        </w:r>
      </w:smartTag>
      <w:r w:rsidR="00BC5B11" w:rsidRPr="00C37D5D">
        <w:rPr>
          <w:sz w:val="24"/>
          <w:szCs w:val="24"/>
        </w:rPr>
        <w:t>. st</w:t>
      </w:r>
      <w:r w:rsidR="0073490B" w:rsidRPr="00C37D5D">
        <w:rPr>
          <w:sz w:val="24"/>
          <w:szCs w:val="24"/>
        </w:rPr>
        <w:t>avak</w:t>
      </w:r>
      <w:r w:rsidR="00BC5B11" w:rsidRPr="00C37D5D">
        <w:rPr>
          <w:sz w:val="24"/>
          <w:szCs w:val="24"/>
        </w:rPr>
        <w:t xml:space="preserve"> 1. S</w:t>
      </w:r>
      <w:r w:rsidR="0073490B" w:rsidRPr="00C37D5D">
        <w:rPr>
          <w:sz w:val="24"/>
          <w:szCs w:val="24"/>
        </w:rPr>
        <w:t>Z-a</w:t>
      </w:r>
      <w:r w:rsidR="00BC5B11" w:rsidRPr="00C37D5D">
        <w:rPr>
          <w:sz w:val="24"/>
          <w:szCs w:val="24"/>
        </w:rPr>
        <w:t>, stečajni</w:t>
      </w:r>
      <w:r w:rsidRPr="00C37D5D">
        <w:rPr>
          <w:sz w:val="24"/>
          <w:szCs w:val="24"/>
        </w:rPr>
        <w:t xml:space="preserve"> je sudac sazvao skupštinu na koju je</w:t>
      </w:r>
      <w:r w:rsidR="00BC5B11" w:rsidRPr="00C37D5D">
        <w:rPr>
          <w:sz w:val="24"/>
          <w:szCs w:val="24"/>
        </w:rPr>
        <w:t xml:space="preserve"> osim stečajnih vjerovnika i stečajnog</w:t>
      </w:r>
      <w:r w:rsidRPr="00C37D5D">
        <w:rPr>
          <w:sz w:val="24"/>
          <w:szCs w:val="24"/>
        </w:rPr>
        <w:t xml:space="preserve"> upravitelja pozvao i vjerovnike stečajne mase, a radi pribave mišljenja u pogledu obustave stečajnog postupka zbog nedostatnosti stečajne mase za pokriće troškova stečajnog postupka.</w:t>
      </w:r>
    </w:p>
    <w:p w:rsidRDefault="007958FC" w:rsidP="00555C80" w:rsidR="007958FC">
      <w:pPr>
        <w:jc w:val="center"/>
        <w:rPr>
          <w:sz w:val="24"/>
          <w:szCs w:val="24"/>
        </w:rPr>
      </w:pPr>
    </w:p>
    <w:p w:rsidRDefault="00795035" w:rsidP="00555C80" w:rsidR="0046586E" w:rsidRPr="00C37D5D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 xml:space="preserve">Zagreb, </w:t>
      </w:r>
      <w:r w:rsidR="00662D75" w:rsidRPr="00C37D5D">
        <w:rPr>
          <w:sz w:val="24"/>
          <w:szCs w:val="24"/>
        </w:rPr>
        <w:t xml:space="preserve">dana </w:t>
      </w:r>
      <w:proofErr w:type="spellStart"/>
      <w:r w:rsidR="002E5D62">
        <w:rPr>
          <w:sz w:val="24"/>
          <w:szCs w:val="24"/>
        </w:rPr>
        <w:t>21.lipnja</w:t>
      </w:r>
      <w:proofErr w:type="spellEnd"/>
      <w:r w:rsidR="009431B0">
        <w:rPr>
          <w:sz w:val="24"/>
          <w:szCs w:val="24"/>
        </w:rPr>
        <w:t xml:space="preserve"> </w:t>
      </w:r>
      <w:r w:rsidR="00B103BA">
        <w:rPr>
          <w:sz w:val="24"/>
          <w:szCs w:val="24"/>
        </w:rPr>
        <w:t xml:space="preserve"> </w:t>
      </w:r>
      <w:proofErr w:type="spellStart"/>
      <w:r w:rsidR="00B17C27">
        <w:rPr>
          <w:sz w:val="24"/>
          <w:szCs w:val="24"/>
        </w:rPr>
        <w:t>201</w:t>
      </w:r>
      <w:r w:rsidR="004B545C">
        <w:rPr>
          <w:sz w:val="24"/>
          <w:szCs w:val="24"/>
        </w:rPr>
        <w:t>5</w:t>
      </w:r>
      <w:proofErr w:type="spellEnd"/>
      <w:r w:rsidR="00B17C27">
        <w:rPr>
          <w:sz w:val="24"/>
          <w:szCs w:val="24"/>
        </w:rPr>
        <w:t>.</w:t>
      </w:r>
    </w:p>
    <w:p w:rsidRDefault="0003404D" w:rsidP="00B17C27" w:rsidR="0046586E" w:rsidRPr="00C37D5D">
      <w:pPr>
        <w:ind w:left="4956"/>
        <w:jc w:val="right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Pr="00C37D5D">
        <w:rPr>
          <w:sz w:val="24"/>
          <w:szCs w:val="24"/>
        </w:rPr>
        <w:tab/>
        <w:t>Sudac</w:t>
      </w:r>
      <w:r w:rsidR="0046586E" w:rsidRPr="00C37D5D">
        <w:rPr>
          <w:sz w:val="24"/>
          <w:szCs w:val="24"/>
        </w:rPr>
        <w:t xml:space="preserve">: </w:t>
      </w:r>
    </w:p>
    <w:p w:rsidRDefault="0046586E" w:rsidP="00FA480E" w:rsidR="0040010D">
      <w:pPr>
        <w:pStyle w:val="Tijeloteksta"/>
        <w:ind w:left="907"/>
        <w:jc w:val="right"/>
        <w:rPr>
          <w:szCs w:val="24"/>
        </w:rPr>
      </w:pPr>
      <w:r w:rsidRPr="00C37D5D">
        <w:rPr>
          <w:szCs w:val="24"/>
        </w:rPr>
        <w:t>Ante Galić</w:t>
      </w:r>
      <w:r w:rsidR="00897D3D">
        <w:rPr>
          <w:szCs w:val="24"/>
        </w:rPr>
        <w:t xml:space="preserve"> </w:t>
      </w:r>
      <w:r w:rsidR="00A10FC8">
        <w:rPr>
          <w:szCs w:val="24"/>
        </w:rPr>
        <w:t>v.r.</w:t>
      </w:r>
    </w:p>
    <w:p w:rsidRDefault="0073490B" w:rsidP="002873E2" w:rsidR="0046586E" w:rsidRPr="00C37D5D">
      <w:pPr>
        <w:pStyle w:val="Tijeloteksta"/>
        <w:jc w:val="left"/>
        <w:rPr>
          <w:szCs w:val="24"/>
        </w:rPr>
      </w:pPr>
      <w:r w:rsidRPr="00C37D5D">
        <w:rPr>
          <w:szCs w:val="24"/>
        </w:rPr>
        <w:t>Uputa o pravnom lijeku:</w:t>
      </w:r>
    </w:p>
    <w:p w:rsidRDefault="0046586E" w:rsidP="00662D75" w:rsidR="0046586E" w:rsidRPr="00C37D5D">
      <w:pPr>
        <w:pStyle w:val="Tijeloteksta"/>
        <w:rPr>
          <w:szCs w:val="24"/>
        </w:rPr>
      </w:pPr>
      <w:r w:rsidRPr="00C37D5D">
        <w:rPr>
          <w:szCs w:val="24"/>
        </w:rPr>
        <w:t>Protiv ovog rješenja nije dopuštena žalba (čl. 278. ZPP-a</w:t>
      </w:r>
      <w:r w:rsidR="0073490B" w:rsidRPr="00C37D5D">
        <w:rPr>
          <w:szCs w:val="24"/>
        </w:rPr>
        <w:t>,</w:t>
      </w:r>
      <w:r w:rsidRPr="00C37D5D">
        <w:rPr>
          <w:szCs w:val="24"/>
        </w:rPr>
        <w:t xml:space="preserve"> a u vezi čl. 6. SZ-a). </w:t>
      </w:r>
    </w:p>
    <w:p w:rsidRDefault="000B0316" w:rsidP="00DD411B" w:rsidR="000B0316" w:rsidRPr="00C37D5D">
      <w:pPr>
        <w:rPr>
          <w:sz w:val="24"/>
          <w:szCs w:val="24"/>
        </w:rPr>
      </w:pPr>
    </w:p>
    <w:p w:rsidRDefault="00A10FC8" w:rsidP="00422EE0" w:rsidR="00A10FC8" w:rsidRPr="00A10FC8">
      <w:pPr>
        <w:jc w:val="both"/>
        <w:rPr>
          <w:sz w:val="24"/>
          <w:szCs w:val="24"/>
        </w:rPr>
      </w:pPr>
      <w:r w:rsidRPr="00A10FC8">
        <w:rPr>
          <w:sz w:val="24"/>
          <w:szCs w:val="24"/>
        </w:rPr>
        <w:t xml:space="preserve">Za točnost </w:t>
      </w:r>
      <w:proofErr w:type="spellStart"/>
      <w:r w:rsidRPr="00A10FC8">
        <w:rPr>
          <w:sz w:val="24"/>
          <w:szCs w:val="24"/>
        </w:rPr>
        <w:t>otpravka</w:t>
      </w:r>
      <w:proofErr w:type="spellEnd"/>
      <w:r w:rsidRPr="00A10FC8">
        <w:rPr>
          <w:sz w:val="24"/>
          <w:szCs w:val="24"/>
        </w:rPr>
        <w:t>, ovlašteni službenik:</w:t>
      </w:r>
    </w:p>
    <w:p w:rsidRDefault="00A10FC8" w:rsidP="00422EE0" w:rsidR="00A10FC8" w:rsidRPr="00A10FC8">
      <w:pPr>
        <w:jc w:val="both"/>
        <w:rPr>
          <w:sz w:val="24"/>
          <w:szCs w:val="24"/>
        </w:rPr>
      </w:pPr>
      <w:r w:rsidRPr="00A10FC8">
        <w:rPr>
          <w:sz w:val="24"/>
          <w:szCs w:val="24"/>
        </w:rPr>
        <w:t xml:space="preserve">               Valentina Delač</w:t>
      </w:r>
    </w:p>
    <w:p w:rsidRDefault="00C37D5D" w:rsidP="00DD411B" w:rsidR="00C37D5D" w:rsidRPr="00A10FC8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 w:rsidRPr="00C37D5D">
      <w:pPr>
        <w:rPr>
          <w:sz w:val="24"/>
          <w:szCs w:val="24"/>
        </w:rPr>
      </w:pPr>
    </w:p>
    <w:p w:rsidRDefault="00662D75" w:rsidP="00DD411B" w:rsidR="00662D75" w:rsidRPr="00C37D5D">
      <w:pPr>
        <w:rPr>
          <w:sz w:val="24"/>
          <w:szCs w:val="24"/>
        </w:rPr>
      </w:pPr>
    </w:p>
    <w:sectPr w:rsidSect="00662D75" w:rsidR="00662D75" w:rsidRPr="00C37D5D">
      <w:headerReference w:type="even" r:id="rId10"/>
      <w:headerReference w:type="default" r:id="rId11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696" w:rsidR="004D2696">
      <w:r>
        <w:separator/>
      </w:r>
    </w:p>
  </w:endnote>
  <w:endnote w:id="0" w:type="continuationSeparator">
    <w:p w:rsidRDefault="004D2696" w:rsidR="004D2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696" w:rsidR="004D2696">
      <w:r>
        <w:separator/>
      </w:r>
    </w:p>
  </w:footnote>
  <w:footnote w:id="0" w:type="continuationSeparator">
    <w:p w:rsidRDefault="004D2696" w:rsidR="004D2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B6117F" w:rsidP="00B6117F" w:rsidR="00FA480E" w:rsidRPr="00BC5B11">
    <w:pPr>
      <w:pStyle w:val="Zaglavlje"/>
      <w:ind w:left="720"/>
    </w:pPr>
    <w:r>
      <w:tab/>
      <w:t xml:space="preserve">-2- </w:t>
    </w:r>
    <w:r>
      <w:tab/>
    </w:r>
    <w:proofErr w:type="spellStart"/>
    <w:r>
      <w:t>40</w:t>
    </w:r>
    <w:proofErr w:type="spellEnd"/>
    <w:r>
      <w:t>. St-</w:t>
    </w:r>
    <w:proofErr w:type="spellStart"/>
    <w:r>
      <w:t>914</w:t>
    </w:r>
    <w:proofErr w:type="spellEnd"/>
    <w:r>
      <w:t>/</w:t>
    </w:r>
    <w:proofErr w:type="spellStart"/>
    <w:r>
      <w:t>12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0733B00"/>
    <w:multiLevelType w:val="hybridMultilevel"/>
    <w:tmpl w:val="DAA0DFB4"/>
    <w:lvl w:tplc="7520D4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31008D1"/>
    <w:multiLevelType w:val="hybridMultilevel"/>
    <w:tmpl w:val="423694BE"/>
    <w:lvl w:tplc="E19E1EB4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5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8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0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1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3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4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6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0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2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3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4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6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7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8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9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3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4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3"/>
  </w:num>
  <w:num w:numId="2">
    <w:abstractNumId w:val="9"/>
  </w:num>
  <w:num w:numId="3">
    <w:abstractNumId w:val="10"/>
  </w:num>
  <w:num w:numId="4">
    <w:abstractNumId w:val="23"/>
  </w:num>
  <w:num w:numId="5">
    <w:abstractNumId w:val="15"/>
  </w:num>
  <w:num w:numId="6">
    <w:abstractNumId w:val="7"/>
  </w:num>
  <w:num w:numId="7">
    <w:abstractNumId w:val="17"/>
  </w:num>
  <w:num w:numId="8">
    <w:abstractNumId w:val="4"/>
  </w:num>
  <w:num w:numId="9">
    <w:abstractNumId w:val="31"/>
  </w:num>
  <w:num w:numId="10">
    <w:abstractNumId w:val="16"/>
  </w:num>
  <w:num w:numId="11">
    <w:abstractNumId w:val="5"/>
  </w:num>
  <w:num w:numId="12">
    <w:abstractNumId w:val="0"/>
  </w:num>
  <w:num w:numId="13">
    <w:abstractNumId w:val="13"/>
  </w:num>
  <w:num w:numId="14">
    <w:abstractNumId w:val="22"/>
  </w:num>
  <w:num w:numId="15">
    <w:abstractNumId w:val="28"/>
  </w:num>
  <w:num w:numId="16">
    <w:abstractNumId w:val="34"/>
  </w:num>
  <w:num w:numId="17">
    <w:abstractNumId w:val="21"/>
  </w:num>
  <w:num w:numId="18">
    <w:abstractNumId w:val="20"/>
  </w:num>
  <w:num w:numId="19">
    <w:abstractNumId w:val="24"/>
  </w:num>
  <w:num w:numId="20">
    <w:abstractNumId w:val="25"/>
  </w:num>
  <w:num w:numId="21">
    <w:abstractNumId w:val="26"/>
  </w:num>
  <w:num w:numId="22">
    <w:abstractNumId w:val="1"/>
  </w:num>
  <w:num w:numId="23">
    <w:abstractNumId w:val="19"/>
  </w:num>
  <w:num w:numId="24">
    <w:abstractNumId w:val="18"/>
  </w:num>
  <w:num w:numId="25">
    <w:abstractNumId w:val="32"/>
  </w:num>
  <w:num w:numId="26">
    <w:abstractNumId w:val="29"/>
  </w:num>
  <w:num w:numId="27">
    <w:abstractNumId w:val="30"/>
  </w:num>
  <w:num w:numId="28">
    <w:abstractNumId w:val="35"/>
  </w:num>
  <w:num w:numId="29">
    <w:abstractNumId w:val="14"/>
  </w:num>
  <w:num w:numId="30">
    <w:abstractNumId w:val="11"/>
  </w:num>
  <w:num w:numId="31">
    <w:abstractNumId w:val="12"/>
  </w:num>
  <w:num w:numId="32">
    <w:abstractNumId w:val="8"/>
    <w:lvlOverride w:ilvl="0">
      <w:startOverride w:val="1"/>
    </w:lvlOverride>
  </w:num>
  <w:num w:numId="33">
    <w:abstractNumId w:val="27"/>
  </w:num>
  <w:num w:numId="34">
    <w:abstractNumId w:val="6"/>
  </w:num>
  <w:num w:numId="35">
    <w:abstractNumId w:val="2"/>
  </w:num>
  <w:num w:numId="3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54414"/>
    <w:rsid w:val="00062CBA"/>
    <w:rsid w:val="00094714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614C"/>
    <w:rsid w:val="00131251"/>
    <w:rsid w:val="00150283"/>
    <w:rsid w:val="001717A5"/>
    <w:rsid w:val="0017216B"/>
    <w:rsid w:val="00191296"/>
    <w:rsid w:val="00191A43"/>
    <w:rsid w:val="001A5773"/>
    <w:rsid w:val="001B2626"/>
    <w:rsid w:val="001B4D1B"/>
    <w:rsid w:val="001C7F12"/>
    <w:rsid w:val="001D1CFC"/>
    <w:rsid w:val="001E4E34"/>
    <w:rsid w:val="00201CA4"/>
    <w:rsid w:val="00207199"/>
    <w:rsid w:val="00233F12"/>
    <w:rsid w:val="002432AA"/>
    <w:rsid w:val="002477B8"/>
    <w:rsid w:val="002533E9"/>
    <w:rsid w:val="002873E2"/>
    <w:rsid w:val="002907EF"/>
    <w:rsid w:val="002C50CA"/>
    <w:rsid w:val="002D157E"/>
    <w:rsid w:val="002E430B"/>
    <w:rsid w:val="002E5D62"/>
    <w:rsid w:val="002F4570"/>
    <w:rsid w:val="00317E73"/>
    <w:rsid w:val="00353BA6"/>
    <w:rsid w:val="00357ABE"/>
    <w:rsid w:val="00372383"/>
    <w:rsid w:val="00374CD0"/>
    <w:rsid w:val="0039628C"/>
    <w:rsid w:val="003C5F18"/>
    <w:rsid w:val="003C5FAC"/>
    <w:rsid w:val="003D46DA"/>
    <w:rsid w:val="003F22C5"/>
    <w:rsid w:val="003F7817"/>
    <w:rsid w:val="0040010D"/>
    <w:rsid w:val="00456FA8"/>
    <w:rsid w:val="0046586E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526B04"/>
    <w:rsid w:val="00537F75"/>
    <w:rsid w:val="00555C80"/>
    <w:rsid w:val="00567300"/>
    <w:rsid w:val="00585C9F"/>
    <w:rsid w:val="005B65D9"/>
    <w:rsid w:val="005E201C"/>
    <w:rsid w:val="005E3C38"/>
    <w:rsid w:val="00612B27"/>
    <w:rsid w:val="00620498"/>
    <w:rsid w:val="00620C8D"/>
    <w:rsid w:val="00633AC4"/>
    <w:rsid w:val="00651158"/>
    <w:rsid w:val="00662D75"/>
    <w:rsid w:val="00686D61"/>
    <w:rsid w:val="00696658"/>
    <w:rsid w:val="006A298C"/>
    <w:rsid w:val="006B0E37"/>
    <w:rsid w:val="006B5D3C"/>
    <w:rsid w:val="006C3A95"/>
    <w:rsid w:val="006D55AF"/>
    <w:rsid w:val="006E304A"/>
    <w:rsid w:val="006E46AB"/>
    <w:rsid w:val="006F6D68"/>
    <w:rsid w:val="00700853"/>
    <w:rsid w:val="00734423"/>
    <w:rsid w:val="0073490B"/>
    <w:rsid w:val="007377C7"/>
    <w:rsid w:val="007509F5"/>
    <w:rsid w:val="00785D13"/>
    <w:rsid w:val="00795035"/>
    <w:rsid w:val="007958FC"/>
    <w:rsid w:val="007A0C29"/>
    <w:rsid w:val="007A3BD8"/>
    <w:rsid w:val="007D07D6"/>
    <w:rsid w:val="007F01D2"/>
    <w:rsid w:val="008162EF"/>
    <w:rsid w:val="008214DC"/>
    <w:rsid w:val="00843320"/>
    <w:rsid w:val="00844290"/>
    <w:rsid w:val="008551CF"/>
    <w:rsid w:val="008809E0"/>
    <w:rsid w:val="00893B60"/>
    <w:rsid w:val="00897D3D"/>
    <w:rsid w:val="008A0395"/>
    <w:rsid w:val="008A7093"/>
    <w:rsid w:val="008C1FD1"/>
    <w:rsid w:val="008C614C"/>
    <w:rsid w:val="008D50EB"/>
    <w:rsid w:val="008E1E54"/>
    <w:rsid w:val="008E321C"/>
    <w:rsid w:val="00914FD0"/>
    <w:rsid w:val="00936200"/>
    <w:rsid w:val="00940717"/>
    <w:rsid w:val="009431B0"/>
    <w:rsid w:val="00945B73"/>
    <w:rsid w:val="009516AA"/>
    <w:rsid w:val="00951FE7"/>
    <w:rsid w:val="009622A9"/>
    <w:rsid w:val="00993D07"/>
    <w:rsid w:val="00996C31"/>
    <w:rsid w:val="009F2851"/>
    <w:rsid w:val="00A00260"/>
    <w:rsid w:val="00A04C0E"/>
    <w:rsid w:val="00A10FC8"/>
    <w:rsid w:val="00A2478E"/>
    <w:rsid w:val="00A312D2"/>
    <w:rsid w:val="00A317F7"/>
    <w:rsid w:val="00A336D1"/>
    <w:rsid w:val="00A841A3"/>
    <w:rsid w:val="00AB061E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561DA"/>
    <w:rsid w:val="00B57134"/>
    <w:rsid w:val="00B6117F"/>
    <w:rsid w:val="00B924F3"/>
    <w:rsid w:val="00BA468E"/>
    <w:rsid w:val="00BA7156"/>
    <w:rsid w:val="00BC577A"/>
    <w:rsid w:val="00BC5B11"/>
    <w:rsid w:val="00BF21D7"/>
    <w:rsid w:val="00BF4A85"/>
    <w:rsid w:val="00C008F7"/>
    <w:rsid w:val="00C2674F"/>
    <w:rsid w:val="00C37D5D"/>
    <w:rsid w:val="00CD228D"/>
    <w:rsid w:val="00CD374E"/>
    <w:rsid w:val="00CE6725"/>
    <w:rsid w:val="00CE78D5"/>
    <w:rsid w:val="00CF463B"/>
    <w:rsid w:val="00D45358"/>
    <w:rsid w:val="00D66BEA"/>
    <w:rsid w:val="00D77942"/>
    <w:rsid w:val="00D81DCF"/>
    <w:rsid w:val="00D97624"/>
    <w:rsid w:val="00DC598C"/>
    <w:rsid w:val="00DD411B"/>
    <w:rsid w:val="00DE234F"/>
    <w:rsid w:val="00E16A21"/>
    <w:rsid w:val="00E2754D"/>
    <w:rsid w:val="00E30351"/>
    <w:rsid w:val="00E47244"/>
    <w:rsid w:val="00E75232"/>
    <w:rsid w:val="00E878A4"/>
    <w:rsid w:val="00EA2B82"/>
    <w:rsid w:val="00EC364A"/>
    <w:rsid w:val="00ED1C9A"/>
    <w:rsid w:val="00EF6841"/>
    <w:rsid w:val="00F1153C"/>
    <w:rsid w:val="00F15F2F"/>
    <w:rsid w:val="00F26245"/>
    <w:rsid w:val="00F53777"/>
    <w:rsid w:val="00F53D22"/>
    <w:rsid w:val="00F671BA"/>
    <w:rsid w:val="00F70733"/>
    <w:rsid w:val="00F772FA"/>
    <w:rsid w:val="00F80DD6"/>
    <w:rsid w:val="00F900D5"/>
    <w:rsid w:val="00FA480E"/>
    <w:rsid w:val="00FA6161"/>
    <w:rsid w:val="00FC1635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11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33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32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32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32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32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11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33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32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32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32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32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2012.</izvorni_sadrzaj>
    <derivirana_varijabla naziv="DomainObject.Predmet.DatumOsnivanja_1">22.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St-914/2012</izvorni_sadrzaj>
    <derivirana_varijabla naziv="DomainObject.Predmet.OznakaBroj_1">St-914/2012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WORLD CLASS CROATIA d.o.o. zastupanog po punomoćniku Odvjetničko društvo Posavec, Rašica, Liszt &amp; Partneri</izvorni_sadrzaj>
    <derivirana_varijabla naziv="DomainObject.Predmet.ProtustrankaFormated_1">  WORLD CLASS CROATIA d.o.o. zastupanog po punomoćniku Odvjetničko društvo Posavec, Rašica, Liszt &amp; Partneri</derivirana_varijabla>
  </DomainObject.Predmet.ProtustrankaFormated>
  <DomainObject.Predmet.ProtustrankaFormatedOIB>
    <izvorni_sadrzaj>  WORLD CLASS CROATIA d.o.o., OIB 91439281986 zastupanog po punomoćniku Odvjetničko društvo Posavec, Rašica, Liszt &amp; Partneri</izvorni_sadrzaj>
    <derivirana_varijabla naziv="DomainObject.Predmet.ProtustrankaFormatedOIB_1">  WORLD CLASS CROATIA d.o.o., OIB 91439281986 zastupanog po punomoćniku Odvjetničko društvo Posavec, Rašica, Liszt &amp; Partneri</derivirana_varijabla>
  </DomainObject.Predmet.ProtustrankaFormatedOIB>
  <DomainObject.Predmet.ProtustrankaFormatedWithAdress>
    <izvorni_sadrzaj> WORLD CLASS CROATIA d.o.o., MAROHNIĆEVA 1/1, 10000 Zagreb zastupanog po punomoćniku Odvjetničko društvo Posavec, Rašica, Liszt &amp; Partneri</izvorni_sadrzaj>
    <derivirana_varijabla naziv="DomainObject.Predmet.ProtustrankaFormatedWithAdress_1"> WORLD CLASS CROATIA d.o.o., MAROHNIĆEVA 1/1, 10000 Zagreb zastupanog po punomoćniku Odvjetničko društvo Posavec, Rašica, Liszt &amp; Partneri</derivirana_varijabla>
  </DomainObject.Predmet.ProtustrankaFormatedWithAdress>
  <DomainObject.Predmet.ProtustrankaFormatedWithAdressOIB>
    <izvorni_sadrzaj> WORLD CLASS CROATIA d.o.o., OIB 91439281986, MAROHNIĆEVA 1/1, 10000 Zagreb zastupanog po punomoćniku Odvjetničko društvo Posavec, Rašica, Liszt &amp; Partneri</izvorni_sadrzaj>
    <derivirana_varijabla naziv="DomainObject.Predmet.ProtustrankaFormatedWithAdressOIB_1"> WORLD CLASS CROATIA d.o.o., OIB 91439281986, MAROHNIĆEVA 1/1, 10000 Zagreb zastupanog po punomoćniku Odvjetničko društvo Posavec, Rašica, Liszt &amp; Partneri</derivirana_varijabla>
  </DomainObject.Predmet.ProtustrankaFormatedWithAdressOIB>
  <DomainObject.Predmet.ProtustrankaWithAdress>
    <izvorni_sadrzaj>WORLD CLASS CROATIA d.o.o. MAROHNIĆEVA 1/1, 10000 Zagreb</izvorni_sadrzaj>
    <derivirana_varijabla naziv="DomainObject.Predmet.ProtustrankaWithAdress_1">WORLD CLASS CROATIA d.o.o. MAROHNIĆEVA 1/1, 10000 Zagreb</derivirana_varijabla>
  </DomainObject.Predmet.ProtustrankaWithAdress>
  <DomainObject.Predmet.ProtustrankaWithAdressOIB>
    <izvorni_sadrzaj>WORLD CLASS CROATIA d.o.o., OIB 91439281986, MAROHNIĆEVA 1/1, 10000 Zagreb</izvorni_sadrzaj>
    <derivirana_varijabla naziv="DomainObject.Predmet.ProtustrankaWithAdressOIB_1">WORLD CLASS CROATIA d.o.o., OIB 91439281986, MAROHNIĆEVA 1/1, 10000 Zagreb</derivirana_varijabla>
  </DomainObject.Predmet.ProtustrankaWithAdressOIB>
  <DomainObject.Predmet.ProtustrankaNazivFormated>
    <izvorni_sadrzaj>WORLD CLASS CROATIA d.o.o.</izvorni_sadrzaj>
    <derivirana_varijabla naziv="DomainObject.Predmet.ProtustrankaNazivFormated_1">WORLD CLASS CROATIA d.o.o.</derivirana_varijabla>
  </DomainObject.Predmet.ProtustrankaNazivFormated>
  <DomainObject.Predmet.ProtustrankaNazivFormatedOIB>
    <izvorni_sadrzaj>WORLD CLASS CROATIA d.o.o., OIB 91439281986</izvorni_sadrzaj>
    <derivirana_varijabla naziv="DomainObject.Predmet.ProtustrankaNazivFormatedOIB_1">WORLD CLASS CROATIA d.o.o., OIB 91439281986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WORLD CLASS CROATIA d.o.o.; ŽIVA VODA društvo s ograničenom odgovornošću za zastupanje i trgovinu</izvorni_sadrzaj>
    <derivirana_varijabla naziv="DomainObject.Predmet.StrankaFormated_1">  WORLD CLASS CROATIA d.o.o.; ŽIVA VODA društvo s ograničenom odgovornošću za zastupanje i trgovinu</derivirana_varijabla>
  </DomainObject.Predmet.StrankaFormated>
  <DomainObject.Predmet.StrankaFormatedOIB>
    <izvorni_sadrzaj>  WORLD CLASS CROATIA d.o.o., OIB 91439281986; ŽIVA VODA društvo s ograničenom odgovornošću za zastupanje i trgovinu, OIB 86255713939</izvorni_sadrzaj>
    <derivirana_varijabla naziv="DomainObject.Predmet.StrankaFormatedOIB_1">  WORLD CLASS CROATIA d.o.o., OIB 91439281986; ŽIVA VODA društvo s ograničenom odgovornošću za zastupanje i trgovinu, OIB 86255713939</derivirana_varijabla>
  </DomainObject.Predmet.StrankaFormatedOIB>
  <DomainObject.Predmet.StrankaFormatedWithAdress>
    <izvorni_sadrzaj> WORLD CLASS CROATIA d.o.o., MAROHNIĆEVA 1/1, 10000 Zagreb; ŽIVA VODA društvo s ograničenom odgovornošću za zastupanje i trgovinu, Vrtni put 3, Zagreb</izvorni_sadrzaj>
    <derivirana_varijabla naziv="DomainObject.Predmet.StrankaFormatedWithAdress_1"> WORLD CLASS CROATIA d.o.o., MAROHNIĆEVA 1/1, 10000 Zagreb; ŽIVA VODA društvo s ograničenom odgovornošću za zastupanje i trgovinu, Vrtni put 3, Zagreb</derivirana_varijabla>
  </DomainObject.Predmet.StrankaFormatedWithAdress>
  <DomainObject.Predmet.StrankaFormatedWithAdressOIB>
    <izvorni_sadrzaj> WORLD CLASS CROATIA d.o.o., OIB 91439281986, MAROHNIĆEVA 1/1, 10000 Zagreb; ŽIVA VODA društvo s ograničenom odgovornošću za zastupanje i trgovinu, OIB 86255713939, Vrtni put 3, Zagreb</izvorni_sadrzaj>
    <derivirana_varijabla naziv="DomainObject.Predmet.StrankaFormatedWithAdressOIB_1"> WORLD CLASS CROATIA d.o.o., OIB 91439281986, MAROHNIĆEVA 1/1, 10000 Zagreb; ŽIVA VODA društvo s ograničenom odgovornošću za zastupanje i trgovinu, OIB 86255713939, Vrtni put 3, Zagreb</derivirana_varijabla>
  </DomainObject.Predmet.StrankaFormatedWithAdressOIB>
  <DomainObject.Predmet.StrankaWithAdress>
    <izvorni_sadrzaj>WORLD CLASS CROATIA d.o.o. MAROHNIĆEVA 1/1,10000 Zagreb,ŽIVA VODA društvo s ograničenom odgovornošću za zastupanje i trgovinu Vrtni put 3,Zagreb</izvorni_sadrzaj>
    <derivirana_varijabla naziv="DomainObject.Predmet.StrankaWithAdress_1">WORLD CLASS CROATIA d.o.o. MAROHNIĆEVA 1/1,10000 Zagreb,ŽIVA VODA društvo s ograničenom odgovornošću za zastupanje i trgovinu Vrtni put 3,Zagreb</derivirana_varijabla>
  </DomainObject.Predmet.StrankaWithAdress>
  <DomainObject.Predmet.StrankaWithAdressOIB>
    <izvorni_sadrzaj>WORLD CLASS CROATIA d.o.o., OIB 91439281986, MAROHNIĆEVA 1/1,10000 Zagreb,ŽIVA VODA društvo s ograničenom odgovornošću za zastupanje i trgovinu, OIB 86255713939, Vrtni put 3,Zagreb</izvorni_sadrzaj>
    <derivirana_varijabla naziv="DomainObject.Predmet.StrankaWithAdressOIB_1">WORLD CLASS CROATIA d.o.o., OIB 91439281986, MAROHNIĆEVA 1/1,10000 Zagreb,ŽIVA VODA društvo s ograničenom odgovornošću za zastupanje i trgovinu, OIB 86255713939, Vrtni put 3,Zagreb</derivirana_varijabla>
  </DomainObject.Predmet.StrankaWithAdressOIB>
  <DomainObject.Predmet.StrankaNazivFormated>
    <izvorni_sadrzaj>WORLD CLASS CROATIA d.o.o.,ŽIVA VODA društvo s ograničenom odgovornošću za zastupanje i trgovinu</izvorni_sadrzaj>
    <derivirana_varijabla naziv="DomainObject.Predmet.StrankaNazivFormated_1">WORLD CLASS CROATIA d.o.o.,ŽIVA VODA društvo s ograničenom odgovornošću za zastupanje i trgovinu</derivirana_varijabla>
  </DomainObject.Predmet.StrankaNazivFormated>
  <DomainObject.Predmet.StrankaNazivFormatedOIB>
    <izvorni_sadrzaj>WORLD CLASS CROATIA d.o.o., OIB 91439281986,ŽIVA VODA društvo s ograničenom odgovornošću za zastupanje i trgovinu, OIB 86255713939</izvorni_sadrzaj>
    <derivirana_varijabla naziv="DomainObject.Predmet.StrankaNazivFormatedOIB_1">WORLD CLASS CROATIA d.o.o., OIB 91439281986,ŽIVA VODA društvo s ograničenom odgovornošću za zastupanje i trgovinu, OIB 86255713939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WORLD CLASS CROATIA d.o.o.</item>
      <item>ŽIVA VODA društvo s ograničenom odgovornošću za zastupanje i trgovinu</item>
    </izvorni_sadrzaj>
    <derivirana_varijabla naziv="DomainObject.Predmet.StrankaListFormated_1">
      <item>WORLD CLASS CROATIA d.o.o.</item>
      <item>ŽIVA VODA društvo s ograničenom odgovornošću za zastupanje i trgovinu</item>
    </derivirana_varijabla>
  </DomainObject.Predmet.StrankaListFormated>
  <DomainObject.Predmet.StrankaListFormatedOIB>
    <izvorni_sadrzaj>
      <item>WORLD CLASS CROATIA d.o.o., OIB 91439281986</item>
      <item>ŽIVA VODA društvo s ograničenom odgovornošću za zastupanje i trgovinu, OIB 86255713939</item>
    </izvorni_sadrzaj>
    <derivirana_varijabla naziv="DomainObject.Predmet.StrankaListFormatedOIB_1">
      <item>WORLD CLASS CROATIA d.o.o., OIB 91439281986</item>
      <item>ŽIVA VODA društvo s ograničenom odgovornošću za zastupanje i trgovinu, OIB 86255713939</item>
    </derivirana_varijabla>
  </DomainObject.Predmet.StrankaListFormatedOIB>
  <DomainObject.Predmet.StrankaListFormatedWithAdress>
    <izvorni_sadrzaj>
      <item>WORLD CLASS CROATIA d.o.o., MAROHNIĆEVA 1/1, 10000 Zagreb</item>
      <item>ŽIVA VODA društvo s ograničenom odgovornošću za zastupanje i trgovinu, Vrtni put 3, Zagreb</item>
    </izvorni_sadrzaj>
    <derivirana_varijabla naziv="DomainObject.Predmet.StrankaListFormatedWithAdress_1">
      <item>WORLD CLASS CROATIA d.o.o., MAROHNIĆEVA 1/1, 10000 Zagreb</item>
      <item>ŽIVA VODA društvo s ograničenom odgovornošću za zastupanje i trgovinu, Vrtni put 3, Zagreb</item>
    </derivirana_varijabla>
  </DomainObject.Predmet.StrankaListFormatedWithAdress>
  <DomainObject.Predmet.StrankaListFormatedWithAdressOIB>
    <izvorni_sadrzaj>
      <item>WORLD CLASS CROATIA d.o.o., OIB 91439281986, MAROHNIĆEVA 1/1, 10000 Zagreb</item>
      <item>ŽIVA VODA društvo s ograničenom odgovornošću za zastupanje i trgovinu, OIB 86255713939, Vrtni put 3, Zagreb</item>
    </izvorni_sadrzaj>
    <derivirana_varijabla naziv="DomainObject.Predmet.StrankaListFormatedWithAdressOIB_1">
      <item>WORLD CLASS CROATIA d.o.o., OIB 91439281986, MAROHNIĆEVA 1/1, 10000 Zagreb</item>
      <item>ŽIVA VODA društvo s ograničenom odgovornošću za zastupanje i trgovinu, OIB 86255713939, Vrtni put 3, Zagreb</item>
    </derivirana_varijabla>
  </DomainObject.Predmet.StrankaListFormatedWithAdressOIB>
  <DomainObject.Predmet.StrankaListNazivFormated>
    <izvorni_sadrzaj>
      <item>WORLD CLASS CROATIA d.o.o.</item>
      <item>ŽIVA VODA društvo s ograničenom odgovornošću za zastupanje i trgovinu</item>
    </izvorni_sadrzaj>
    <derivirana_varijabla naziv="DomainObject.Predmet.StrankaListNazivFormated_1">
      <item>WORLD CLASS CROATIA d.o.o.</item>
      <item>ŽIVA VODA društvo s ograničenom odgovornošću za zastupanje i trgovinu</item>
    </derivirana_varijabla>
  </DomainObject.Predmet.StrankaListNazivFormated>
  <DomainObject.Predmet.StrankaListNazivFormatedOIB>
    <izvorni_sadrzaj>
      <item>WORLD CLASS CROATIA d.o.o., OIB 91439281986</item>
      <item>ŽIVA VODA društvo s ograničenom odgovornošću za zastupanje i trgovinu, OIB 86255713939</item>
    </izvorni_sadrzaj>
    <derivirana_varijabla naziv="DomainObject.Predmet.StrankaListNazivFormatedOIB_1">
      <item>WORLD CLASS CROATIA d.o.o., OIB 91439281986</item>
      <item>ŽIVA VODA društvo s ograničenom odgovornošću za zastupanje i trgovinu, OIB 86255713939</item>
    </derivirana_varijabla>
  </DomainObject.Predmet.StrankaListNazivFormatedOIB>
  <DomainObject.Predmet.ProtuStrankaListFormated>
    <izvorni_sadrzaj>
      <item>WORLD CLASS CROATIA d.o.o. zastupanog po punomoćniku Odvjetničko društvo Posavec, Rašica, Liszt &amp; Partneri</item>
    </izvorni_sadrzaj>
    <derivirana_varijabla naziv="DomainObject.Predmet.ProtuStrankaListFormated_1">
      <item>WORLD CLASS CROATIA d.o.o. zastupanog po punomoćniku Odvjetničko društvo Posavec, Rašica, Liszt &amp; Partneri</item>
    </derivirana_varijabla>
  </DomainObject.Predmet.ProtuStrankaListFormated>
  <DomainObject.Predmet.ProtuStrankaListFormatedOIB>
    <izvorni_sadrzaj>
      <item>WORLD CLASS CROATIA d.o.o., OIB 91439281986 zastupanog po punomoćniku Odvjetničko društvo Posavec, Rašica, Liszt &amp; Partneri</item>
    </izvorni_sadrzaj>
    <derivirana_varijabla naziv="DomainObject.Predmet.ProtuStrankaListFormatedOIB_1">
      <item>WORLD CLASS CROATIA d.o.o., OIB 91439281986 zastupanog po punomoćniku Odvjetničko društvo Posavec, Rašica, Liszt &amp; Partneri</item>
    </derivirana_varijabla>
  </DomainObject.Predmet.ProtuStrankaListFormatedOIB>
  <DomainObject.Predmet.ProtuStrankaListFormatedWithAdress>
    <izvorni_sadrzaj>
      <item>WORLD CLASS CROATIA d.o.o., MAROHNIĆEVA 1/1, 10000 Zagreb zastupanog po punomoćniku Odvjetničko društvo Posavec, Rašica, Liszt &amp; Partneri</item>
    </izvorni_sadrzaj>
    <derivirana_varijabla naziv="DomainObject.Predmet.ProtuStrankaListFormatedWithAdress_1">
      <item>WORLD CLASS CROATIA d.o.o., MAROHNIĆEVA 1/1, 10000 Zagreb zastupanog po punomoćniku Odvjetničko društvo Posavec, Rašica, Liszt &amp; Partneri</item>
    </derivirana_varijabla>
  </DomainObject.Predmet.ProtuStrankaListFormatedWithAdress>
  <DomainObject.Predmet.ProtuStrankaListFormatedWithAdressOIB>
    <izvorni_sadrzaj>
      <item>WORLD CLASS CROATIA d.o.o., OIB 91439281986, MAROHNIĆEVA 1/1, 10000 Zagreb zastupanog po punomoćniku Odvjetničko društvo Posavec, Rašica, Liszt &amp; Partneri</item>
    </izvorni_sadrzaj>
    <derivirana_varijabla naziv="DomainObject.Predmet.ProtuStrankaListFormatedWithAdressOIB_1">
      <item>WORLD CLASS CROATIA d.o.o., OIB 91439281986, MAROHNIĆEVA 1/1, 10000 Zagreb zastupanog po punomoćniku Odvjetničko društvo Posavec, Rašica, Liszt &amp; Partneri</item>
    </derivirana_varijabla>
  </DomainObject.Predmet.ProtuStrankaListFormatedWithAdressOIB>
  <DomainObject.Predmet.ProtuStrankaListNazivFormated>
    <izvorni_sadrzaj>
      <item>WORLD CLASS CROATIA d.o.o.</item>
    </izvorni_sadrzaj>
    <derivirana_varijabla naziv="DomainObject.Predmet.ProtuStrankaListNazivFormated_1">
      <item>WORLD CLASS CROATIA d.o.o.</item>
    </derivirana_varijabla>
  </DomainObject.Predmet.ProtuStrankaListNazivFormated>
  <DomainObject.Predmet.ProtuStrankaListNazivFormatedOIB>
    <izvorni_sadrzaj>
      <item>WORLD CLASS CROATIA d.o.o., OIB 91439281986</item>
    </izvorni_sadrzaj>
    <derivirana_varijabla naziv="DomainObject.Predmet.ProtuStrankaListNazivFormatedOIB_1">
      <item>WORLD CLASS CROATIA d.o.o., OIB 91439281986</item>
    </derivirana_varijabla>
  </DomainObject.Predmet.ProtuStrankaListNazivFormatedOIB>
  <DomainObject.Predmet.OstaliListFormated>
    <izvorni_sadrzaj>
      <item>Odvjetničko društvo Posavec, Rašica, Liszt &amp; Partneri punomoćnik sudionika u postupku WORLD CLASS CROATIA d.o.o.</item>
      <item>Mirjana Zuzija</item>
      <item>SPORTSKI ŽIVOT d.o.o.</item>
      <item>IVAN KNEZ</item>
      <item>ŽDO</item>
      <item>Hrvatska radiotelevizija</item>
      <item>ŽIVA VODA d.o.o.</item>
    </izvorni_sadrzaj>
    <derivirana_varijabla naziv="DomainObject.Predmet.OstaliListFormated_1">
      <item>Odvjetničko društvo Posavec, Rašica, Liszt &amp; Partneri punomoćnik sudionika u postupku WORLD CLASS CROATIA d.o.o.</item>
      <item>Mirjana Zuzija</item>
      <item>SPORTSKI ŽIVOT d.o.o.</item>
      <item>IVAN KNEZ</item>
      <item>ŽDO</item>
      <item>Hrvatska radiotelevizija</item>
      <item>ŽIVA VODA d.o.o.</item>
    </derivirana_varijabla>
  </DomainObject.Predmet.OstaliListFormated>
  <DomainObject.Predmet.OstaliListFormatedOIB>
    <izvorni_sadrzaj>
      <item>Odvjetničko društvo Posavec, Rašica, Liszt &amp; Partneri, OIB 76695405231 punomoćnik sudionika u postupku WORLD CLASS CROATIA d.o.o.</item>
      <item>Mirjana Zuzija, OIB 26497768352</item>
      <item>SPORTSKI ŽIVOT d.o.o.</item>
      <item>IVAN KNEZ</item>
      <item>ŽDO</item>
      <item>Hrvatska radiotelevizija</item>
      <item>ŽIVA VODA d.o.o.</item>
    </izvorni_sadrzaj>
    <derivirana_varijabla naziv="DomainObject.Predmet.OstaliListFormatedOIB_1">
      <item>Odvjetničko društvo Posavec, Rašica, Liszt &amp; Partneri, OIB 76695405231 punomoćnik sudionika u postupku WORLD CLASS CROATIA d.o.o.</item>
      <item>Mirjana Zuzija, OIB 26497768352</item>
      <item>SPORTSKI ŽIVOT d.o.o.</item>
      <item>IVAN KNEZ</item>
      <item>ŽDO</item>
      <item>Hrvatska radiotelevizija</item>
      <item>ŽIVA VODA d.o.o.</item>
    </derivirana_varijabla>
  </DomainObject.Predmet.OstaliListFormatedOIB>
  <DomainObject.Predmet.OstaliListFormatedWithAdress>
    <izvorni_sadrzaj>
      <item>Odvjetničko društvo Posavec, Rašica, Liszt &amp; Partneri, Palmotićeva 41, 10000 Zagreb punomoćnik sudionika u postupku WORLD CLASS CROATIA d.o.o.</item>
      <item>Mirjana Zuzija, Slavka Kolara 25, 10410 Velika Gorica</item>
      <item>SPORTSKI ŽIVOT d.o.o., IVANA LUČIĆA 2A, 10000 Zagreb</item>
      <item>IVAN KNEZ, UL. MIRKA DEANOVIĆA 9, 10 000 Zagreb</item>
      <item>ŽDO, SAVSKA 41/IV, 10 000 Zagreb</item>
      <item>Hrvatska radiotelevizija, Prisavlje 3, 10 000 Zagreb</item>
      <item>ŽIVA VODA d.o.o., VRTNI PUT 3, 10 000 Zagreb</item>
    </izvorni_sadrzaj>
    <derivirana_varijabla naziv="DomainObject.Predmet.OstaliListFormatedWithAdress_1">
      <item>Odvjetničko društvo Posavec, Rašica, Liszt &amp; Partneri, Palmotićeva 41, 10000 Zagreb punomoćnik sudionika u postupku WORLD CLASS CROATIA d.o.o.</item>
      <item>Mirjana Zuzija, Slavka Kolara 25, 10410 Velika Gorica</item>
      <item>SPORTSKI ŽIVOT d.o.o., IVANA LUČIĆA 2A, 10000 Zagreb</item>
      <item>IVAN KNEZ, UL. MIRKA DEANOVIĆA 9, 10 000 Zagreb</item>
      <item>ŽDO, SAVSKA 41/IV, 10 000 Zagreb</item>
      <item>Hrvatska radiotelevizija, Prisavlje 3, 10 000 Zagreb</item>
      <item>ŽIVA VODA d.o.o., VRTNI PUT 3, 10 000 Zagreb</item>
    </derivirana_varijabla>
  </DomainObject.Predmet.OstaliListFormatedWithAdress>
  <DomainObject.Predmet.OstaliListFormatedWithAdressOIB>
    <izvorni_sadrzaj>
      <item>Odvjetničko društvo Posavec, Rašica, Liszt &amp; Partneri, OIB 76695405231, Palmotićeva 41, 10000 Zagreb punomoćnik sudionika u postupku WORLD CLASS CROATIA d.o.o.</item>
      <item>Mirjana Zuzija, OIB 26497768352, Slavka Kolara 25, 10410 Velika Gorica</item>
      <item>SPORTSKI ŽIVOT d.o.o., IVANA LUČIĆA 2A, 10000 Zagreb</item>
      <item>IVAN KNEZ, UL. MIRKA DEANOVIĆA 9, 10 000 Zagreb</item>
      <item>ŽDO, SAVSKA 41/IV, 10 000 Zagreb</item>
      <item>Hrvatska radiotelevizija, Prisavlje 3, 10 000 Zagreb</item>
      <item>ŽIVA VODA d.o.o., VRTNI PUT 3, 10 000 Zagreb</item>
    </izvorni_sadrzaj>
    <derivirana_varijabla naziv="DomainObject.Predmet.OstaliListFormatedWithAdressOIB_1">
      <item>Odvjetničko društvo Posavec, Rašica, Liszt &amp; Partneri, OIB 76695405231, Palmotićeva 41, 10000 Zagreb punomoćnik sudionika u postupku WORLD CLASS CROATIA d.o.o.</item>
      <item>Mirjana Zuzija, OIB 26497768352, Slavka Kolara 25, 10410 Velika Gorica</item>
      <item>SPORTSKI ŽIVOT d.o.o., IVANA LUČIĆA 2A, 10000 Zagreb</item>
      <item>IVAN KNEZ, UL. MIRKA DEANOVIĆA 9, 10 000 Zagreb</item>
      <item>ŽDO, SAVSKA 41/IV, 10 000 Zagreb</item>
      <item>Hrvatska radiotelevizija, Prisavlje 3, 10 000 Zagreb</item>
      <item>ŽIVA VODA d.o.o., VRTNI PUT 3, 10 000 Zagreb</item>
    </derivirana_varijabla>
  </DomainObject.Predmet.OstaliListFormatedWithAdressOIB>
  <DomainObject.Predmet.OstaliListNazivFormated>
    <izvorni_sadrzaj>
      <item>Odvjetničko društvo Posavec, Rašica, Liszt &amp; Partneri</item>
      <item>Mirjana Zuzija</item>
      <item>SPORTSKI ŽIVOT d.o.o.</item>
      <item>IVAN KNEZ</item>
      <item>ŽDO</item>
      <item>Hrvatska radiotelevizija</item>
      <item>ŽIVA VODA d.o.o.</item>
    </izvorni_sadrzaj>
    <derivirana_varijabla naziv="DomainObject.Predmet.OstaliListNazivFormated_1">
      <item>Odvjetničko društvo Posavec, Rašica, Liszt &amp; Partneri</item>
      <item>Mirjana Zuzija</item>
      <item>SPORTSKI ŽIVOT d.o.o.</item>
      <item>IVAN KNEZ</item>
      <item>ŽDO</item>
      <item>Hrvatska radiotelevizija</item>
      <item>ŽIVA VODA d.o.o.</item>
    </derivirana_varijabla>
  </DomainObject.Predmet.OstaliListNazivFormated>
  <DomainObject.Predmet.OstaliListNazivFormatedOIB>
    <izvorni_sadrzaj>
      <item>Odvjetničko društvo Posavec, Rašica, Liszt &amp; Partneri, OIB 76695405231</item>
      <item>Mirjana Zuzija, OIB 26497768352</item>
      <item>SPORTSKI ŽIVOT d.o.o.</item>
      <item>IVAN KNEZ</item>
      <item>ŽDO</item>
      <item>Hrvatska radiotelevizija</item>
      <item>ŽIVA VODA d.o.o.</item>
    </izvorni_sadrzaj>
    <derivirana_varijabla naziv="DomainObject.Predmet.OstaliListNazivFormatedOIB_1">
      <item>Odvjetničko društvo Posavec, Rašica, Liszt &amp; Partneri, OIB 76695405231</item>
      <item>Mirjana Zuzija, OIB 26497768352</item>
      <item>SPORTSKI ŽIVOT d.o.o.</item>
      <item>IVAN KNEZ</item>
      <item>ŽDO</item>
      <item>Hrvatska radiotelevizija</item>
      <item>ŽIVA VODA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WORLD CLASS CROATIA d.o.o. i dr.</izvorni_sadrzaj>
    <derivirana_varijabla naziv="DomainObject.Predmet.StrankaIDrugi_1">WORLD CLASS CROATIA d.o.o. i dr.</derivirana_varijabla>
  </DomainObject.Predmet.StrankaIDrugi>
  <DomainObject.Predmet.ProtustrankaIDrugi>
    <izvorni_sadrzaj>WORLD CLASS CROATIA d.o.o.</izvorni_sadrzaj>
    <derivirana_varijabla naziv="DomainObject.Predmet.ProtustrankaIDrugi_1">WORLD CLASS CROATIA d.o.o.</derivirana_varijabla>
  </DomainObject.Predmet.ProtustrankaIDrugi>
  <DomainObject.Predmet.StrankaIDrugiAdressOIB>
    <izvorni_sadrzaj>WORLD CLASS CROATIA d.o.o., OIB 91439281986, MAROHNIĆEVA 1/1, 10000 Zagreb i dr.</izvorni_sadrzaj>
    <derivirana_varijabla naziv="DomainObject.Predmet.StrankaIDrugiAdressOIB_1">WORLD CLASS CROATIA d.o.o., OIB 91439281986, MAROHNIĆEVA 1/1, 10000 Zagreb i dr.</derivirana_varijabla>
  </DomainObject.Predmet.StrankaIDrugiAdressOIB>
  <DomainObject.Predmet.ProtustrankaIDrugiAdressOIB>
    <izvorni_sadrzaj>WORLD CLASS CROATIA d.o.o., OIB 91439281986, MAROHNIĆEVA 1/1, 10000 Zagreb</izvorni_sadrzaj>
    <derivirana_varijabla naziv="DomainObject.Predmet.ProtustrankaIDrugiAdressOIB_1">WORLD CLASS CROATIA d.o.o., OIB 91439281986, MAROHNIĆEVA 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Posavec, Rašica, Liszt &amp; Partneri</item>
      <item>WORLD CLASS CROATIA d.o.o.</item>
      <item>WORLD CLASS CROATIA d.o.o.</item>
      <item>Mirjana Zuzija</item>
      <item>SPORTSKI ŽIVOT d.o.o.</item>
      <item>IVAN KNEZ</item>
      <item>ŽDO</item>
      <item>Hrvatska radiotelevizija</item>
      <item>ŽIVA VODA d.o.o.</item>
      <item>ŽIVA VODA društvo s ograničenom odgovornošću za zastupanje i trgovinu</item>
    </izvorni_sadrzaj>
    <derivirana_varijabla naziv="DomainObject.Predmet.SudioniciListNaziv_1">
      <item>Odvjetničko društvo Posavec, Rašica, Liszt &amp; Partneri</item>
      <item>WORLD CLASS CROATIA d.o.o.</item>
      <item>WORLD CLASS CROATIA d.o.o.</item>
      <item>Mirjana Zuzija</item>
      <item>SPORTSKI ŽIVOT d.o.o.</item>
      <item>IVAN KNEZ</item>
      <item>ŽDO</item>
      <item>Hrvatska radiotelevizija</item>
      <item>ŽIVA VODA d.o.o.</item>
      <item>ŽIVA VODA društvo s ograničenom odgovornošću za zastupanje i trgovinu</item>
    </derivirana_varijabla>
  </DomainObject.Predmet.SudioniciListNaziv>
  <DomainObject.Predmet.SudioniciListAdressOIB>
    <izvorni_sadrzaj>
      <item>Odvjetničko društvo Posavec, Rašica, Liszt &amp; Partneri, OIB 76695405231, Palmotićeva 41,10000 Zagreb</item>
      <item>WORLD CLASS CROATIA d.o.o., OIB 91439281986, MAROHNIĆEVA 1/1,10000 Zagreb</item>
      <item>WORLD CLASS CROATIA d.o.o., OIB 91439281986, MAROHNIĆEVA 1/1,10000 Zagreb</item>
      <item>Mirjana Zuzija, OIB 26497768352, Slavka Kolara 25,10410 Velika Gorica</item>
      <item>SPORTSKI ŽIVOT d.o.o., IVANA LUČIĆA 2A,10000 Zagreb</item>
      <item>IVAN KNEZ, UL. MIRKA DEANOVIĆA 9,10 000 Zagreb</item>
      <item>ŽDO, SAVSKA 41/IV,10 000 Zagreb</item>
      <item>Hrvatska radiotelevizija, Prisavlje 3,10 000 Zagreb</item>
      <item>ŽIVA VODA d.o.o., VRTNI PUT 3,10 000 Zagreb</item>
      <item>ŽIVA VODA društvo s ograničenom odgovornošću za zastupanje i trgovinu, OIB 86255713939, Vrtni put 3,Zagreb</item>
    </izvorni_sadrzaj>
    <derivirana_varijabla naziv="DomainObject.Predmet.SudioniciListAdressOIB_1">
      <item>Odvjetničko društvo Posavec, Rašica, Liszt &amp; Partneri, OIB 76695405231, Palmotićeva 41,10000 Zagreb</item>
      <item>WORLD CLASS CROATIA d.o.o., OIB 91439281986, MAROHNIĆEVA 1/1,10000 Zagreb</item>
      <item>WORLD CLASS CROATIA d.o.o., OIB 91439281986, MAROHNIĆEVA 1/1,10000 Zagreb</item>
      <item>Mirjana Zuzija, OIB 26497768352, Slavka Kolara 25,10410 Velika Gorica</item>
      <item>SPORTSKI ŽIVOT d.o.o., IVANA LUČIĆA 2A,10000 Zagreb</item>
      <item>IVAN KNEZ, UL. MIRKA DEANOVIĆA 9,10 000 Zagreb</item>
      <item>ŽDO, SAVSKA 41/IV,10 000 Zagreb</item>
      <item>Hrvatska radiotelevizija, Prisavlje 3,10 000 Zagreb</item>
      <item>ŽIVA VODA d.o.o., VRTNI PUT 3,10 000 Zagreb</item>
      <item>ŽIVA VODA društvo s ograničenom odgovornošću za zastupanje i trgovinu, OIB 86255713939, Vrtni put 3,Zagreb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76695405231</item>
      <item>, OIB 91439281986</item>
      <item>, OIB 91439281986</item>
      <item>, OIB 26497768352</item>
      <item>, OIB null</item>
      <item>, OIB null</item>
      <item>, OIB null</item>
      <item>, OIB null</item>
      <item>, OIB null</item>
      <item>, OIB 86255713939</item>
    </izvorni_sadrzaj>
    <derivirana_varijabla naziv="DomainObject.Predmet.SudioniciListNazivOIB_1">
      <item>, OIB 76695405231</item>
      <item>, OIB 91439281986</item>
      <item>, OIB 91439281986</item>
      <item>, OIB 26497768352</item>
      <item>, OIB null</item>
      <item>, OIB null</item>
      <item>, OIB null</item>
      <item>, OIB null</item>
      <item>, OIB null</item>
      <item>, OIB 86255713939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327</properties:Words>
  <properties:Characters>1758</properties:Characters>
  <properties:Lines>90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2016-06-23T07:32:00Z</dcterms:created>
  <dc:creator>user</dc:creator>
  <cp:lastModifiedBy>Valentina Delač</cp:lastModifiedBy>
  <cp:lastPrinted>2016-06-23T07:32:00Z</cp:lastPrinted>
  <dcterms:modified xmlns:xsi="http://www.w3.org/2001/XMLSchema-instance" xsi:type="dcterms:W3CDTF">2016-06-23T07:33:00Z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