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6cf5" w14:paraId="8af6cf5" w:rsidRDefault="006B33E4" w:rsidP="006B33E4" w:rsidR="006B33E4" w:rsidRPr="00C55DF7">
      <w:pPr>
        <w:pBdr>
          <w:bottom w:space="1" w:sz="12" w:color="auto" w:val="single"/>
        </w:pBdr>
        <w:spacing w:lineRule="auto" w:line="288"/>
        <w:jc w:val="center"/>
        <w15:collapsed w:val="false"/>
        <w:rPr>
          <w:rFonts w:cs="Arial" w:hAnsi="Arial" w:ascii="Arial"/>
          <w:b/>
        </w:rPr>
      </w:pPr>
      <w:bookmarkStart w:name="_Hlk516748276" w:id="0"/>
      <w:bookmarkStart w:name="_GoBack" w:id="1"/>
      <w:bookmarkEnd w:id="1"/>
      <w:r w:rsidRPr="00C55DF7">
        <w:rPr>
          <w:rFonts w:cs="Arial" w:hAnsi="Arial" w:ascii="Arial"/>
          <w:b/>
        </w:rPr>
        <w:t>Sve I Točka j.d.o.o. u stečaju</w:t>
      </w:r>
    </w:p>
    <w:p w:rsidRDefault="006B33E4" w:rsidP="006B33E4" w:rsidR="006B33E4" w:rsidRPr="00C55DF7">
      <w:pPr>
        <w:pBdr>
          <w:bottom w:space="1" w:sz="12" w:color="auto" w:val="single"/>
        </w:pBdr>
        <w:spacing w:lineRule="auto" w:line="288"/>
        <w:jc w:val="center"/>
        <w:rPr>
          <w:rFonts w:cs="Arial" w:hAnsi="Arial" w:ascii="Arial"/>
          <w:b/>
        </w:rPr>
      </w:pPr>
      <w:proofErr w:type="spellStart"/>
      <w:r w:rsidRPr="00C55DF7">
        <w:rPr>
          <w:rFonts w:cs="Arial" w:hAnsi="Arial" w:ascii="Arial"/>
          <w:b/>
          <w:bCs/>
        </w:rPr>
        <w:t>I.Petruševec</w:t>
      </w:r>
      <w:proofErr w:type="spellEnd"/>
      <w:r w:rsidRPr="00C55DF7">
        <w:rPr>
          <w:rFonts w:cs="Arial" w:hAnsi="Arial" w:ascii="Arial"/>
          <w:b/>
          <w:bCs/>
        </w:rPr>
        <w:t>, IV. odvojak 125, OIB 68860336862</w:t>
      </w:r>
    </w:p>
    <w:p w:rsidRDefault="006B33E4" w:rsidP="006B33E4" w:rsidR="006B33E4" w:rsidRPr="00C55DF7">
      <w:pPr>
        <w:pBdr>
          <w:bottom w:space="1" w:sz="12" w:color="auto" w:val="single"/>
        </w:pBdr>
        <w:spacing w:lineRule="auto" w:line="288"/>
        <w:jc w:val="center"/>
        <w:rPr>
          <w:rFonts w:cs="Arial" w:hAnsi="Arial" w:ascii="Arial"/>
          <w:b/>
        </w:rPr>
      </w:pPr>
      <w:r w:rsidRPr="00C55DF7">
        <w:rPr>
          <w:rFonts w:cs="Arial" w:hAnsi="Arial" w:ascii="Arial"/>
          <w:b/>
        </w:rPr>
        <w:t>Stečajni upravitelj: Slavica Orehovec</w:t>
      </w:r>
    </w:p>
    <w:p w:rsidRDefault="006B33E4" w:rsidP="006B33E4" w:rsidR="006B33E4" w:rsidRPr="00064B86">
      <w:pPr>
        <w:pBdr>
          <w:bottom w:space="1" w:sz="12" w:color="auto" w:val="single"/>
        </w:pBdr>
        <w:spacing w:lineRule="auto" w:line="288"/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St-3343/17</w:t>
      </w:r>
    </w:p>
    <w:bookmarkEnd w:id="0"/>
    <w:p w:rsidRDefault="00A37BBA" w:rsidP="00837A7B" w:rsidR="00A37BBA" w:rsidRPr="00DD41FC">
      <w:pPr>
        <w:spacing w:lineRule="auto" w:line="288"/>
        <w:jc w:val="center"/>
        <w:rPr>
          <w:rFonts w:cs="Arial" w:hAnsi="Arial" w:ascii="Arial"/>
          <w:b/>
          <w:sz w:val="26"/>
          <w:szCs w:val="26"/>
        </w:rPr>
      </w:pPr>
    </w:p>
    <w:p w:rsidRDefault="00D32BC5" w:rsidP="00837A7B" w:rsidR="00D32BC5">
      <w:pPr>
        <w:spacing w:lineRule="auto" w:line="288"/>
        <w:jc w:val="center"/>
        <w:rPr>
          <w:rFonts w:cs="Arial" w:hAnsi="Arial" w:ascii="Arial"/>
          <w:b/>
          <w:sz w:val="26"/>
          <w:szCs w:val="26"/>
        </w:rPr>
      </w:pPr>
    </w:p>
    <w:p w:rsidRDefault="001D7A2C" w:rsidP="00837A7B" w:rsidR="001D7A2C" w:rsidRPr="00DD41FC">
      <w:pPr>
        <w:spacing w:lineRule="auto" w:line="288"/>
        <w:jc w:val="center"/>
        <w:rPr>
          <w:rFonts w:cs="Arial" w:hAnsi="Arial" w:ascii="Arial"/>
          <w:b/>
          <w:sz w:val="26"/>
          <w:szCs w:val="26"/>
        </w:rPr>
      </w:pPr>
      <w:r w:rsidRPr="00DD41FC">
        <w:rPr>
          <w:rFonts w:cs="Arial" w:hAnsi="Arial" w:ascii="Arial"/>
          <w:b/>
          <w:sz w:val="26"/>
          <w:szCs w:val="26"/>
        </w:rPr>
        <w:t>P</w:t>
      </w:r>
      <w:r w:rsidR="00B947A6" w:rsidRPr="00DD41FC">
        <w:rPr>
          <w:rFonts w:cs="Arial" w:hAnsi="Arial" w:ascii="Arial"/>
          <w:b/>
          <w:sz w:val="26"/>
          <w:szCs w:val="26"/>
        </w:rPr>
        <w:t>REGLED IMOVINE I OBVEZA</w:t>
      </w:r>
      <w:r w:rsidRPr="00DD41FC">
        <w:rPr>
          <w:rFonts w:cs="Arial" w:hAnsi="Arial" w:ascii="Arial"/>
          <w:b/>
          <w:sz w:val="26"/>
          <w:szCs w:val="26"/>
        </w:rPr>
        <w:t xml:space="preserve"> ( </w:t>
      </w:r>
      <w:r w:rsidR="00D01DCA" w:rsidRPr="00DD41FC">
        <w:rPr>
          <w:rFonts w:cs="Arial" w:hAnsi="Arial" w:ascii="Arial"/>
          <w:b/>
          <w:sz w:val="26"/>
          <w:szCs w:val="26"/>
        </w:rPr>
        <w:t>čl</w:t>
      </w:r>
      <w:r w:rsidRPr="00DD41FC">
        <w:rPr>
          <w:rFonts w:cs="Arial" w:hAnsi="Arial" w:ascii="Arial"/>
          <w:b/>
          <w:sz w:val="26"/>
          <w:szCs w:val="26"/>
        </w:rPr>
        <w:t>.</w:t>
      </w:r>
      <w:r w:rsidR="00961B46" w:rsidRPr="00DD41FC">
        <w:rPr>
          <w:rFonts w:cs="Arial" w:hAnsi="Arial" w:ascii="Arial"/>
          <w:b/>
          <w:sz w:val="26"/>
          <w:szCs w:val="26"/>
        </w:rPr>
        <w:t>2</w:t>
      </w:r>
      <w:r w:rsidR="00837A7B" w:rsidRPr="00DD41FC">
        <w:rPr>
          <w:rFonts w:cs="Arial" w:hAnsi="Arial" w:ascii="Arial"/>
          <w:b/>
          <w:sz w:val="26"/>
          <w:szCs w:val="26"/>
        </w:rPr>
        <w:t>2</w:t>
      </w:r>
      <w:r w:rsidR="00961B46" w:rsidRPr="00DD41FC">
        <w:rPr>
          <w:rFonts w:cs="Arial" w:hAnsi="Arial" w:ascii="Arial"/>
          <w:b/>
          <w:sz w:val="26"/>
          <w:szCs w:val="26"/>
        </w:rPr>
        <w:t>3</w:t>
      </w:r>
      <w:r w:rsidR="00837A7B" w:rsidRPr="00DD41FC">
        <w:rPr>
          <w:rFonts w:cs="Arial" w:hAnsi="Arial" w:ascii="Arial"/>
          <w:b/>
          <w:sz w:val="26"/>
          <w:szCs w:val="26"/>
        </w:rPr>
        <w:t>.SZ</w:t>
      </w:r>
      <w:r w:rsidRPr="00DD41FC">
        <w:rPr>
          <w:rFonts w:cs="Arial" w:hAnsi="Arial" w:ascii="Arial"/>
          <w:b/>
          <w:sz w:val="26"/>
          <w:szCs w:val="26"/>
        </w:rPr>
        <w:t xml:space="preserve"> )</w:t>
      </w:r>
    </w:p>
    <w:p w:rsidRDefault="00063A2D" w:rsidP="00837A7B" w:rsidR="00063A2D">
      <w:pPr>
        <w:spacing w:lineRule="auto" w:line="288"/>
        <w:jc w:val="center"/>
        <w:rPr>
          <w:rFonts w:cs="Arial" w:hAnsi="Arial" w:ascii="Arial"/>
          <w:b/>
          <w:sz w:val="26"/>
          <w:szCs w:val="26"/>
        </w:rPr>
      </w:pPr>
    </w:p>
    <w:p w:rsidRDefault="00D32BC5" w:rsidP="00837A7B" w:rsidR="00D32BC5">
      <w:pPr>
        <w:spacing w:lineRule="auto" w:line="288"/>
        <w:jc w:val="center"/>
        <w:rPr>
          <w:rFonts w:cs="Arial" w:hAnsi="Arial" w:ascii="Arial"/>
          <w:b/>
          <w:sz w:val="26"/>
          <w:szCs w:val="26"/>
        </w:rPr>
      </w:pPr>
    </w:p>
    <w:p w:rsidRDefault="002F1F23" w:rsidP="002F1F23" w:rsidR="00730FAA" w:rsidRPr="006B33E4">
      <w:pPr>
        <w:rPr>
          <w:rFonts w:cs="Arial" w:hAnsi="Arial" w:ascii="Arial"/>
          <w:b/>
          <w:u w:val="single"/>
        </w:rPr>
      </w:pPr>
      <w:r w:rsidRPr="006B33E4">
        <w:rPr>
          <w:rFonts w:cs="Arial" w:hAnsi="Arial" w:ascii="Arial"/>
          <w:b/>
          <w:u w:val="single"/>
        </w:rPr>
        <w:t>Imovina</w:t>
      </w:r>
      <w:bookmarkStart w:name="_Hlk496691716" w:id="2"/>
    </w:p>
    <w:p w:rsidRDefault="00D32BC5" w:rsidP="002F1F23" w:rsidR="00D32BC5">
      <w:pPr>
        <w:rPr>
          <w:rFonts w:cs="Arial" w:hAnsi="Arial" w:ascii="Arial"/>
          <w:b/>
        </w:rPr>
      </w:pPr>
    </w:p>
    <w:p w:rsidRDefault="00D32BC5" w:rsidP="00D32BC5" w:rsidR="00D32BC5" w:rsidRPr="00064B86">
      <w:pPr>
        <w:rPr>
          <w:rFonts w:cs="Arial" w:hAnsi="Arial" w:ascii="Arial"/>
          <w:b/>
        </w:rPr>
      </w:pPr>
    </w:p>
    <w:tbl>
      <w:tblPr>
        <w:tblW w:type="dxa" w:w="80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395"/>
        <w:gridCol w:w="2976"/>
      </w:tblGrid>
      <w:tr w:rsidTr="00D066C5" w:rsidR="00D32BC5" w:rsidRPr="00064B86">
        <w:tc>
          <w:tcPr>
            <w:tcW w:type="dxa" w:w="675"/>
            <w:shd w:fill="F2F2F2" w:color="auto" w:val="clear"/>
          </w:tcPr>
          <w:p w:rsidRDefault="00D32BC5" w:rsidP="00A107EB" w:rsidR="00D32BC5" w:rsidRPr="00D32BC5">
            <w:pPr>
              <w:jc w:val="center"/>
              <w:rPr>
                <w:rFonts w:cs="Arial" w:hAnsi="Arial" w:ascii="Arial"/>
                <w:b/>
                <w:caps/>
                <w:sz w:val="22"/>
                <w:szCs w:val="22"/>
              </w:rPr>
            </w:pPr>
            <w:r w:rsidRPr="00D32BC5">
              <w:rPr>
                <w:rFonts w:cs="Arial" w:hAnsi="Arial" w:ascii="Arial"/>
                <w:b/>
                <w:sz w:val="22"/>
                <w:szCs w:val="22"/>
              </w:rPr>
              <w:t>R.br</w:t>
            </w:r>
          </w:p>
        </w:tc>
        <w:tc>
          <w:tcPr>
            <w:tcW w:type="dxa" w:w="4395"/>
            <w:shd w:fill="F2F2F2" w:color="auto" w:val="clear"/>
          </w:tcPr>
          <w:p w:rsidRDefault="00D32BC5" w:rsidP="00A107EB" w:rsidR="00D32BC5" w:rsidRPr="00D32BC5">
            <w:pPr>
              <w:jc w:val="center"/>
              <w:rPr>
                <w:rFonts w:cs="Arial" w:hAnsi="Arial" w:ascii="Arial"/>
                <w:b/>
                <w:caps/>
                <w:sz w:val="22"/>
                <w:szCs w:val="22"/>
              </w:rPr>
            </w:pPr>
            <w:r w:rsidRPr="00D32BC5">
              <w:rPr>
                <w:rFonts w:cs="Arial" w:hAnsi="Arial" w:ascii="Arial"/>
                <w:b/>
                <w:caps/>
                <w:sz w:val="22"/>
                <w:szCs w:val="22"/>
              </w:rPr>
              <w:t>O</w:t>
            </w:r>
            <w:r w:rsidRPr="00D32BC5">
              <w:rPr>
                <w:rFonts w:cs="Arial" w:hAnsi="Arial" w:ascii="Arial"/>
                <w:b/>
                <w:sz w:val="22"/>
                <w:szCs w:val="22"/>
              </w:rPr>
              <w:t>pis imovine</w:t>
            </w:r>
          </w:p>
        </w:tc>
        <w:tc>
          <w:tcPr>
            <w:tcW w:type="dxa" w:w="2976"/>
            <w:shd w:fill="F2F2F2" w:color="auto" w:val="clear"/>
          </w:tcPr>
          <w:p w:rsidRDefault="00D32BC5" w:rsidP="00A107EB" w:rsidR="00D32BC5" w:rsidRPr="00D32BC5">
            <w:pPr>
              <w:jc w:val="center"/>
              <w:rPr>
                <w:rFonts w:cs="Arial" w:hAnsi="Arial" w:ascii="Arial"/>
                <w:b/>
                <w:caps/>
                <w:sz w:val="22"/>
                <w:szCs w:val="22"/>
              </w:rPr>
            </w:pPr>
            <w:r w:rsidRPr="00D32BC5">
              <w:rPr>
                <w:rFonts w:cs="Arial" w:hAnsi="Arial" w:ascii="Arial"/>
                <w:b/>
                <w:sz w:val="22"/>
                <w:szCs w:val="22"/>
              </w:rPr>
              <w:t xml:space="preserve">Iskazana vrijednost  na dan </w:t>
            </w:r>
            <w:r w:rsidR="006B33E4">
              <w:rPr>
                <w:rFonts w:cs="Arial" w:hAnsi="Arial" w:ascii="Arial"/>
                <w:b/>
                <w:sz w:val="22"/>
                <w:szCs w:val="22"/>
              </w:rPr>
              <w:t>19</w:t>
            </w:r>
            <w:r w:rsidRPr="00D32BC5">
              <w:rPr>
                <w:rFonts w:cs="Arial" w:hAnsi="Arial" w:ascii="Arial"/>
                <w:b/>
                <w:sz w:val="22"/>
                <w:szCs w:val="22"/>
              </w:rPr>
              <w:t>.0</w:t>
            </w:r>
            <w:r w:rsidR="006B33E4">
              <w:rPr>
                <w:rFonts w:cs="Arial" w:hAnsi="Arial" w:ascii="Arial"/>
                <w:b/>
                <w:sz w:val="22"/>
                <w:szCs w:val="22"/>
              </w:rPr>
              <w:t>9</w:t>
            </w:r>
            <w:r w:rsidRPr="00D32BC5">
              <w:rPr>
                <w:rFonts w:cs="Arial" w:hAnsi="Arial" w:ascii="Arial"/>
                <w:b/>
                <w:sz w:val="22"/>
                <w:szCs w:val="22"/>
              </w:rPr>
              <w:t>.2018.</w:t>
            </w:r>
          </w:p>
        </w:tc>
      </w:tr>
      <w:tr w:rsidTr="00A107EB" w:rsidR="00D32BC5" w:rsidRPr="00064B86">
        <w:tc>
          <w:tcPr>
            <w:tcW w:type="dxa" w:w="675"/>
            <w:shd w:fill="auto" w:color="auto" w:val="clear"/>
          </w:tcPr>
          <w:p w:rsidRDefault="00D32BC5" w:rsidP="00A107EB" w:rsidR="00D32BC5" w:rsidRPr="00D32BC5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32BC5">
              <w:rPr>
                <w:rFonts w:cs="Arial" w:hAnsi="Arial" w:ascii="Arial"/>
                <w:sz w:val="22"/>
                <w:szCs w:val="22"/>
              </w:rPr>
              <w:t xml:space="preserve">                  1.</w:t>
            </w:r>
          </w:p>
        </w:tc>
        <w:tc>
          <w:tcPr>
            <w:tcW w:type="dxa" w:w="4395"/>
            <w:shd w:fill="auto" w:color="auto" w:val="clear"/>
          </w:tcPr>
          <w:p w:rsidRDefault="006B33E4" w:rsidP="006B33E4" w:rsidR="00D32BC5" w:rsidRPr="00103E0F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Nema imovine</w:t>
            </w:r>
          </w:p>
        </w:tc>
        <w:tc>
          <w:tcPr>
            <w:tcW w:type="dxa" w:w="2976"/>
            <w:shd w:fill="auto" w:color="auto" w:val="clear"/>
          </w:tcPr>
          <w:p w:rsidRDefault="006B33E4" w:rsidP="006B33E4" w:rsidR="00D32BC5" w:rsidRPr="00D32BC5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0,00</w:t>
            </w:r>
          </w:p>
        </w:tc>
      </w:tr>
      <w:tr w:rsidTr="00D066C5" w:rsidR="00D32BC5" w:rsidRPr="00064B86">
        <w:trPr>
          <w:trHeight w:val="376"/>
        </w:trPr>
        <w:tc>
          <w:tcPr>
            <w:tcW w:type="dxa" w:w="675"/>
            <w:shd w:fill="F2F2F2" w:color="auto" w:val="clear"/>
          </w:tcPr>
          <w:p w:rsidRDefault="00D32BC5" w:rsidP="00A107EB" w:rsidR="00D32BC5" w:rsidRPr="00D32BC5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4395"/>
            <w:shd w:fill="F2F2F2" w:color="auto" w:val="clear"/>
          </w:tcPr>
          <w:p w:rsidRDefault="00D32BC5" w:rsidP="006B33E4" w:rsidR="00D32BC5" w:rsidRPr="00D32BC5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D32BC5">
              <w:rPr>
                <w:rFonts w:cs="Arial" w:hAnsi="Arial" w:ascii="Arial"/>
                <w:b/>
                <w:sz w:val="22"/>
                <w:szCs w:val="22"/>
              </w:rPr>
              <w:t>Ukupno</w:t>
            </w:r>
          </w:p>
        </w:tc>
        <w:tc>
          <w:tcPr>
            <w:tcW w:type="dxa" w:w="2976"/>
            <w:shd w:fill="F2F2F2" w:color="auto" w:val="clear"/>
          </w:tcPr>
          <w:p w:rsidRDefault="00D32BC5" w:rsidP="006B33E4" w:rsidR="00D32BC5" w:rsidRPr="00D32BC5">
            <w:pPr>
              <w:jc w:val="center"/>
              <w:rPr>
                <w:rFonts w:cs="Arial" w:hAnsi="Arial" w:ascii="Arial"/>
                <w:b/>
                <w:sz w:val="22"/>
                <w:szCs w:val="22"/>
              </w:rPr>
            </w:pPr>
            <w:r w:rsidRPr="00D32BC5">
              <w:rPr>
                <w:rFonts w:cs="Arial" w:hAnsi="Arial" w:ascii="Arial"/>
                <w:b/>
                <w:sz w:val="22"/>
                <w:szCs w:val="22"/>
              </w:rPr>
              <w:t>0,00</w:t>
            </w:r>
          </w:p>
        </w:tc>
      </w:tr>
    </w:tbl>
    <w:p w:rsidRDefault="00D32BC5" w:rsidP="002F1F23" w:rsidR="00D32BC5">
      <w:pPr>
        <w:rPr>
          <w:rFonts w:cs="Arial" w:hAnsi="Arial" w:ascii="Arial"/>
          <w:b/>
        </w:rPr>
      </w:pPr>
    </w:p>
    <w:p w:rsidRDefault="00D32BC5" w:rsidP="002F1F23" w:rsidR="00D32BC5">
      <w:pPr>
        <w:rPr>
          <w:rFonts w:cs="Arial" w:hAnsi="Arial" w:ascii="Arial"/>
          <w:b/>
        </w:rPr>
      </w:pPr>
    </w:p>
    <w:p w:rsidRDefault="00D32BC5" w:rsidP="002F1F23" w:rsidR="00D32BC5">
      <w:pPr>
        <w:rPr>
          <w:rFonts w:cs="Arial" w:hAnsi="Arial" w:ascii="Arial"/>
          <w:b/>
        </w:rPr>
      </w:pPr>
    </w:p>
    <w:p w:rsidRDefault="006B33E4" w:rsidP="006B33E4" w:rsidR="006B33E4" w:rsidRPr="006B33E4">
      <w:pPr>
        <w:spacing w:lineRule="auto" w:line="288"/>
        <w:jc w:val="both"/>
        <w:rPr>
          <w:rFonts w:cs="Arial" w:hAnsi="Arial" w:ascii="Arial"/>
          <w:b/>
          <w:i/>
        </w:rPr>
      </w:pPr>
      <w:bookmarkStart w:name="_Hlk516226881" w:id="3"/>
      <w:bookmarkEnd w:id="2"/>
      <w:r w:rsidRPr="006B33E4">
        <w:rPr>
          <w:rFonts w:cs="Arial" w:hAnsi="Arial" w:ascii="Arial"/>
          <w:b/>
          <w:i/>
        </w:rPr>
        <w:t xml:space="preserve">Napomena: </w:t>
      </w:r>
      <w:r w:rsidRPr="006B33E4">
        <w:rPr>
          <w:rFonts w:cs="Arial" w:hAnsi="Arial" w:ascii="Arial"/>
          <w:i/>
        </w:rPr>
        <w:t>Zastupnik stečajnog dužnika nije se odazvao pozivu stečajnog upravitelja radi primopredaje stečajne mase u posjed niti je istome dostavio potrebnu dokumentaciju</w:t>
      </w:r>
      <w:r>
        <w:rPr>
          <w:rFonts w:cs="Arial" w:hAnsi="Arial" w:ascii="Arial"/>
          <w:i/>
        </w:rPr>
        <w:t>, slijedom čega nije bilo moguće utvrditi imovinu koja ulazi u stečajnu masu.</w:t>
      </w:r>
    </w:p>
    <w:p w:rsidRDefault="007431A2" w:rsidP="001D7A2C" w:rsidR="007431A2">
      <w:pPr>
        <w:rPr>
          <w:rFonts w:cs="Arial" w:hAnsi="Arial" w:ascii="Arial"/>
          <w:b/>
          <w:sz w:val="26"/>
          <w:szCs w:val="26"/>
        </w:rPr>
      </w:pPr>
    </w:p>
    <w:p w:rsidRDefault="006B33E4" w:rsidP="001D7A2C" w:rsidR="006B33E4">
      <w:pPr>
        <w:rPr>
          <w:rFonts w:cs="Arial" w:hAnsi="Arial" w:ascii="Arial"/>
          <w:b/>
          <w:sz w:val="26"/>
          <w:szCs w:val="26"/>
        </w:rPr>
      </w:pPr>
    </w:p>
    <w:bookmarkEnd w:id="3"/>
    <w:p w:rsidRDefault="00B947A6" w:rsidP="001D7A2C" w:rsidR="00A37BBA" w:rsidRPr="006B33E4">
      <w:pPr>
        <w:rPr>
          <w:rFonts w:cs="Arial" w:hAnsi="Arial" w:ascii="Arial"/>
          <w:b/>
          <w:u w:val="single"/>
        </w:rPr>
      </w:pPr>
      <w:r w:rsidRPr="006B33E4">
        <w:rPr>
          <w:rFonts w:cs="Arial" w:hAnsi="Arial" w:ascii="Arial"/>
          <w:b/>
          <w:u w:val="single"/>
        </w:rPr>
        <w:t>Obveze</w:t>
      </w:r>
    </w:p>
    <w:p w:rsidRDefault="00D32BC5" w:rsidP="001D7A2C" w:rsidR="00D32BC5" w:rsidRPr="00DD41FC">
      <w:pPr>
        <w:rPr>
          <w:rFonts w:cs="Arial" w:hAnsi="Arial" w:ascii="Arial"/>
          <w:b/>
        </w:rPr>
      </w:pPr>
    </w:p>
    <w:tbl>
      <w:tblPr>
        <w:tblW w:type="dxa" w:w="8046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4395"/>
        <w:gridCol w:w="2976"/>
      </w:tblGrid>
      <w:tr w:rsidTr="00D066C5" w:rsidR="00D32BC5" w:rsidRPr="00DD41FC">
        <w:tc>
          <w:tcPr>
            <w:tcW w:type="dxa" w:w="675"/>
            <w:shd w:fill="F2F2F2" w:color="auto" w:val="clear"/>
          </w:tcPr>
          <w:p w:rsidRDefault="00D32BC5" w:rsidP="00837A7B" w:rsidR="00D32BC5" w:rsidRPr="00DD41FC">
            <w:pPr>
              <w:jc w:val="center"/>
              <w:rPr>
                <w:rFonts w:cs="Arial" w:hAnsi="Arial" w:ascii="Arial"/>
                <w:b/>
                <w:caps/>
                <w:sz w:val="22"/>
                <w:szCs w:val="22"/>
              </w:rPr>
            </w:pPr>
            <w:r w:rsidRPr="00DD41FC">
              <w:rPr>
                <w:rFonts w:cs="Arial" w:hAnsi="Arial" w:ascii="Arial"/>
                <w:b/>
                <w:sz w:val="22"/>
                <w:szCs w:val="22"/>
              </w:rPr>
              <w:t xml:space="preserve">                 R.br</w:t>
            </w:r>
          </w:p>
        </w:tc>
        <w:tc>
          <w:tcPr>
            <w:tcW w:type="dxa" w:w="4395"/>
            <w:shd w:fill="F2F2F2" w:color="auto" w:val="clear"/>
          </w:tcPr>
          <w:p w:rsidRDefault="00D32BC5" w:rsidP="00F95B79" w:rsidR="00D32BC5" w:rsidRPr="00DD41FC">
            <w:pPr>
              <w:jc w:val="center"/>
              <w:rPr>
                <w:rFonts w:cs="Arial" w:hAnsi="Arial" w:ascii="Arial"/>
                <w:b/>
                <w:sz w:val="22"/>
                <w:szCs w:val="22"/>
              </w:rPr>
            </w:pPr>
          </w:p>
          <w:p w:rsidRDefault="00D32BC5" w:rsidP="00F95B79" w:rsidR="00D32BC5" w:rsidRPr="00DD41FC">
            <w:pPr>
              <w:jc w:val="center"/>
              <w:rPr>
                <w:rFonts w:cs="Arial" w:hAnsi="Arial" w:ascii="Arial"/>
                <w:b/>
                <w:caps/>
                <w:sz w:val="22"/>
                <w:szCs w:val="22"/>
              </w:rPr>
            </w:pPr>
            <w:proofErr w:type="spellStart"/>
            <w:r w:rsidRPr="00DD41FC">
              <w:rPr>
                <w:rFonts w:cs="Arial" w:hAnsi="Arial" w:ascii="Arial"/>
                <w:b/>
                <w:sz w:val="22"/>
                <w:szCs w:val="22"/>
              </w:rPr>
              <w:t>Osnov</w:t>
            </w:r>
            <w:proofErr w:type="spellEnd"/>
            <w:r w:rsidRPr="00DD41FC">
              <w:rPr>
                <w:rFonts w:cs="Arial" w:hAnsi="Arial" w:ascii="Arial"/>
                <w:b/>
                <w:sz w:val="22"/>
                <w:szCs w:val="22"/>
              </w:rPr>
              <w:t xml:space="preserve"> obveze</w:t>
            </w:r>
          </w:p>
        </w:tc>
        <w:tc>
          <w:tcPr>
            <w:tcW w:type="dxa" w:w="2976"/>
            <w:shd w:fill="F2F2F2" w:color="auto" w:val="clear"/>
          </w:tcPr>
          <w:p w:rsidRDefault="00D32BC5" w:rsidP="00AC5D54" w:rsidR="00D32BC5" w:rsidRPr="00DD41FC">
            <w:pPr>
              <w:jc w:val="center"/>
              <w:rPr>
                <w:rFonts w:cs="Arial" w:hAnsi="Arial" w:ascii="Arial"/>
                <w:b/>
                <w:sz w:val="22"/>
                <w:szCs w:val="22"/>
              </w:rPr>
            </w:pPr>
            <w:r w:rsidRPr="00DD41FC">
              <w:rPr>
                <w:rFonts w:cs="Arial" w:hAnsi="Arial" w:ascii="Arial"/>
                <w:b/>
                <w:sz w:val="22"/>
                <w:szCs w:val="22"/>
              </w:rPr>
              <w:t xml:space="preserve">Obveze na dan </w:t>
            </w:r>
            <w:r w:rsidR="006B33E4">
              <w:rPr>
                <w:rFonts w:cs="Arial" w:hAnsi="Arial" w:ascii="Arial"/>
                <w:b/>
                <w:sz w:val="22"/>
                <w:szCs w:val="22"/>
              </w:rPr>
              <w:t>19</w:t>
            </w:r>
            <w:r w:rsidRPr="00DD41FC">
              <w:rPr>
                <w:rFonts w:cs="Arial" w:hAnsi="Arial" w:ascii="Arial"/>
                <w:b/>
                <w:sz w:val="22"/>
                <w:szCs w:val="22"/>
              </w:rPr>
              <w:t>.0</w:t>
            </w:r>
            <w:r w:rsidR="006B33E4">
              <w:rPr>
                <w:rFonts w:cs="Arial" w:hAnsi="Arial" w:ascii="Arial"/>
                <w:b/>
                <w:sz w:val="22"/>
                <w:szCs w:val="22"/>
              </w:rPr>
              <w:t>9</w:t>
            </w:r>
            <w:r w:rsidRPr="00DD41FC">
              <w:rPr>
                <w:rFonts w:cs="Arial" w:hAnsi="Arial" w:ascii="Arial"/>
                <w:b/>
                <w:sz w:val="22"/>
                <w:szCs w:val="22"/>
              </w:rPr>
              <w:t>.2018.</w:t>
            </w:r>
          </w:p>
        </w:tc>
      </w:tr>
      <w:tr w:rsidTr="00D32BC5" w:rsidR="00D32BC5" w:rsidRPr="00DD41FC">
        <w:trPr>
          <w:trHeight w:val="398"/>
        </w:trPr>
        <w:tc>
          <w:tcPr>
            <w:tcW w:type="dxa" w:w="675"/>
            <w:shd w:fill="auto" w:color="auto" w:val="clear"/>
          </w:tcPr>
          <w:p w:rsidRDefault="00D32BC5" w:rsidP="00F95B79" w:rsidR="00D32BC5" w:rsidRPr="00DD41FC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DD41FC">
              <w:rPr>
                <w:rFonts w:cs="Arial" w:hAnsi="Arial" w:ascii="Arial"/>
                <w:sz w:val="22"/>
                <w:szCs w:val="22"/>
              </w:rPr>
              <w:t xml:space="preserve">              1.</w:t>
            </w:r>
          </w:p>
        </w:tc>
        <w:tc>
          <w:tcPr>
            <w:tcW w:type="dxa" w:w="4395"/>
            <w:tcBorders>
              <w:right w:space="0" w:sz="4" w:color="auto" w:val="single"/>
            </w:tcBorders>
            <w:shd w:fill="auto" w:color="auto" w:val="clear"/>
          </w:tcPr>
          <w:p w:rsidRDefault="00D32BC5" w:rsidP="001D7A2C" w:rsidR="00D32BC5" w:rsidRPr="00DD41FC">
            <w:pPr>
              <w:rPr>
                <w:rFonts w:cs="Arial" w:hAnsi="Arial" w:ascii="Arial"/>
                <w:sz w:val="22"/>
                <w:szCs w:val="22"/>
              </w:rPr>
            </w:pPr>
          </w:p>
          <w:p w:rsidRDefault="00D32BC5" w:rsidP="001D7A2C" w:rsidR="00D32BC5" w:rsidRPr="00DD41FC">
            <w:pPr>
              <w:rPr>
                <w:rFonts w:cs="Arial" w:hAnsi="Arial" w:ascii="Arial"/>
                <w:sz w:val="22"/>
                <w:szCs w:val="22"/>
              </w:rPr>
            </w:pPr>
            <w:r w:rsidRPr="00DD41FC">
              <w:rPr>
                <w:rFonts w:cs="Arial" w:hAnsi="Arial" w:ascii="Arial"/>
                <w:sz w:val="22"/>
                <w:szCs w:val="22"/>
              </w:rPr>
              <w:t>Obveze za poreze i doprinose</w:t>
            </w:r>
          </w:p>
        </w:tc>
        <w:tc>
          <w:tcPr>
            <w:tcW w:type="dxa" w:w="2976"/>
            <w:tcBorders>
              <w:left w:space="0" w:sz="4" w:color="auto" w:val="single"/>
            </w:tcBorders>
          </w:tcPr>
          <w:p w:rsidRDefault="006B33E4" w:rsidP="00F95B79" w:rsidR="006B33E4">
            <w:pPr>
              <w:jc w:val="right"/>
              <w:rPr>
                <w:rFonts w:cs="Arial" w:hAnsi="Arial" w:ascii="Arial"/>
              </w:rPr>
            </w:pPr>
          </w:p>
          <w:p w:rsidRDefault="006B33E4" w:rsidP="00F95B79" w:rsidR="00D32BC5" w:rsidRPr="00DD41FC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B26DA4">
              <w:rPr>
                <w:rFonts w:cs="Arial" w:hAnsi="Arial" w:ascii="Arial"/>
              </w:rPr>
              <w:t>1.360,91</w:t>
            </w:r>
            <w:r>
              <w:rPr>
                <w:rFonts w:cs="Arial" w:hAnsi="Arial" w:ascii="Arial"/>
              </w:rPr>
              <w:t xml:space="preserve"> kn</w:t>
            </w:r>
            <w:r w:rsidR="00D32BC5">
              <w:rPr>
                <w:rFonts w:cs="Arial" w:hAnsi="Arial" w:ascii="Arial"/>
                <w:sz w:val="22"/>
                <w:szCs w:val="22"/>
              </w:rPr>
              <w:t xml:space="preserve">                                            </w:t>
            </w:r>
          </w:p>
        </w:tc>
      </w:tr>
      <w:tr w:rsidTr="00D32BC5" w:rsidR="001103BA" w:rsidRPr="00DD41FC">
        <w:trPr>
          <w:trHeight w:val="398"/>
        </w:trPr>
        <w:tc>
          <w:tcPr>
            <w:tcW w:type="dxa" w:w="675"/>
            <w:shd w:fill="auto" w:color="auto" w:val="clear"/>
          </w:tcPr>
          <w:p w:rsidRDefault="001103BA" w:rsidP="00F95B79" w:rsidR="001103BA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</w:p>
          <w:p w:rsidRDefault="001103BA" w:rsidP="00F95B79" w:rsidR="001103BA" w:rsidRPr="00DD41FC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2.</w:t>
            </w:r>
          </w:p>
        </w:tc>
        <w:tc>
          <w:tcPr>
            <w:tcW w:type="dxa" w:w="4395"/>
            <w:tcBorders>
              <w:right w:space="0" w:sz="4" w:color="auto" w:val="single"/>
            </w:tcBorders>
            <w:shd w:fill="auto" w:color="auto" w:val="clear"/>
          </w:tcPr>
          <w:p w:rsidRDefault="001103BA" w:rsidP="001D7A2C" w:rsidR="001103BA">
            <w:pPr>
              <w:rPr>
                <w:rFonts w:cs="Arial" w:hAnsi="Arial" w:ascii="Arial"/>
                <w:sz w:val="22"/>
                <w:szCs w:val="22"/>
              </w:rPr>
            </w:pPr>
          </w:p>
          <w:p w:rsidRDefault="001103BA" w:rsidP="001D7A2C" w:rsidR="001103BA" w:rsidRPr="00DD41FC">
            <w:pPr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Obveze </w:t>
            </w:r>
            <w:r w:rsidR="006B33E4">
              <w:rPr>
                <w:rFonts w:cs="Arial" w:hAnsi="Arial" w:ascii="Arial"/>
                <w:sz w:val="22"/>
                <w:szCs w:val="22"/>
              </w:rPr>
              <w:t>prema kupcima</w:t>
            </w:r>
          </w:p>
        </w:tc>
        <w:tc>
          <w:tcPr>
            <w:tcW w:type="dxa" w:w="2976"/>
            <w:tcBorders>
              <w:left w:space="0" w:sz="4" w:color="auto" w:val="single"/>
            </w:tcBorders>
          </w:tcPr>
          <w:p w:rsidRDefault="001103BA" w:rsidP="00F95B79" w:rsidR="001103BA" w:rsidRPr="001103BA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</w:p>
          <w:p w:rsidRDefault="001103BA" w:rsidP="00F95B79" w:rsidR="001103BA" w:rsidRPr="001103BA">
            <w:pPr>
              <w:jc w:val="right"/>
              <w:rPr>
                <w:rFonts w:cs="Arial" w:hAnsi="Arial" w:ascii="Arial"/>
                <w:sz w:val="22"/>
                <w:szCs w:val="22"/>
              </w:rPr>
            </w:pPr>
            <w:r w:rsidRPr="001103BA">
              <w:rPr>
                <w:rFonts w:cs="Arial" w:hAnsi="Arial" w:ascii="Arial"/>
                <w:sz w:val="22"/>
                <w:szCs w:val="22"/>
              </w:rPr>
              <w:t>2</w:t>
            </w:r>
            <w:r w:rsidR="006B33E4">
              <w:rPr>
                <w:rFonts w:cs="Arial" w:hAnsi="Arial" w:ascii="Arial"/>
                <w:sz w:val="22"/>
                <w:szCs w:val="22"/>
              </w:rPr>
              <w:t>3.510,85 kn</w:t>
            </w:r>
          </w:p>
        </w:tc>
      </w:tr>
      <w:tr w:rsidTr="00D066C5" w:rsidR="00D32BC5" w:rsidRPr="00DD41FC">
        <w:trPr>
          <w:trHeight w:val="458"/>
        </w:trPr>
        <w:tc>
          <w:tcPr>
            <w:tcW w:type="dxa" w:w="675"/>
            <w:shd w:fill="F2F2F2" w:color="auto" w:val="clear"/>
          </w:tcPr>
          <w:p w:rsidRDefault="00D32BC5" w:rsidP="00F95B79" w:rsidR="00D32BC5" w:rsidRPr="00DD41FC">
            <w:pPr>
              <w:jc w:val="right"/>
              <w:rPr>
                <w:rFonts w:cs="Arial" w:hAnsi="Arial" w:ascii="Arial"/>
                <w:b/>
                <w:sz w:val="22"/>
                <w:szCs w:val="22"/>
              </w:rPr>
            </w:pPr>
          </w:p>
        </w:tc>
        <w:tc>
          <w:tcPr>
            <w:tcW w:type="dxa" w:w="4395"/>
            <w:shd w:fill="F2F2F2" w:color="auto" w:val="clear"/>
          </w:tcPr>
          <w:p w:rsidRDefault="00D32BC5" w:rsidP="0002092D" w:rsidR="00D32BC5" w:rsidRPr="00DD41FC">
            <w:pPr>
              <w:ind w:left="175"/>
              <w:rPr>
                <w:rFonts w:cs="Arial" w:hAnsi="Arial" w:ascii="Arial"/>
                <w:b/>
                <w:sz w:val="22"/>
                <w:szCs w:val="22"/>
              </w:rPr>
            </w:pPr>
            <w:r w:rsidRPr="00DD41FC">
              <w:rPr>
                <w:rFonts w:cs="Arial" w:hAnsi="Arial" w:ascii="Arial"/>
                <w:b/>
                <w:sz w:val="22"/>
                <w:szCs w:val="22"/>
              </w:rPr>
              <w:t xml:space="preserve">                                                                                     Ukupno (r.br.1</w:t>
            </w:r>
            <w:r w:rsidR="001103BA">
              <w:rPr>
                <w:rFonts w:cs="Arial" w:hAnsi="Arial" w:ascii="Arial"/>
                <w:b/>
                <w:sz w:val="22"/>
                <w:szCs w:val="22"/>
              </w:rPr>
              <w:t>+2</w:t>
            </w:r>
            <w:r w:rsidRPr="00DD41FC">
              <w:rPr>
                <w:rFonts w:cs="Arial" w:hAnsi="Arial" w:ascii="Arial"/>
                <w:b/>
                <w:sz w:val="22"/>
                <w:szCs w:val="22"/>
              </w:rPr>
              <w:t xml:space="preserve">) </w:t>
            </w:r>
          </w:p>
        </w:tc>
        <w:tc>
          <w:tcPr>
            <w:tcW w:type="dxa" w:w="2976"/>
            <w:shd w:fill="F2F2F2" w:color="auto" w:val="clear"/>
          </w:tcPr>
          <w:p w:rsidRDefault="006B33E4" w:rsidP="000A2098" w:rsidR="006B33E4">
            <w:pPr>
              <w:jc w:val="right"/>
              <w:rPr>
                <w:rFonts w:cs="Arial" w:hAnsi="Arial" w:ascii="Arial"/>
                <w:b/>
                <w:bCs/>
              </w:rPr>
            </w:pPr>
          </w:p>
          <w:p w:rsidRDefault="006B33E4" w:rsidP="000A2098" w:rsidR="001103BA" w:rsidRPr="001103BA">
            <w:pPr>
              <w:jc w:val="right"/>
              <w:rPr>
                <w:rFonts w:cs="Arial" w:hAnsi="Arial" w:ascii="Arial"/>
                <w:b/>
                <w:sz w:val="22"/>
                <w:szCs w:val="22"/>
              </w:rPr>
            </w:pPr>
            <w:r w:rsidRPr="00B26DA4">
              <w:rPr>
                <w:rFonts w:cs="Arial" w:hAnsi="Arial" w:ascii="Arial"/>
                <w:b/>
                <w:bCs/>
              </w:rPr>
              <w:t>24.871,76</w:t>
            </w:r>
            <w:r>
              <w:rPr>
                <w:rFonts w:cs="Arial" w:hAnsi="Arial" w:ascii="Arial"/>
                <w:b/>
                <w:bCs/>
              </w:rPr>
              <w:t xml:space="preserve"> kn </w:t>
            </w:r>
          </w:p>
          <w:p w:rsidRDefault="00D32BC5" w:rsidP="000A2098" w:rsidR="00D32BC5" w:rsidRPr="001103BA">
            <w:pPr>
              <w:jc w:val="right"/>
              <w:rPr>
                <w:rFonts w:cs="Arial" w:hAnsi="Arial" w:ascii="Arial"/>
                <w:b/>
                <w:sz w:val="22"/>
                <w:szCs w:val="22"/>
              </w:rPr>
            </w:pPr>
            <w:bookmarkStart w:name="_Hlk517743853" w:id="4"/>
            <w:r w:rsidRPr="001103BA">
              <w:rPr>
                <w:rFonts w:cs="Arial" w:hAnsi="Arial" w:ascii="Arial"/>
                <w:b/>
                <w:sz w:val="22"/>
                <w:szCs w:val="22"/>
              </w:rPr>
              <w:t xml:space="preserve">                                             </w:t>
            </w:r>
            <w:bookmarkEnd w:id="4"/>
          </w:p>
        </w:tc>
      </w:tr>
    </w:tbl>
    <w:p w:rsidRDefault="00AA4867" w:rsidR="00AA4867" w:rsidRPr="00DD41FC">
      <w:pPr>
        <w:rPr>
          <w:rFonts w:cs="Arial" w:hAnsi="Arial" w:ascii="Arial"/>
        </w:rPr>
      </w:pPr>
    </w:p>
    <w:p w:rsidRDefault="00D32BC5" w:rsidP="00781A94" w:rsidR="00D32BC5">
      <w:pPr>
        <w:spacing w:lineRule="auto" w:line="288"/>
        <w:rPr>
          <w:rFonts w:cs="Arial" w:hAnsi="Arial" w:ascii="Arial"/>
          <w:b/>
          <w:i/>
          <w:sz w:val="22"/>
          <w:szCs w:val="22"/>
        </w:rPr>
      </w:pPr>
    </w:p>
    <w:p w:rsidRDefault="00D32BC5" w:rsidP="00781A94" w:rsidR="00D32BC5">
      <w:pPr>
        <w:spacing w:lineRule="auto" w:line="288"/>
        <w:rPr>
          <w:rFonts w:cs="Arial" w:hAnsi="Arial" w:ascii="Arial"/>
          <w:b/>
          <w:i/>
          <w:sz w:val="22"/>
          <w:szCs w:val="22"/>
        </w:rPr>
      </w:pPr>
    </w:p>
    <w:p w:rsidRDefault="00A354A1" w:rsidP="00781A94" w:rsidR="0036219B" w:rsidRPr="00DD41FC">
      <w:pPr>
        <w:spacing w:lineRule="auto" w:line="288"/>
        <w:rPr>
          <w:rFonts w:cs="Arial" w:hAnsi="Arial" w:ascii="Arial"/>
          <w:sz w:val="22"/>
          <w:szCs w:val="22"/>
        </w:rPr>
      </w:pPr>
      <w:r w:rsidRPr="00DD41FC">
        <w:rPr>
          <w:rFonts w:cs="Arial" w:hAnsi="Arial" w:ascii="Arial"/>
          <w:b/>
          <w:i/>
          <w:sz w:val="22"/>
          <w:szCs w:val="22"/>
        </w:rPr>
        <w:t>Napomena</w:t>
      </w:r>
      <w:r w:rsidRPr="00DD41FC">
        <w:rPr>
          <w:rFonts w:cs="Arial" w:hAnsi="Arial" w:ascii="Arial"/>
          <w:i/>
          <w:sz w:val="22"/>
          <w:szCs w:val="22"/>
        </w:rPr>
        <w:t>: Na dan otvaranja stečaj</w:t>
      </w:r>
      <w:r w:rsidR="006B33E4">
        <w:rPr>
          <w:rFonts w:cs="Arial" w:hAnsi="Arial" w:ascii="Arial"/>
          <w:i/>
          <w:sz w:val="22"/>
          <w:szCs w:val="22"/>
        </w:rPr>
        <w:t>nog postupka</w:t>
      </w:r>
      <w:r w:rsidRPr="00DD41FC">
        <w:rPr>
          <w:rFonts w:cs="Arial" w:hAnsi="Arial" w:ascii="Arial"/>
          <w:i/>
          <w:sz w:val="22"/>
          <w:szCs w:val="22"/>
        </w:rPr>
        <w:t xml:space="preserve"> </w:t>
      </w:r>
      <w:r w:rsidR="006B33E4">
        <w:rPr>
          <w:rFonts w:cs="Arial" w:hAnsi="Arial" w:ascii="Arial"/>
          <w:i/>
          <w:sz w:val="22"/>
          <w:szCs w:val="22"/>
        </w:rPr>
        <w:t>19</w:t>
      </w:r>
      <w:r w:rsidR="00A37BBA" w:rsidRPr="00DD41FC">
        <w:rPr>
          <w:rFonts w:cs="Arial" w:hAnsi="Arial" w:ascii="Arial"/>
          <w:i/>
          <w:sz w:val="22"/>
          <w:szCs w:val="22"/>
        </w:rPr>
        <w:t>.</w:t>
      </w:r>
      <w:r w:rsidR="003C597B" w:rsidRPr="00DD41FC">
        <w:rPr>
          <w:rFonts w:cs="Arial" w:hAnsi="Arial" w:ascii="Arial"/>
          <w:i/>
          <w:sz w:val="22"/>
          <w:szCs w:val="22"/>
        </w:rPr>
        <w:t>0</w:t>
      </w:r>
      <w:r w:rsidR="006B33E4">
        <w:rPr>
          <w:rFonts w:cs="Arial" w:hAnsi="Arial" w:ascii="Arial"/>
          <w:i/>
          <w:sz w:val="22"/>
          <w:szCs w:val="22"/>
        </w:rPr>
        <w:t>9</w:t>
      </w:r>
      <w:r w:rsidR="00A37BBA" w:rsidRPr="00DD41FC">
        <w:rPr>
          <w:rFonts w:cs="Arial" w:hAnsi="Arial" w:ascii="Arial"/>
          <w:i/>
          <w:sz w:val="22"/>
          <w:szCs w:val="22"/>
        </w:rPr>
        <w:t>.201</w:t>
      </w:r>
      <w:r w:rsidR="003C597B" w:rsidRPr="00DD41FC">
        <w:rPr>
          <w:rFonts w:cs="Arial" w:hAnsi="Arial" w:ascii="Arial"/>
          <w:i/>
          <w:sz w:val="22"/>
          <w:szCs w:val="22"/>
        </w:rPr>
        <w:t>8</w:t>
      </w:r>
      <w:r w:rsidR="00A37BBA" w:rsidRPr="00DD41FC">
        <w:rPr>
          <w:rFonts w:cs="Arial" w:hAnsi="Arial" w:ascii="Arial"/>
          <w:i/>
          <w:sz w:val="22"/>
          <w:szCs w:val="22"/>
        </w:rPr>
        <w:t>.</w:t>
      </w:r>
      <w:r w:rsidR="006B33E4">
        <w:rPr>
          <w:rFonts w:cs="Arial" w:hAnsi="Arial" w:ascii="Arial"/>
          <w:i/>
          <w:sz w:val="22"/>
          <w:szCs w:val="22"/>
        </w:rPr>
        <w:t xml:space="preserve"> godine, </w:t>
      </w:r>
      <w:r w:rsidR="00A37BBA" w:rsidRPr="00DD41FC">
        <w:rPr>
          <w:rFonts w:cs="Arial" w:hAnsi="Arial" w:ascii="Arial"/>
          <w:i/>
          <w:sz w:val="22"/>
          <w:szCs w:val="22"/>
        </w:rPr>
        <w:t xml:space="preserve"> </w:t>
      </w:r>
      <w:r w:rsidRPr="00DD41FC">
        <w:rPr>
          <w:rFonts w:cs="Arial" w:hAnsi="Arial" w:ascii="Arial"/>
          <w:i/>
          <w:sz w:val="22"/>
          <w:szCs w:val="22"/>
        </w:rPr>
        <w:t>iskazane obveze odnose se na prijavljene i priznate tražbine stečajnih vjerovnika</w:t>
      </w:r>
      <w:r w:rsidR="0002092D" w:rsidRPr="00DD41FC">
        <w:rPr>
          <w:rFonts w:cs="Arial" w:hAnsi="Arial" w:ascii="Arial"/>
          <w:i/>
          <w:sz w:val="22"/>
          <w:szCs w:val="22"/>
        </w:rPr>
        <w:t xml:space="preserve">          </w:t>
      </w:r>
      <w:r w:rsidRPr="00DD41FC">
        <w:rPr>
          <w:rFonts w:cs="Arial" w:hAnsi="Arial" w:ascii="Arial"/>
          <w:i/>
          <w:sz w:val="22"/>
          <w:szCs w:val="22"/>
        </w:rPr>
        <w:t xml:space="preserve"> </w:t>
      </w:r>
      <w:bookmarkStart w:name="_Hlk496706457" w:id="5"/>
    </w:p>
    <w:bookmarkEnd w:id="5"/>
    <w:p w:rsidRDefault="00460C50" w:rsidP="00066117" w:rsidR="00460C50" w:rsidRPr="00DD41FC">
      <w:pPr>
        <w:rPr>
          <w:rFonts w:cs="Arial" w:hAnsi="Arial" w:ascii="Arial"/>
          <w:sz w:val="22"/>
          <w:szCs w:val="22"/>
        </w:rPr>
      </w:pPr>
    </w:p>
    <w:p w:rsidRDefault="00460C50" w:rsidP="00066117" w:rsidR="00460C50" w:rsidRPr="00AF6345">
      <w:pPr>
        <w:rPr>
          <w:rFonts w:cs="Arial" w:hAnsi="Arial" w:ascii="Arial"/>
          <w:i/>
          <w:sz w:val="22"/>
          <w:szCs w:val="22"/>
        </w:rPr>
      </w:pPr>
    </w:p>
    <w:p w:rsidRDefault="00A37BBA" w:rsidP="00066117" w:rsidR="00A37BBA" w:rsidRPr="00DD41FC">
      <w:pPr>
        <w:rPr>
          <w:rFonts w:cs="Arial" w:hAnsi="Arial" w:ascii="Arial"/>
          <w:sz w:val="22"/>
          <w:szCs w:val="22"/>
        </w:rPr>
      </w:pPr>
    </w:p>
    <w:p w:rsidRDefault="00A37BBA" w:rsidP="00066117" w:rsidR="00A37BBA" w:rsidRPr="00DD41FC">
      <w:pPr>
        <w:rPr>
          <w:rFonts w:cs="Arial" w:hAnsi="Arial" w:ascii="Arial"/>
          <w:sz w:val="22"/>
          <w:szCs w:val="22"/>
        </w:rPr>
      </w:pPr>
    </w:p>
    <w:p w:rsidRDefault="00460C50" w:rsidP="00066117" w:rsidR="00460C50" w:rsidRPr="00DD41FC">
      <w:pPr>
        <w:rPr>
          <w:rFonts w:cs="Arial" w:hAnsi="Arial" w:ascii="Arial"/>
          <w:sz w:val="22"/>
          <w:szCs w:val="22"/>
        </w:rPr>
      </w:pPr>
    </w:p>
    <w:p w:rsidRDefault="00DD41FC" w:rsidP="00066117" w:rsidR="008C27F1" w:rsidRPr="00DD41FC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Čakovec</w:t>
      </w:r>
      <w:r w:rsidR="00066117" w:rsidRPr="00DD41FC">
        <w:rPr>
          <w:rFonts w:cs="Arial" w:hAnsi="Arial" w:ascii="Arial"/>
          <w:sz w:val="22"/>
          <w:szCs w:val="22"/>
        </w:rPr>
        <w:t xml:space="preserve">, </w:t>
      </w:r>
      <w:r w:rsidR="006B33E4">
        <w:rPr>
          <w:rFonts w:cs="Arial" w:hAnsi="Arial" w:ascii="Arial"/>
          <w:sz w:val="22"/>
          <w:szCs w:val="22"/>
        </w:rPr>
        <w:t>03</w:t>
      </w:r>
      <w:r w:rsidR="00066117" w:rsidRPr="00DD41FC">
        <w:rPr>
          <w:rFonts w:cs="Arial" w:hAnsi="Arial" w:ascii="Arial"/>
          <w:sz w:val="22"/>
          <w:szCs w:val="22"/>
        </w:rPr>
        <w:t>.</w:t>
      </w:r>
      <w:r w:rsidR="006B33E4">
        <w:rPr>
          <w:rFonts w:cs="Arial" w:hAnsi="Arial" w:ascii="Arial"/>
          <w:sz w:val="22"/>
          <w:szCs w:val="22"/>
        </w:rPr>
        <w:t>12</w:t>
      </w:r>
      <w:r w:rsidR="00066117" w:rsidRPr="00DD41FC">
        <w:rPr>
          <w:rFonts w:cs="Arial" w:hAnsi="Arial" w:ascii="Arial"/>
          <w:sz w:val="22"/>
          <w:szCs w:val="22"/>
        </w:rPr>
        <w:t>.201</w:t>
      </w:r>
      <w:r w:rsidR="00F01547" w:rsidRPr="00DD41FC">
        <w:rPr>
          <w:rFonts w:cs="Arial" w:hAnsi="Arial" w:ascii="Arial"/>
          <w:sz w:val="22"/>
          <w:szCs w:val="22"/>
        </w:rPr>
        <w:t>8</w:t>
      </w:r>
      <w:r w:rsidR="00066117" w:rsidRPr="00DD41FC">
        <w:rPr>
          <w:rFonts w:cs="Arial" w:hAnsi="Arial" w:ascii="Arial"/>
          <w:sz w:val="22"/>
          <w:szCs w:val="22"/>
        </w:rPr>
        <w:t>.</w:t>
      </w:r>
      <w:r w:rsidR="001540B8" w:rsidRPr="00DD41FC">
        <w:rPr>
          <w:rFonts w:cs="Arial" w:hAnsi="Arial" w:ascii="Arial"/>
          <w:sz w:val="22"/>
          <w:szCs w:val="22"/>
        </w:rPr>
        <w:t xml:space="preserve">  </w:t>
      </w:r>
      <w:r w:rsidR="00066117" w:rsidRPr="00DD41FC">
        <w:rPr>
          <w:rFonts w:cs="Arial" w:hAnsi="Arial" w:ascii="Arial"/>
          <w:sz w:val="22"/>
          <w:szCs w:val="22"/>
        </w:rPr>
        <w:t xml:space="preserve">                                                   </w:t>
      </w:r>
      <w:r w:rsidR="00460C50" w:rsidRPr="00DD41FC">
        <w:rPr>
          <w:rFonts w:cs="Arial" w:hAnsi="Arial" w:ascii="Arial"/>
          <w:sz w:val="22"/>
          <w:szCs w:val="22"/>
        </w:rPr>
        <w:t xml:space="preserve">                  </w:t>
      </w:r>
      <w:r w:rsidR="00066117" w:rsidRPr="00DD41FC">
        <w:rPr>
          <w:rFonts w:cs="Arial" w:hAnsi="Arial" w:ascii="Arial"/>
          <w:sz w:val="22"/>
          <w:szCs w:val="22"/>
        </w:rPr>
        <w:t xml:space="preserve">  </w:t>
      </w:r>
      <w:r w:rsidR="00063A2D" w:rsidRPr="00DD41FC">
        <w:rPr>
          <w:rFonts w:cs="Arial" w:hAnsi="Arial" w:ascii="Arial"/>
          <w:sz w:val="22"/>
          <w:szCs w:val="22"/>
        </w:rPr>
        <w:t xml:space="preserve"> </w:t>
      </w:r>
      <w:r w:rsidR="000F4A62" w:rsidRPr="00DD41FC">
        <w:rPr>
          <w:rFonts w:cs="Arial" w:hAnsi="Arial" w:ascii="Arial"/>
          <w:sz w:val="22"/>
          <w:szCs w:val="22"/>
        </w:rPr>
        <w:t xml:space="preserve"> </w:t>
      </w:r>
      <w:r w:rsidR="00DF019E" w:rsidRPr="00DD41FC">
        <w:rPr>
          <w:rFonts w:cs="Arial" w:hAnsi="Arial" w:ascii="Arial"/>
          <w:sz w:val="22"/>
          <w:szCs w:val="22"/>
        </w:rPr>
        <w:t xml:space="preserve"> </w:t>
      </w:r>
      <w:r w:rsidR="00574611" w:rsidRPr="00DD41FC">
        <w:rPr>
          <w:rFonts w:cs="Arial" w:hAnsi="Arial" w:ascii="Arial"/>
          <w:sz w:val="22"/>
          <w:szCs w:val="22"/>
        </w:rPr>
        <w:t>S</w:t>
      </w:r>
      <w:r w:rsidR="008C27F1" w:rsidRPr="00DD41FC">
        <w:rPr>
          <w:rFonts w:cs="Arial" w:hAnsi="Arial" w:ascii="Arial"/>
          <w:sz w:val="22"/>
          <w:szCs w:val="22"/>
        </w:rPr>
        <w:t>tečajn</w:t>
      </w:r>
      <w:r w:rsidR="007B77B3" w:rsidRPr="00DD41FC">
        <w:rPr>
          <w:rFonts w:cs="Arial" w:hAnsi="Arial" w:ascii="Arial"/>
          <w:sz w:val="22"/>
          <w:szCs w:val="22"/>
        </w:rPr>
        <w:t>i</w:t>
      </w:r>
      <w:r w:rsidR="008C27F1" w:rsidRPr="00DD41FC">
        <w:rPr>
          <w:rFonts w:cs="Arial" w:hAnsi="Arial" w:ascii="Arial"/>
          <w:sz w:val="22"/>
          <w:szCs w:val="22"/>
        </w:rPr>
        <w:t xml:space="preserve"> upravitelj</w:t>
      </w:r>
    </w:p>
    <w:p w:rsidRDefault="00192F61" w:rsidR="00DD5EE6" w:rsidRPr="00DD41FC">
      <w:pPr>
        <w:rPr>
          <w:rFonts w:cs="Arial" w:hAnsi="Arial" w:ascii="Arial"/>
          <w:sz w:val="22"/>
          <w:szCs w:val="22"/>
        </w:rPr>
      </w:pPr>
      <w:r w:rsidRPr="00DD41FC">
        <w:rPr>
          <w:rFonts w:cs="Arial" w:hAnsi="Arial" w:ascii="Arial"/>
          <w:sz w:val="22"/>
          <w:szCs w:val="22"/>
        </w:rPr>
        <w:t xml:space="preserve">          </w:t>
      </w:r>
      <w:r w:rsidR="007B77B3" w:rsidRPr="00DD41FC">
        <w:rPr>
          <w:rFonts w:cs="Arial" w:hAnsi="Arial" w:ascii="Arial"/>
          <w:sz w:val="22"/>
          <w:szCs w:val="22"/>
        </w:rPr>
        <w:tab/>
      </w:r>
      <w:r w:rsidR="007B77B3" w:rsidRPr="00DD41FC">
        <w:rPr>
          <w:rFonts w:cs="Arial" w:hAnsi="Arial" w:ascii="Arial"/>
          <w:sz w:val="22"/>
          <w:szCs w:val="22"/>
        </w:rPr>
        <w:tab/>
      </w:r>
      <w:r w:rsidR="007B77B3" w:rsidRPr="00DD41FC">
        <w:rPr>
          <w:rFonts w:cs="Arial" w:hAnsi="Arial" w:ascii="Arial"/>
          <w:sz w:val="22"/>
          <w:szCs w:val="22"/>
        </w:rPr>
        <w:tab/>
      </w:r>
      <w:r w:rsidR="007B77B3" w:rsidRPr="00DD41FC">
        <w:rPr>
          <w:rFonts w:cs="Arial" w:hAnsi="Arial" w:ascii="Arial"/>
          <w:sz w:val="22"/>
          <w:szCs w:val="22"/>
        </w:rPr>
        <w:tab/>
      </w:r>
      <w:r w:rsidR="007B77B3" w:rsidRPr="00DD41FC">
        <w:rPr>
          <w:rFonts w:cs="Arial" w:hAnsi="Arial" w:ascii="Arial"/>
          <w:sz w:val="22"/>
          <w:szCs w:val="22"/>
        </w:rPr>
        <w:tab/>
      </w:r>
      <w:r w:rsidR="007B77B3" w:rsidRPr="00DD41FC">
        <w:rPr>
          <w:rFonts w:cs="Arial" w:hAnsi="Arial" w:ascii="Arial"/>
          <w:sz w:val="22"/>
          <w:szCs w:val="22"/>
        </w:rPr>
        <w:tab/>
      </w:r>
      <w:r w:rsidR="007B77B3" w:rsidRPr="00DD41FC">
        <w:rPr>
          <w:rFonts w:cs="Arial" w:hAnsi="Arial" w:ascii="Arial"/>
          <w:sz w:val="22"/>
          <w:szCs w:val="22"/>
        </w:rPr>
        <w:tab/>
      </w:r>
      <w:r w:rsidR="00957ECB" w:rsidRPr="00DD41FC">
        <w:rPr>
          <w:rFonts w:cs="Arial" w:hAnsi="Arial" w:ascii="Arial"/>
          <w:sz w:val="22"/>
          <w:szCs w:val="22"/>
        </w:rPr>
        <w:t xml:space="preserve">    </w:t>
      </w:r>
      <w:r w:rsidRPr="00DD41FC">
        <w:rPr>
          <w:rFonts w:cs="Arial" w:hAnsi="Arial" w:ascii="Arial"/>
          <w:sz w:val="22"/>
          <w:szCs w:val="22"/>
        </w:rPr>
        <w:t xml:space="preserve">  </w:t>
      </w:r>
      <w:r w:rsidR="00957ECB" w:rsidRPr="00DD41FC">
        <w:rPr>
          <w:rFonts w:cs="Arial" w:hAnsi="Arial" w:ascii="Arial"/>
          <w:sz w:val="22"/>
          <w:szCs w:val="22"/>
        </w:rPr>
        <w:t xml:space="preserve"> </w:t>
      </w:r>
      <w:r w:rsidR="004616D5" w:rsidRPr="00DD41FC">
        <w:rPr>
          <w:rFonts w:cs="Arial" w:hAnsi="Arial" w:ascii="Arial"/>
          <w:sz w:val="22"/>
          <w:szCs w:val="22"/>
        </w:rPr>
        <w:t xml:space="preserve">   </w:t>
      </w:r>
      <w:r w:rsidR="000F4A62" w:rsidRPr="00DD41FC">
        <w:rPr>
          <w:rFonts w:cs="Arial" w:hAnsi="Arial" w:ascii="Arial"/>
          <w:sz w:val="22"/>
          <w:szCs w:val="22"/>
        </w:rPr>
        <w:t xml:space="preserve">     </w:t>
      </w:r>
      <w:r w:rsidR="00943CD6" w:rsidRPr="00DD41FC">
        <w:rPr>
          <w:rFonts w:cs="Arial" w:hAnsi="Arial" w:ascii="Arial"/>
          <w:sz w:val="22"/>
          <w:szCs w:val="22"/>
        </w:rPr>
        <w:t xml:space="preserve"> </w:t>
      </w:r>
      <w:r w:rsidR="00CE22C8" w:rsidRPr="00DD41FC">
        <w:rPr>
          <w:rFonts w:cs="Arial" w:hAnsi="Arial" w:ascii="Arial"/>
          <w:sz w:val="22"/>
          <w:szCs w:val="22"/>
        </w:rPr>
        <w:t xml:space="preserve"> </w:t>
      </w:r>
      <w:r w:rsidR="00154F4C" w:rsidRPr="00DD41FC">
        <w:rPr>
          <w:rFonts w:cs="Arial" w:hAnsi="Arial" w:ascii="Arial"/>
          <w:sz w:val="22"/>
          <w:szCs w:val="22"/>
        </w:rPr>
        <w:t xml:space="preserve"> </w:t>
      </w:r>
      <w:r w:rsidR="00CE22C8" w:rsidRPr="00DD41FC">
        <w:rPr>
          <w:rFonts w:cs="Arial" w:hAnsi="Arial" w:ascii="Arial"/>
          <w:sz w:val="22"/>
          <w:szCs w:val="22"/>
        </w:rPr>
        <w:t xml:space="preserve"> </w:t>
      </w:r>
      <w:r w:rsidR="000F4A62" w:rsidRPr="00DD41FC">
        <w:rPr>
          <w:rFonts w:cs="Arial" w:hAnsi="Arial" w:ascii="Arial"/>
          <w:sz w:val="22"/>
          <w:szCs w:val="22"/>
        </w:rPr>
        <w:t xml:space="preserve"> </w:t>
      </w:r>
      <w:r w:rsidR="00CE22C8" w:rsidRPr="00DD41FC">
        <w:rPr>
          <w:rFonts w:cs="Arial" w:hAnsi="Arial" w:ascii="Arial"/>
          <w:sz w:val="22"/>
          <w:szCs w:val="22"/>
        </w:rPr>
        <w:t xml:space="preserve">   </w:t>
      </w:r>
      <w:r w:rsidR="00063A2D" w:rsidRPr="00DD41FC">
        <w:rPr>
          <w:rFonts w:cs="Arial" w:hAnsi="Arial" w:ascii="Arial"/>
          <w:sz w:val="22"/>
          <w:szCs w:val="22"/>
        </w:rPr>
        <w:t xml:space="preserve">  </w:t>
      </w:r>
      <w:r w:rsidR="00CE22C8" w:rsidRPr="00DD41FC">
        <w:rPr>
          <w:rFonts w:cs="Arial" w:hAnsi="Arial" w:ascii="Arial"/>
          <w:sz w:val="22"/>
          <w:szCs w:val="22"/>
        </w:rPr>
        <w:t xml:space="preserve"> </w:t>
      </w:r>
      <w:r w:rsidR="00A46CEA" w:rsidRPr="00DD41FC">
        <w:rPr>
          <w:rFonts w:cs="Arial" w:hAnsi="Arial" w:ascii="Arial"/>
          <w:sz w:val="22"/>
          <w:szCs w:val="22"/>
        </w:rPr>
        <w:t xml:space="preserve"> </w:t>
      </w:r>
      <w:r w:rsidR="00063A2D" w:rsidRPr="00DD41FC">
        <w:rPr>
          <w:rFonts w:cs="Arial" w:hAnsi="Arial" w:ascii="Arial"/>
          <w:sz w:val="22"/>
          <w:szCs w:val="22"/>
        </w:rPr>
        <w:t xml:space="preserve"> </w:t>
      </w:r>
      <w:r w:rsidR="00A46CEA" w:rsidRPr="00DD41FC">
        <w:rPr>
          <w:rFonts w:cs="Arial" w:hAnsi="Arial" w:ascii="Arial"/>
          <w:sz w:val="22"/>
          <w:szCs w:val="22"/>
        </w:rPr>
        <w:t xml:space="preserve"> </w:t>
      </w:r>
      <w:r w:rsidR="00CE22C8" w:rsidRPr="00DD41FC">
        <w:rPr>
          <w:rFonts w:cs="Arial" w:hAnsi="Arial" w:ascii="Arial"/>
          <w:sz w:val="22"/>
          <w:szCs w:val="22"/>
        </w:rPr>
        <w:t xml:space="preserve"> </w:t>
      </w:r>
      <w:r w:rsidR="00DD41FC">
        <w:rPr>
          <w:rFonts w:cs="Arial" w:hAnsi="Arial" w:ascii="Arial"/>
          <w:sz w:val="22"/>
          <w:szCs w:val="22"/>
        </w:rPr>
        <w:t>Slavica Orehovec</w:t>
      </w:r>
      <w:r w:rsidR="00837A7B" w:rsidRPr="00DD41FC">
        <w:rPr>
          <w:rFonts w:cs="Arial" w:hAnsi="Arial" w:ascii="Arial"/>
          <w:sz w:val="22"/>
          <w:szCs w:val="22"/>
        </w:rPr>
        <w:t xml:space="preserve"> </w:t>
      </w:r>
    </w:p>
    <w:sectPr w:rsidSect="002235D8" w:rsidR="00DD5EE6" w:rsidRPr="00DD41FC"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DB3" w:rsidP="00961B46" w:rsidR="004E7DB3">
      <w:r>
        <w:separator/>
      </w:r>
    </w:p>
  </w:endnote>
  <w:endnote w:id="0" w:type="continuationSeparator">
    <w:p w:rsidRDefault="004E7DB3" w:rsidP="00961B46" w:rsidR="004E7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DB3" w:rsidP="00961B46" w:rsidR="004E7DB3">
      <w:r>
        <w:separator/>
      </w:r>
    </w:p>
  </w:footnote>
  <w:footnote w:id="0" w:type="continuationSeparator">
    <w:p w:rsidRDefault="004E7DB3" w:rsidP="00961B46" w:rsidR="004E7DB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5AC5"/>
    <w:multiLevelType w:val="hybridMultilevel"/>
    <w:tmpl w:val="2E1EA7E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1772C"/>
    <w:rsid w:val="0002092D"/>
    <w:rsid w:val="0002169D"/>
    <w:rsid w:val="0002511B"/>
    <w:rsid w:val="000258E6"/>
    <w:rsid w:val="000429C1"/>
    <w:rsid w:val="00043A59"/>
    <w:rsid w:val="00043C95"/>
    <w:rsid w:val="000451BD"/>
    <w:rsid w:val="00057E53"/>
    <w:rsid w:val="00063A2D"/>
    <w:rsid w:val="00063B65"/>
    <w:rsid w:val="00063E0F"/>
    <w:rsid w:val="00066117"/>
    <w:rsid w:val="000765D9"/>
    <w:rsid w:val="000928D6"/>
    <w:rsid w:val="000A2098"/>
    <w:rsid w:val="000A6F93"/>
    <w:rsid w:val="000D15AC"/>
    <w:rsid w:val="000E63F1"/>
    <w:rsid w:val="000E7811"/>
    <w:rsid w:val="000F4A62"/>
    <w:rsid w:val="00103E0F"/>
    <w:rsid w:val="00107512"/>
    <w:rsid w:val="001103BA"/>
    <w:rsid w:val="0011330E"/>
    <w:rsid w:val="001142FE"/>
    <w:rsid w:val="0012451D"/>
    <w:rsid w:val="00143CE3"/>
    <w:rsid w:val="001478DF"/>
    <w:rsid w:val="001540B8"/>
    <w:rsid w:val="00154F4C"/>
    <w:rsid w:val="00162DDD"/>
    <w:rsid w:val="00174186"/>
    <w:rsid w:val="00176483"/>
    <w:rsid w:val="00191CD2"/>
    <w:rsid w:val="00192F61"/>
    <w:rsid w:val="001A1D44"/>
    <w:rsid w:val="001B71B4"/>
    <w:rsid w:val="001C5D40"/>
    <w:rsid w:val="001C7380"/>
    <w:rsid w:val="001D4E78"/>
    <w:rsid w:val="001D7A2C"/>
    <w:rsid w:val="001E69B3"/>
    <w:rsid w:val="001E6F63"/>
    <w:rsid w:val="001E7A7D"/>
    <w:rsid w:val="001F47DB"/>
    <w:rsid w:val="001F48E8"/>
    <w:rsid w:val="001F56CD"/>
    <w:rsid w:val="0020051B"/>
    <w:rsid w:val="002026D4"/>
    <w:rsid w:val="00202CD3"/>
    <w:rsid w:val="002039FD"/>
    <w:rsid w:val="00205104"/>
    <w:rsid w:val="00205946"/>
    <w:rsid w:val="00206FAB"/>
    <w:rsid w:val="00214E54"/>
    <w:rsid w:val="00216B1C"/>
    <w:rsid w:val="00221F5A"/>
    <w:rsid w:val="002235D8"/>
    <w:rsid w:val="002240FE"/>
    <w:rsid w:val="00232B06"/>
    <w:rsid w:val="00266F96"/>
    <w:rsid w:val="00267F26"/>
    <w:rsid w:val="00282822"/>
    <w:rsid w:val="002917B2"/>
    <w:rsid w:val="00291F5F"/>
    <w:rsid w:val="00292E21"/>
    <w:rsid w:val="002939E6"/>
    <w:rsid w:val="00293D65"/>
    <w:rsid w:val="002A021A"/>
    <w:rsid w:val="002B3DC7"/>
    <w:rsid w:val="002B46DE"/>
    <w:rsid w:val="002B58B5"/>
    <w:rsid w:val="002C24BD"/>
    <w:rsid w:val="002C78B3"/>
    <w:rsid w:val="002F1F23"/>
    <w:rsid w:val="003029DA"/>
    <w:rsid w:val="00306C87"/>
    <w:rsid w:val="0034389B"/>
    <w:rsid w:val="00356837"/>
    <w:rsid w:val="0036101B"/>
    <w:rsid w:val="0036219B"/>
    <w:rsid w:val="00363816"/>
    <w:rsid w:val="003775D1"/>
    <w:rsid w:val="00385AE5"/>
    <w:rsid w:val="00386E7A"/>
    <w:rsid w:val="003904FD"/>
    <w:rsid w:val="0039084A"/>
    <w:rsid w:val="003947E1"/>
    <w:rsid w:val="003A2298"/>
    <w:rsid w:val="003B0F48"/>
    <w:rsid w:val="003C0AA0"/>
    <w:rsid w:val="003C145F"/>
    <w:rsid w:val="003C47DF"/>
    <w:rsid w:val="003C597B"/>
    <w:rsid w:val="003C68C3"/>
    <w:rsid w:val="003C77A7"/>
    <w:rsid w:val="003F0AAD"/>
    <w:rsid w:val="003F0D24"/>
    <w:rsid w:val="00413D38"/>
    <w:rsid w:val="0042790F"/>
    <w:rsid w:val="004328C9"/>
    <w:rsid w:val="004364CD"/>
    <w:rsid w:val="0045427C"/>
    <w:rsid w:val="00460C50"/>
    <w:rsid w:val="004616D5"/>
    <w:rsid w:val="00466FE3"/>
    <w:rsid w:val="004671FA"/>
    <w:rsid w:val="00471304"/>
    <w:rsid w:val="004830EF"/>
    <w:rsid w:val="0049247C"/>
    <w:rsid w:val="00495933"/>
    <w:rsid w:val="004D02BB"/>
    <w:rsid w:val="004D1ABB"/>
    <w:rsid w:val="004D3693"/>
    <w:rsid w:val="004E7DB3"/>
    <w:rsid w:val="004F019C"/>
    <w:rsid w:val="004F0926"/>
    <w:rsid w:val="00500193"/>
    <w:rsid w:val="00502B9A"/>
    <w:rsid w:val="00505615"/>
    <w:rsid w:val="00517DC8"/>
    <w:rsid w:val="00524F73"/>
    <w:rsid w:val="0052792E"/>
    <w:rsid w:val="00535DDF"/>
    <w:rsid w:val="0054286D"/>
    <w:rsid w:val="00550DE3"/>
    <w:rsid w:val="005611AC"/>
    <w:rsid w:val="00562309"/>
    <w:rsid w:val="00564EA4"/>
    <w:rsid w:val="00572C65"/>
    <w:rsid w:val="00574611"/>
    <w:rsid w:val="00581ABC"/>
    <w:rsid w:val="0058409E"/>
    <w:rsid w:val="005A3188"/>
    <w:rsid w:val="005A5887"/>
    <w:rsid w:val="005A6D83"/>
    <w:rsid w:val="005B1D0C"/>
    <w:rsid w:val="005C4416"/>
    <w:rsid w:val="005D0B71"/>
    <w:rsid w:val="005D2950"/>
    <w:rsid w:val="006218A7"/>
    <w:rsid w:val="00621BED"/>
    <w:rsid w:val="00626792"/>
    <w:rsid w:val="00630FC0"/>
    <w:rsid w:val="00633FEF"/>
    <w:rsid w:val="00642854"/>
    <w:rsid w:val="00646A71"/>
    <w:rsid w:val="00656053"/>
    <w:rsid w:val="006645AB"/>
    <w:rsid w:val="0066598E"/>
    <w:rsid w:val="00685954"/>
    <w:rsid w:val="00691F1F"/>
    <w:rsid w:val="00692ADB"/>
    <w:rsid w:val="006B33E4"/>
    <w:rsid w:val="006D5BBA"/>
    <w:rsid w:val="006F1BF3"/>
    <w:rsid w:val="00714625"/>
    <w:rsid w:val="007168D3"/>
    <w:rsid w:val="00730FAA"/>
    <w:rsid w:val="007431A2"/>
    <w:rsid w:val="00746D6B"/>
    <w:rsid w:val="00752E74"/>
    <w:rsid w:val="007531F6"/>
    <w:rsid w:val="00753986"/>
    <w:rsid w:val="00754A68"/>
    <w:rsid w:val="0076186E"/>
    <w:rsid w:val="00761ED6"/>
    <w:rsid w:val="00763547"/>
    <w:rsid w:val="00771917"/>
    <w:rsid w:val="00781A94"/>
    <w:rsid w:val="0079667B"/>
    <w:rsid w:val="00796AD6"/>
    <w:rsid w:val="007B0B88"/>
    <w:rsid w:val="007B77B3"/>
    <w:rsid w:val="007E5827"/>
    <w:rsid w:val="007F6336"/>
    <w:rsid w:val="0080435E"/>
    <w:rsid w:val="008068FC"/>
    <w:rsid w:val="00815F80"/>
    <w:rsid w:val="008276FE"/>
    <w:rsid w:val="00833061"/>
    <w:rsid w:val="00833EF4"/>
    <w:rsid w:val="008344B5"/>
    <w:rsid w:val="00837281"/>
    <w:rsid w:val="00837A7B"/>
    <w:rsid w:val="0085069C"/>
    <w:rsid w:val="0085621B"/>
    <w:rsid w:val="00857D52"/>
    <w:rsid w:val="008648A0"/>
    <w:rsid w:val="00866836"/>
    <w:rsid w:val="008803C9"/>
    <w:rsid w:val="008A15C0"/>
    <w:rsid w:val="008A43E5"/>
    <w:rsid w:val="008B5E1E"/>
    <w:rsid w:val="008B764C"/>
    <w:rsid w:val="008C27F1"/>
    <w:rsid w:val="008C6085"/>
    <w:rsid w:val="008D0197"/>
    <w:rsid w:val="008E357E"/>
    <w:rsid w:val="008E77B2"/>
    <w:rsid w:val="008F392C"/>
    <w:rsid w:val="008F4C14"/>
    <w:rsid w:val="008F6357"/>
    <w:rsid w:val="008F6A2D"/>
    <w:rsid w:val="0090689E"/>
    <w:rsid w:val="00916E44"/>
    <w:rsid w:val="00935175"/>
    <w:rsid w:val="00940BB8"/>
    <w:rsid w:val="0094224B"/>
    <w:rsid w:val="00943CD6"/>
    <w:rsid w:val="0094679F"/>
    <w:rsid w:val="00947C62"/>
    <w:rsid w:val="0095005C"/>
    <w:rsid w:val="009530DC"/>
    <w:rsid w:val="00957ECB"/>
    <w:rsid w:val="00961B46"/>
    <w:rsid w:val="00961B8F"/>
    <w:rsid w:val="00981E18"/>
    <w:rsid w:val="009853F5"/>
    <w:rsid w:val="00990D5F"/>
    <w:rsid w:val="00991AAA"/>
    <w:rsid w:val="00997548"/>
    <w:rsid w:val="009B0C71"/>
    <w:rsid w:val="009B4E46"/>
    <w:rsid w:val="009D3BB6"/>
    <w:rsid w:val="009E7250"/>
    <w:rsid w:val="00A0420F"/>
    <w:rsid w:val="00A07B35"/>
    <w:rsid w:val="00A107EB"/>
    <w:rsid w:val="00A12DB5"/>
    <w:rsid w:val="00A17935"/>
    <w:rsid w:val="00A2073C"/>
    <w:rsid w:val="00A20A20"/>
    <w:rsid w:val="00A302A7"/>
    <w:rsid w:val="00A31996"/>
    <w:rsid w:val="00A34316"/>
    <w:rsid w:val="00A34F3C"/>
    <w:rsid w:val="00A354A1"/>
    <w:rsid w:val="00A37BBA"/>
    <w:rsid w:val="00A42534"/>
    <w:rsid w:val="00A43692"/>
    <w:rsid w:val="00A44135"/>
    <w:rsid w:val="00A46CEA"/>
    <w:rsid w:val="00A53906"/>
    <w:rsid w:val="00A644BB"/>
    <w:rsid w:val="00A73C1A"/>
    <w:rsid w:val="00A84B34"/>
    <w:rsid w:val="00A86B48"/>
    <w:rsid w:val="00AA218E"/>
    <w:rsid w:val="00AA4867"/>
    <w:rsid w:val="00AA4EAF"/>
    <w:rsid w:val="00AA5FE2"/>
    <w:rsid w:val="00AB0A2A"/>
    <w:rsid w:val="00AB367A"/>
    <w:rsid w:val="00AC5D54"/>
    <w:rsid w:val="00AD0178"/>
    <w:rsid w:val="00AD2A18"/>
    <w:rsid w:val="00AD7A81"/>
    <w:rsid w:val="00AE794A"/>
    <w:rsid w:val="00AF6345"/>
    <w:rsid w:val="00B13EA1"/>
    <w:rsid w:val="00B30AC7"/>
    <w:rsid w:val="00B31FE4"/>
    <w:rsid w:val="00B32DA4"/>
    <w:rsid w:val="00B506CD"/>
    <w:rsid w:val="00B56CDA"/>
    <w:rsid w:val="00B601D4"/>
    <w:rsid w:val="00B71494"/>
    <w:rsid w:val="00B71559"/>
    <w:rsid w:val="00B71D40"/>
    <w:rsid w:val="00B82797"/>
    <w:rsid w:val="00B9168E"/>
    <w:rsid w:val="00B94389"/>
    <w:rsid w:val="00B947A6"/>
    <w:rsid w:val="00B978FA"/>
    <w:rsid w:val="00BC0971"/>
    <w:rsid w:val="00BC5A49"/>
    <w:rsid w:val="00BC75D6"/>
    <w:rsid w:val="00BC773B"/>
    <w:rsid w:val="00BD15D7"/>
    <w:rsid w:val="00BF6D0D"/>
    <w:rsid w:val="00C057E5"/>
    <w:rsid w:val="00C135BE"/>
    <w:rsid w:val="00C3328E"/>
    <w:rsid w:val="00C371D4"/>
    <w:rsid w:val="00C43CAD"/>
    <w:rsid w:val="00C54204"/>
    <w:rsid w:val="00C54545"/>
    <w:rsid w:val="00C57F28"/>
    <w:rsid w:val="00C65092"/>
    <w:rsid w:val="00C739EB"/>
    <w:rsid w:val="00C75022"/>
    <w:rsid w:val="00C774FC"/>
    <w:rsid w:val="00C8690B"/>
    <w:rsid w:val="00CD302C"/>
    <w:rsid w:val="00CD40F8"/>
    <w:rsid w:val="00CD629E"/>
    <w:rsid w:val="00CE22C8"/>
    <w:rsid w:val="00CE6932"/>
    <w:rsid w:val="00CF2324"/>
    <w:rsid w:val="00D01DCA"/>
    <w:rsid w:val="00D066C5"/>
    <w:rsid w:val="00D31107"/>
    <w:rsid w:val="00D3139A"/>
    <w:rsid w:val="00D31C7F"/>
    <w:rsid w:val="00D32BC5"/>
    <w:rsid w:val="00D35FBF"/>
    <w:rsid w:val="00D54342"/>
    <w:rsid w:val="00D67106"/>
    <w:rsid w:val="00D67925"/>
    <w:rsid w:val="00D87F96"/>
    <w:rsid w:val="00D91DE5"/>
    <w:rsid w:val="00D9226F"/>
    <w:rsid w:val="00DA09A5"/>
    <w:rsid w:val="00DA2F6E"/>
    <w:rsid w:val="00DD05A7"/>
    <w:rsid w:val="00DD41FC"/>
    <w:rsid w:val="00DD5588"/>
    <w:rsid w:val="00DD5EE6"/>
    <w:rsid w:val="00DF019E"/>
    <w:rsid w:val="00DF21CF"/>
    <w:rsid w:val="00E024FC"/>
    <w:rsid w:val="00E1146A"/>
    <w:rsid w:val="00E25118"/>
    <w:rsid w:val="00E253EB"/>
    <w:rsid w:val="00E313F9"/>
    <w:rsid w:val="00E34BEF"/>
    <w:rsid w:val="00E36B8B"/>
    <w:rsid w:val="00E509EC"/>
    <w:rsid w:val="00E50F72"/>
    <w:rsid w:val="00E54210"/>
    <w:rsid w:val="00E64563"/>
    <w:rsid w:val="00E70A63"/>
    <w:rsid w:val="00E81EA6"/>
    <w:rsid w:val="00E86978"/>
    <w:rsid w:val="00E948E9"/>
    <w:rsid w:val="00EB5EDC"/>
    <w:rsid w:val="00EB70A7"/>
    <w:rsid w:val="00EE3B1C"/>
    <w:rsid w:val="00EE51B8"/>
    <w:rsid w:val="00EE596D"/>
    <w:rsid w:val="00EE5B29"/>
    <w:rsid w:val="00EF1611"/>
    <w:rsid w:val="00EF41FE"/>
    <w:rsid w:val="00EF59C9"/>
    <w:rsid w:val="00EF6ACD"/>
    <w:rsid w:val="00EF7A8F"/>
    <w:rsid w:val="00F01547"/>
    <w:rsid w:val="00F07806"/>
    <w:rsid w:val="00F07FFC"/>
    <w:rsid w:val="00F11F6B"/>
    <w:rsid w:val="00F22EC0"/>
    <w:rsid w:val="00F25A7F"/>
    <w:rsid w:val="00F367E6"/>
    <w:rsid w:val="00F42365"/>
    <w:rsid w:val="00F51FE0"/>
    <w:rsid w:val="00F55874"/>
    <w:rsid w:val="00F56588"/>
    <w:rsid w:val="00F6465F"/>
    <w:rsid w:val="00F64921"/>
    <w:rsid w:val="00F71511"/>
    <w:rsid w:val="00F95B79"/>
    <w:rsid w:val="00FA08B5"/>
    <w:rsid w:val="00FA4218"/>
    <w:rsid w:val="00FB0FAC"/>
    <w:rsid w:val="00FC6515"/>
    <w:rsid w:val="00FE0DB2"/>
    <w:rsid w:val="00FE6491"/>
    <w:rsid w:val="00FF07BD"/>
    <w:rsid w:val="00FF600F"/>
    <w:rsid w:val="00FF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5D5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fusnote" w:type="paragraph">
    <w:name w:val="footnote text"/>
    <w:basedOn w:val="Normal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6357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8F6357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961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61B4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61B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61B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46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46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46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5D5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fusnote" w:type="paragraph">
    <w:name w:val="footnote text"/>
    <w:basedOn w:val="Normal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6357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8F6357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961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61B4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61B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61B4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5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46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46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46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2573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470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604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4B2E2-9A39-4A90-88ED-0776AE18C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124</properties:Words>
  <properties:Characters>757</properties:Characters>
  <properties:Lines>69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2018-12-05T08:05:00Z</dcterms:created>
  <dc:creator>*</dc:creator>
  <cp:lastModifiedBy>Renata Klokočki</cp:lastModifiedBy>
  <cp:lastPrinted>2018-06-27T19:08:00Z</cp:lastPrinted>
  <dcterms:modified xmlns:xsi="http://www.w3.org/2001/XMLSchema-instance" xsi:type="dcterms:W3CDTF">2018-12-10T10:53:00Z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Pregled imovine i obveza (Pregled imovine i obveza-SVE I TOČKA.docx)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