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6581" w14:paraId="8d96581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A8001A">
        <w:rPr>
          <w:szCs w:val="24"/>
        </w:rPr>
        <w:t>924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7F7A65" w:rsidRPr="007F7A65">
        <w:rPr>
          <w:szCs w:val="24"/>
        </w:rPr>
        <w:t>5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A8001A" w:rsidRPr="00A8001A">
        <w:t>PLUMERIA d.o.o., Čakovec, Josipa Bedekovića 18, MBS: 070095280, OIB: 43628155815</w:t>
      </w:r>
      <w:r w:rsidR="000571E3" w:rsidRPr="007F7A65">
        <w:t xml:space="preserve">, dana </w:t>
      </w:r>
      <w:r w:rsidR="00C06CD0">
        <w:t>2</w:t>
      </w:r>
      <w:r w:rsidR="00AD4FD4">
        <w:t>5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A8001A" w:rsidRPr="00A8001A">
        <w:t>PLUMERIA d.o.o., Čakovec, Josipa Bedekovića 18, MBS: 070095280, OIB: 43628155815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C06CD0">
        <w:rPr>
          <w:szCs w:val="24"/>
        </w:rPr>
        <w:t>2</w:t>
      </w:r>
      <w:r w:rsidR="00AD4FD4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A8001A" w:rsidRPr="00A8001A">
        <w:t>PLUMERIA d.o.o., Čakovec, Josipa Bedekovića 18, MBS: 070095280, OIB: 43628155815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A8001A" w:rsidRPr="00A8001A">
        <w:t>Ivan Gjurašić, Zagreb, Petrinjska 28, OIB: 66025260916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A8001A" w:rsidRPr="00A8001A">
        <w:t>PLUMERIA d.o.o., Čakovec, Josipa Bedekovića 18, MBS: 070095280, OIB: 43628155815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A75CE" w:rsidP="00964C7D" w:rsidR="007A75CE" w:rsidRPr="007F7A65">
      <w:pPr>
        <w:rPr>
          <w:szCs w:val="24"/>
        </w:rPr>
      </w:pP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C06CD0">
        <w:rPr>
          <w:szCs w:val="24"/>
        </w:rPr>
        <w:t>26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studenog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lastRenderedPageBreak/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C06CD0">
        <w:rPr>
          <w:szCs w:val="24"/>
        </w:rPr>
        <w:t>25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1F0316" w:rsidR="00B7038C" w:rsidRPr="007F7A65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  <w:r w:rsidR="001B52FA" w:rsidRPr="007F7A65"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A8001A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A8001A" w:rsidRPr="00A8001A">
        <w:t>PLUMERIA d.o.o.,</w:t>
      </w:r>
      <w:r w:rsidR="00A8001A">
        <w:t xml:space="preserve"> Čakovec, Josipa Bedekovića 18</w:t>
      </w:r>
    </w:p>
    <w:p w:rsidRDefault="00A80348" w:rsidP="00A8001A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A8001A" w:rsidRPr="00A8001A">
        <w:t>Željk</w:t>
      </w:r>
      <w:r w:rsidR="00A8001A">
        <w:t>o</w:t>
      </w:r>
      <w:r w:rsidR="00A8001A" w:rsidRPr="00A8001A">
        <w:t xml:space="preserve"> Vrbanec, Čakovec, Otokar</w:t>
      </w:r>
      <w:r w:rsidR="00A8001A">
        <w:t>a</w:t>
      </w:r>
      <w:r w:rsidR="00A8001A" w:rsidRPr="00A8001A">
        <w:t xml:space="preserve"> Keršovanija 2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351AF0" w:rsidRPr="007F7A65">
        <w:rPr>
          <w:szCs w:val="24"/>
        </w:rPr>
        <w:t>Čakovec</w:t>
      </w:r>
      <w:r w:rsidR="001B52FA" w:rsidRPr="007F7A65">
        <w:rPr>
          <w:szCs w:val="24"/>
        </w:rPr>
        <w:t xml:space="preserve">, </w:t>
      </w:r>
      <w:r w:rsidR="00351AF0" w:rsidRPr="007F7A65">
        <w:rPr>
          <w:szCs w:val="24"/>
        </w:rPr>
        <w:t>O. Keršovanija 11</w:t>
      </w:r>
    </w:p>
    <w:p w:rsidRDefault="00DF4B3F" w:rsidP="00A8001A" w:rsidR="007A75CE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Stečajni upravitelj </w:t>
      </w:r>
      <w:r w:rsidR="00A8001A" w:rsidRPr="00A8001A">
        <w:t>Ivan Gjurašić, Zagreb,</w:t>
      </w:r>
      <w:r w:rsidR="00A8001A">
        <w:t xml:space="preserve"> Petrinjska 28</w:t>
      </w:r>
    </w:p>
    <w:p w:rsidRDefault="00CF63B6" w:rsidP="00964C7D" w:rsidR="00CF63B6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F0316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A8001A">
      <w:t>924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7F7A65" w:rsidRPr="007F7A6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1F0316"/>
    <w:rsid w:val="00255595"/>
    <w:rsid w:val="002A2B19"/>
    <w:rsid w:val="002A6059"/>
    <w:rsid w:val="00316060"/>
    <w:rsid w:val="00351AF0"/>
    <w:rsid w:val="003736B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7F7A65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25F0C"/>
    <w:rsid w:val="00A475BE"/>
    <w:rsid w:val="00A56BA2"/>
    <w:rsid w:val="00A8001A"/>
    <w:rsid w:val="00A80348"/>
    <w:rsid w:val="00A92369"/>
    <w:rsid w:val="00AA0A21"/>
    <w:rsid w:val="00AC5AD3"/>
    <w:rsid w:val="00AD4FD4"/>
    <w:rsid w:val="00AE3548"/>
    <w:rsid w:val="00B34567"/>
    <w:rsid w:val="00B375FC"/>
    <w:rsid w:val="00B7038C"/>
    <w:rsid w:val="00B8373D"/>
    <w:rsid w:val="00BF5CAE"/>
    <w:rsid w:val="00C06CD0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0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3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0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3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St-924/2015</izvorni_sadrzaj>
    <derivirana_varijabla naziv="DomainObject.Predmet.OznakaBroj_1">St-924/2015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PLUMERIA društvo s ograničenom odgovornošću za trgovinu,ugostiteljstvo,proizvodnju i usluge</izvorni_sadrzaj>
    <derivirana_varijabla naziv="DomainObject.Predmet.ProtustrankaFormated_1">  PLUMERIA društvo s ograničenom odgovornošću za trgovinu,ugostiteljstvo,proizvodnju i usluge</derivirana_varijabla>
  </DomainObject.Predmet.ProtustrankaFormated>
  <DomainObject.Predmet.ProtustrankaFormatedOIB>
    <izvorni_sadrzaj>  PLUMERIA društvo s ograničenom odgovornošću za trgovinu,ugostiteljstvo,proizvodnju i usluge, OIB 43628155815</izvorni_sadrzaj>
    <derivirana_varijabla naziv="DomainObject.Predmet.ProtustrankaFormatedOIB_1">  PLUMERIA društvo s ograničenom odgovornošću za trgovinu,ugostiteljstvo,proizvodnju i usluge, OIB 43628155815</derivirana_varijabla>
  </DomainObject.Predmet.ProtustrankaFormatedOIB>
  <DomainObject.Predmet.ProtustrankaFormatedWithAdress>
    <izvorni_sadrzaj> PLUMERIA društvo s ograničenom odgovornošću za trgovinu,ugostiteljstvo,proizvodnju i usluge, Josipa Bedekovića 18, 40000 Čakovec</izvorni_sadrzaj>
    <derivirana_varijabla naziv="DomainObject.Predmet.ProtustrankaFormatedWithAdress_1"> PLUMERIA društvo s ograničenom odgovornošću za trgovinu,ugostiteljstvo,proizvodnju i usluge, Josipa Bedekovića 18, 40000 Čakovec</derivirana_varijabla>
  </DomainObject.Predmet.ProtustrankaFormatedWithAdress>
  <DomainObject.Predmet.ProtustrankaFormatedWithAdressOIB>
    <izvorni_sadrzaj> PLUMERIA društvo s ograničenom odgovornošću za trgovinu,ugostiteljstvo,proizvodnju i usluge, OIB 43628155815, Josipa Bedekovića 18, 40000 Čakovec</izvorni_sadrzaj>
    <derivirana_varijabla naziv="DomainObject.Predmet.ProtustrankaFormatedWithAdressOIB_1"> PLUMERIA društvo s ograničenom odgovornošću za trgovinu,ugostiteljstvo,proizvodnju i usluge, OIB 43628155815, Josipa Bedekovića 18, 40000 Čakovec</derivirana_varijabla>
  </DomainObject.Predmet.ProtustrankaFormatedWithAdressOIB>
  <DomainObject.Predmet.ProtustrankaWithAdress>
    <izvorni_sadrzaj>PLUMERIA društvo s ograničenom odgovornošću za trgovinu,ugostiteljstvo,proizvodnju i usluge Josipa Bedekovića 18, 40000 Čakovec</izvorni_sadrzaj>
    <derivirana_varijabla naziv="DomainObject.Predmet.ProtustrankaWithAdress_1">PLUMERIA društvo s ograničenom odgovornošću za trgovinu,ugostiteljstvo,proizvodnju i usluge Josipa Bedekovića 18, 40000 Čakovec</derivirana_varijabla>
  </DomainObject.Predmet.ProtustrankaWithAdress>
  <DomainObject.Predmet.ProtustrankaWithAdressOIB>
    <izvorni_sadrzaj>PLUMERIA društvo s ograničenom odgovornošću za trgovinu,ugostiteljstvo,proizvodnju i usluge, OIB 43628155815, Josipa Bedekovića 18, 40000 Čakovec</izvorni_sadrzaj>
    <derivirana_varijabla naziv="DomainObject.Predmet.ProtustrankaWithAdressOIB_1">PLUMERIA društvo s ograničenom odgovornošću za trgovinu,ugostiteljstvo,proizvodnju i usluge, OIB 43628155815, Josipa Bedekovića 18, 40000 Čakovec</derivirana_varijabla>
  </DomainObject.Predmet.ProtustrankaWithAdressOIB>
  <DomainObject.Predmet.ProtustrankaNazivFormated>
    <izvorni_sadrzaj>PLUMERIA društvo s ograničenom odgovornošću za trgovinu,ugostiteljstvo,proizvodnju i usluge</izvorni_sadrzaj>
    <derivirana_varijabla naziv="DomainObject.Predmet.ProtustrankaNazivFormated_1">PLUMERIA društvo s ograničenom odgovornošću za trgovinu,ugostiteljstvo,proizvodnju i usluge</derivirana_varijabla>
  </DomainObject.Predmet.ProtustrankaNazivFormated>
  <DomainObject.Predmet.ProtustrankaNazivFormatedOIB>
    <izvorni_sadrzaj>PLUMERIA društvo s ograničenom odgovornošću za trgovinu,ugostiteljstvo,proizvodnju i usluge, OIB 43628155815</izvorni_sadrzaj>
    <derivirana_varijabla naziv="DomainObject.Predmet.ProtustrankaNazivFormatedOIB_1">PLUMERIA društvo s ograničenom odgovornošću za trgovinu,ugostiteljstvo,proizvodnju i usluge, OIB 43628155815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25112.46</izvorni_sadrzaj>
    <derivirana_varijabla naziv="DomainObject.Predmet.TrenutnaVrijednost_1">25112.46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PLUMERIA društvo s ograničenom odgovornošću za trgovinu,ugostiteljstvo,proizvodnju i usluge</item>
    </izvorni_sadrzaj>
    <derivirana_varijabla naziv="DomainObject.Predmet.ProtuStrankaListFormated_1">
      <item>PLUMERIA društvo s ograničenom odgovornošću za trgovinu,ugostiteljstvo,proizvodnju i usluge</item>
    </derivirana_varijabla>
  </DomainObject.Predmet.ProtuStrankaListFormated>
  <DomainObject.Predmet.ProtuStrankaListFormatedOIB>
    <izvorni_sadrzaj>
      <item>PLUMERIA društvo s ograničenom odgovornošću za trgovinu,ugostiteljstvo,proizvodnju i usluge, OIB 43628155815</item>
    </izvorni_sadrzaj>
    <derivirana_varijabla naziv="DomainObject.Predmet.ProtuStrankaListFormatedOIB_1">
      <item>PLUMERIA društvo s ograničenom odgovornošću za trgovinu,ugostiteljstvo,proizvodnju i usluge, OIB 43628155815</item>
    </derivirana_varijabla>
  </DomainObject.Predmet.ProtuStrankaListFormatedOIB>
  <DomainObject.Predmet.ProtuStrankaListFormatedWithAdress>
    <izvorni_sadrzaj>
      <item>PLUMERIA društvo s ograničenom odgovornošću za trgovinu,ugostiteljstvo,proizvodnju i usluge, Josipa Bedekovića 18, 40000 Čakovec</item>
    </izvorni_sadrzaj>
    <derivirana_varijabla naziv="DomainObject.Predmet.ProtuStrankaListFormatedWithAdress_1">
      <item>PLUMERIA društvo s ograničenom odgovornošću za trgovinu,ugostiteljstvo,proizvodnju i usluge, Josipa Bedekovića 18, 40000 Čakovec</item>
    </derivirana_varijabla>
  </DomainObject.Predmet.ProtuStrankaListFormatedWithAdress>
  <DomainObject.Predmet.ProtuStrankaListFormatedWithAdressOIB>
    <izvorni_sadrzaj>
      <item>PLUMERIA društvo s ograničenom odgovornošću za trgovinu,ugostiteljstvo,proizvodnju i usluge, OIB 43628155815, Josipa Bedekovića 18, 40000 Čakovec</item>
    </izvorni_sadrzaj>
    <derivirana_varijabla naziv="DomainObject.Predmet.ProtuStrankaListFormatedWithAdressOIB_1">
      <item>PLUMERIA društvo s ograničenom odgovornošću za trgovinu,ugostiteljstvo,proizvodnju i usluge, OIB 43628155815, Josipa Bedekovića 18, 40000 Čakovec</item>
    </derivirana_varijabla>
  </DomainObject.Predmet.ProtuStrankaListFormatedWithAdressOIB>
  <DomainObject.Predmet.ProtuStrankaListNazivFormated>
    <izvorni_sadrzaj>
      <item>PLUMERIA društvo s ograničenom odgovornošću za trgovinu,ugostiteljstvo,proizvodnju i usluge</item>
    </izvorni_sadrzaj>
    <derivirana_varijabla naziv="DomainObject.Predmet.ProtuStrankaListNazivFormated_1">
      <item>PLUMERIA društvo s ograničenom odgovornošću za trgovinu,ugostiteljstvo,proizvodnju i usluge</item>
    </derivirana_varijabla>
  </DomainObject.Predmet.ProtuStrankaListNazivFormated>
  <DomainObject.Predmet.ProtuStrankaListNazivFormatedOIB>
    <izvorni_sadrzaj>
      <item>PLUMERIA društvo s ograničenom odgovornošću za trgovinu,ugostiteljstvo,proizvodnju i usluge, OIB 43628155815</item>
    </izvorni_sadrzaj>
    <derivirana_varijabla naziv="DomainObject.Predmet.ProtuStrankaListNazivFormatedOIB_1">
      <item>PLUMERIA društvo s ograničenom odgovornošću za trgovinu,ugostiteljstvo,proizvodnju i usluge, OIB 43628155815</item>
    </derivirana_varijabla>
  </DomainObject.Predmet.ProtuStrankaListNazivFormatedOIB>
  <DomainObject.Predmet.OstaliListFormated>
    <izvorni_sadrzaj>
      <item>E-oglasna ploča</item>
      <item>Sudski registar, Trgovački sud u Varaždinu</item>
      <item>Sandra Sabol</item>
      <item>Željko Vrbanec</item>
      <item>Županijsko državno odvjetništvo</item>
      <item>Porezna uprava - Ispostava Čakovec</item>
    </izvorni_sadrzaj>
    <derivirana_varijabla naziv="DomainObject.Predmet.OstaliListFormated_1">
      <item>E-oglasna ploča</item>
      <item>Sudski registar, Trgovački sud u Varaždinu</item>
      <item>Sandra Sabol</item>
      <item>Željko Vrbanec</item>
      <item>Županijsko državno odvjetništvo</item>
      <item>Porezna uprava - Ispostava Čakovec</item>
    </derivirana_varijabla>
  </DomainObject.Predmet.OstaliListFormated>
  <DomainObject.Predmet.OstaliListFormatedOIB>
    <izvorni_sadrzaj>
      <item>E-oglasna ploča</item>
      <item>Sudski registar, Trgovački sud u Varaždinu</item>
      <item>Sandra Sabol, OIB 00742721542</item>
      <item>Željko Vrbanec, OIB 01086113349</item>
      <item>Županijsko državno odvjetništvo</item>
      <item>Porezna uprava - Ispostava Čakovec</item>
    </izvorni_sadrzaj>
    <derivirana_varijabla naziv="DomainObject.Predmet.OstaliListFormatedOIB_1">
      <item>E-oglasna ploča</item>
      <item>Sudski registar, Trgovački sud u Varaždinu</item>
      <item>Sandra Sabol, OIB 00742721542</item>
      <item>Željko Vrbanec, OIB 01086113349</item>
      <item>Županijsko državno odvjetništvo</item>
      <item>Porezna uprava - Ispostava Čakovec</item>
    </derivirana_varijabla>
  </DomainObject.Predmet.OstaliListFormatedOIB>
  <DomainObject.Predmet.OstaliListFormatedWithAdress>
    <izvorni_sadrzaj>
      <item>E-oglasna ploča</item>
      <item>Sudski registar, Trgovački sud u Varaždinu</item>
      <item>Sandra Sabol, Otokara Keršovanija 2, 40000 Čakovec</item>
      <item>Željko Vrbanec, Otokara Keršovanija 2, 40000 Čakovec</item>
      <item>Županijsko državno odvjetništvo</item>
      <item>Porezna uprava - Ispostava Čakovec, O. Keršovanija 11, 40000 Čakovec</item>
    </izvorni_sadrzaj>
    <derivirana_varijabla naziv="DomainObject.Predmet.OstaliListFormatedWithAdress_1">
      <item>E-oglasna ploča</item>
      <item>Sudski registar, Trgovački sud u Varaždinu</item>
      <item>Sandra Sabol, Otokara Keršovanija 2, 40000 Čakovec</item>
      <item>Željko Vrbanec, Otokara Keršovanija 2, 40000 Čakovec</item>
      <item>Županijsko državno odvjetništvo</item>
      <item>Porezna uprava - Ispostava Čakovec, O. Keršovanija 11, 40000 Čakovec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Sandra Sabol, OIB 00742721542, Otokara Keršovanija 2, 40000 Čakovec</item>
      <item>Željko Vrbanec, OIB 01086113349, Otokara Keršovanija 2, 40000 Čakovec</item>
      <item>Županijsko državno odvjetništvo</item>
      <item>Porezna uprava - Ispostava Čakovec, O. Keršovanija 11, 40000 Čakovec</item>
    </izvorni_sadrzaj>
    <derivirana_varijabla naziv="DomainObject.Predmet.OstaliListFormatedWithAdressOIB_1">
      <item>E-oglasna ploča</item>
      <item>Sudski registar, Trgovački sud u Varaždinu</item>
      <item>Sandra Sabol, OIB 00742721542, Otokara Keršovanija 2, 40000 Čakovec</item>
      <item>Željko Vrbanec, OIB 01086113349, Otokara Keršovanija 2, 40000 Čakovec</item>
      <item>Županijsko državno odvjetništvo</item>
      <item>Porezna uprava - Ispostava Čakovec, O. Keršovanija 11, 40000 Čakovec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Sandra Sabol</item>
      <item>Željko Vrbanec</item>
      <item>Županijsko državno odvjetništvo</item>
      <item>Porezna uprava - Ispostava Čakovec</item>
    </izvorni_sadrzaj>
    <derivirana_varijabla naziv="DomainObject.Predmet.OstaliListNazivFormated_1">
      <item>E-oglasna ploča</item>
      <item>Sudski registar, Trgovački sud u Varaždinu</item>
      <item>Sandra Sabol</item>
      <item>Željko Vrbanec</item>
      <item>Županijsko državno odvjetništvo</item>
      <item>Porezna uprava - Ispostava Čakovec</item>
    </derivirana_varijabla>
  </DomainObject.Predmet.OstaliListNazivFormated>
  <DomainObject.Predmet.OstaliListNazivFormatedOIB>
    <izvorni_sadrzaj>
      <item>E-oglasna ploča</item>
      <item>Sudski registar, Trgovački sud u Varaždinu</item>
      <item>Sandra Sabol, OIB 00742721542</item>
      <item>Željko Vrbanec, OIB 01086113349</item>
      <item>Županijsko državno odvjetništvo</item>
      <item>Porezna uprava - Ispostava Čakovec</item>
    </izvorni_sadrzaj>
    <derivirana_varijabla naziv="DomainObject.Predmet.OstaliListNazivFormatedOIB_1">
      <item>E-oglasna ploča</item>
      <item>Sudski registar, Trgovački sud u Varaždinu</item>
      <item>Sandra Sabol, OIB 00742721542</item>
      <item>Željko Vrbanec, OIB 01086113349</item>
      <item>Županijsko državno odvjetništvo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PLUMERIA društvo s ograničenom odgovornošću za trgovinu,ugostiteljstvo,proizvodnju i usluge</izvorni_sadrzaj>
    <derivirana_varijabla naziv="DomainObject.Predmet.ProtustrankaIDrugi_1">PLUMERIA društvo s ograničenom odgovornošću za trgovinu,ugostiteljstvo,proizvodnju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PLUMERIA društvo s ograničenom odgovornošću za trgovinu,ugostiteljstvo,proizvodnju i usluge, OIB 43628155815, Josipa Bedekovića 18, 40000 Čakovec</izvorni_sadrzaj>
    <derivirana_varijabla naziv="DomainObject.Predmet.ProtustrankaIDrugiAdressOIB_1">PLUMERIA društvo s ograničenom odgovornošću za trgovinu,ugostiteljstvo,proizvodnju i usluge, OIB 43628155815, Josipa Bedekovića 18,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E-oglasna ploča</item>
      <item>Sudski registar, Trgovački sud u Varaždinu</item>
      <item>PLUMERIA društvo s ograničenom odgovornošću za trgovinu,ugostiteljstvo,proizvodnju i usluge</item>
      <item>Sandra Sabol</item>
      <item>Željko Vrbanec</item>
      <item>Županijsko državno odvjetništvo</item>
      <item>Porezna uprava - Ispostava Čakovec</item>
    </izvorni_sadrzaj>
    <derivirana_varijabla naziv="DomainObject.Predmet.SudioniciListNaziv_1">
      <item>Financijska agencija</item>
      <item>E-oglasna ploča</item>
      <item>Sudski registar, Trgovački sud u Varaždinu</item>
      <item>PLUMERIA društvo s ograničenom odgovornošću za trgovinu,ugostiteljstvo,proizvodnju i usluge</item>
      <item>Sandra Sabol</item>
      <item>Željko Vrbanec</item>
      <item>Županijsko državno odvjetništvo</item>
      <item>Porezna uprava - Ispostava Čakovec</item>
    </derivirana_varijabla>
  </DomainObject.Predmet.SudioniciListNaziv>
  <DomainObject.Predmet.SudioniciListAdressOIB>
    <izvorni_sadrzaj>
      <item>Financijska agencija, OIB 85821130368, A. Cesarca 2,42000 Varaždin</item>
      <item>E-oglasna ploča</item>
      <item>Sudski registar, Trgovački sud u Varaždinu</item>
      <item>PLUMERIA društvo s ograničenom odgovornošću za trgovinu,ugostiteljstvo,proizvodnju i usluge, OIB 43628155815, Josipa Bedekovića 18,40000 Čakovec</item>
      <item>Sandra Sabol, OIB 00742721542, Otokara Keršovanija 2,40000 Čakovec</item>
      <item>Željko Vrbanec, OIB 01086113349, Otokara Keršovanija 2,40000 Čakovec</item>
      <item>Županijsko državno odvjetništvo</item>
      <item>Porezna uprava - Ispostava Čakovec, O. Keršovanija 11,40000 Čakovec</item>
    </izvorni_sadrzaj>
    <derivirana_varijabla naziv="DomainObject.Predmet.SudioniciListAdressOIB_1">
      <item>Financijska agencija, OIB 85821130368, A. Cesarca 2,42000 Varaždin</item>
      <item>E-oglasna ploča</item>
      <item>Sudski registar, Trgovački sud u Varaždinu</item>
      <item>PLUMERIA društvo s ograničenom odgovornošću za trgovinu,ugostiteljstvo,proizvodnju i usluge, OIB 43628155815, Josipa Bedekovića 18,40000 Čakovec</item>
      <item>Sandra Sabol, OIB 00742721542, Otokara Keršovanija 2,40000 Čakovec</item>
      <item>Željko Vrbanec, OIB 01086113349, Otokara Keršovanija 2,40000 Čakovec</item>
      <item>Županijsko državno odvjetništvo</item>
      <item>Porezna uprava -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null</item>
      <item>, OIB 43628155815</item>
      <item>, OIB 00742721542</item>
      <item>, OIB 01086113349</item>
      <item>, OIB null</item>
      <item>, OIB null</item>
    </izvorni_sadrzaj>
    <derivirana_varijabla naziv="DomainObject.Predmet.SudioniciListNazivOIB_1">
      <item>, OIB 85821130368</item>
      <item>, OIB null</item>
      <item>, OIB null</item>
      <item>, OIB 43628155815</item>
      <item>, OIB 00742721542</item>
      <item>, OIB 01086113349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509</properties:Words>
  <properties:Characters>2771</properties:Characters>
  <properties:Lines>86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2016-01-25T09:08:00Z</dcterms:created>
  <dc:creator>Ljubica Makovec</dc:creator>
  <cp:lastModifiedBy>Nevenka Vuković</cp:lastModifiedBy>
  <cp:lastPrinted>2016-01-22T09:33:00Z</cp:lastPrinted>
  <dcterms:modified xmlns:xsi="http://www.w3.org/2001/XMLSchema-instance" xsi:type="dcterms:W3CDTF">2016-01-25T09:13:00Z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