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5b0f" w14:paraId="ee85b0f" w:rsidRDefault="00680B57" w:rsidP="00680B57" w:rsidR="00680B57" w:rsidRPr="00EA779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E P U B L I K A   H R V A T S K A</w:t>
      </w:r>
    </w:p>
    <w:p w:rsidRDefault="00680B57" w:rsidP="00680B57" w:rsidR="00680B57" w:rsidRPr="00EA7793">
      <w:pPr>
        <w:pStyle w:val="Naslov1"/>
        <w:rPr>
          <w:sz w:val="22"/>
          <w:szCs w:val="22"/>
        </w:rPr>
      </w:pPr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J E Š E N J 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A779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A779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A45A12" w:rsidRPr="00EA7793">
        <w:rPr>
          <w:rFonts w:hAnsi="Times New Roman" w:ascii="Times New Roman"/>
          <w:sz w:val="22"/>
          <w:szCs w:val="22"/>
          <w:lang w:val="hr-HR"/>
        </w:rPr>
        <w:t>KO AGRARIA d.o.o., Ulica 50  39, 20260 Korčula, OIB: 54848259173</w:t>
      </w:r>
      <w:r w:rsidR="00490455" w:rsidRPr="00EA7793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  <w:r w:rsidRPr="00EA7793">
        <w:rPr>
          <w:b/>
          <w:sz w:val="22"/>
          <w:szCs w:val="22"/>
        </w:rPr>
        <w:t>r i j e š i o    j e</w:t>
      </w: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KO AGRARIA d.o.o., Ulica 50  39, 20260 Korčula, OIB: 54848259173</w:t>
      </w:r>
      <w:r w:rsidRPr="00EA7793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EA7793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KO AGRARIA d.o.o., Ulica 50  39, 20260 Korčula, OIB: 54848259173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rovnik je podnijela ovom sudu 2. veljače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EA7793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 xml:space="preserve"> u neprekinutom razdoblju od 300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a u ukupnom iznosu od 84.826,33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EA7793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AD38C9" w:rsidRPr="00EA7793">
        <w:rPr>
          <w:rFonts w:hAnsi="Times New Roman" w:ascii="Times New Roman"/>
          <w:sz w:val="22"/>
          <w:szCs w:val="22"/>
          <w:lang w:val="hr-HR"/>
        </w:rPr>
        <w:t xml:space="preserve">Splitske banke 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>d.d.</w:t>
      </w:r>
      <w:r w:rsidRPr="00EA7793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 xml:space="preserve"> od 2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>. veljače 2016.g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>. (l.s. 8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 xml:space="preserve">vozilo marke </w:t>
      </w:r>
      <w:r w:rsidR="0019717F" w:rsidRPr="00EA7793">
        <w:rPr>
          <w:rFonts w:hAnsi="Times New Roman" w:ascii="Times New Roman"/>
          <w:sz w:val="22"/>
          <w:szCs w:val="22"/>
          <w:lang w:val="hr-HR"/>
        </w:rPr>
        <w:t xml:space="preserve">KIA S/C TCIK 2500, 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>200</w:t>
      </w:r>
      <w:r w:rsidR="0019717F" w:rsidRPr="00EA7793">
        <w:rPr>
          <w:rFonts w:hAnsi="Times New Roman" w:ascii="Times New Roman"/>
          <w:sz w:val="22"/>
          <w:szCs w:val="22"/>
          <w:lang w:val="hr-HR"/>
        </w:rPr>
        <w:t>5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., čija vrijednost bi prema sada dostupnim podacima bila dovoljna za namirenje osnovnih troškova postupka. </w:t>
      </w:r>
      <w:r w:rsidR="00A86935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EA779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77E6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dužniku, 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</w:t>
      </w:r>
      <w:r w:rsidR="00AD38C9" w:rsidRPr="00EA7793">
        <w:rPr>
          <w:sz w:val="22"/>
          <w:szCs w:val="22"/>
        </w:rPr>
        <w:t xml:space="preserve">Splitska banka </w:t>
      </w:r>
      <w:r w:rsidRPr="00EA7793">
        <w:rPr>
          <w:sz w:val="22"/>
          <w:szCs w:val="22"/>
        </w:rPr>
        <w:t>d.d.,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m</w:t>
      </w:r>
      <w:r w:rsidR="006B02D6" w:rsidRPr="00EA7793">
        <w:rPr>
          <w:sz w:val="22"/>
          <w:szCs w:val="22"/>
        </w:rPr>
        <w:t>režna stranica e oglasna ploča.</w:t>
      </w:r>
    </w:p>
    <w:p w:rsidRDefault="00182088" w:rsidP="00680B57" w:rsidR="00182088" w:rsidRPr="00EA779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A77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0B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45A12">
      <w:rPr>
        <w:rFonts w:hAnsi="Times New Roman" w:ascii="Times New Roman"/>
        <w:b/>
        <w:sz w:val="22"/>
        <w:szCs w:val="22"/>
        <w:lang w:val="hr-HR"/>
      </w:rPr>
      <w:t>343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45A12">
      <w:rPr>
        <w:rFonts w:hAnsi="Times New Roman" w:ascii="Times New Roman"/>
        <w:b/>
        <w:sz w:val="22"/>
        <w:szCs w:val="22"/>
        <w:lang w:val="hr-HR"/>
      </w:rPr>
      <w:t>343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35739"/>
    <w:rsid w:val="003559B3"/>
    <w:rsid w:val="00366400"/>
    <w:rsid w:val="00367BDF"/>
    <w:rsid w:val="003815AE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C0B92"/>
    <w:rsid w:val="00AD38C9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37D4C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0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9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0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9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 AGRARIA  društvo s ograničenom odgovornošću za trgovinu</izvorni_sadrzaj>
    <derivirana_varijabla naziv="DomainObject.Predmet.ProtustrankaFormated_1">  KO AGRARIA  društvo s ograničenom odgovornošću za trgovinu</derivirana_varijabla>
  </DomainObject.Predmet.ProtustrankaFormated>
  <DomainObject.Predmet.ProtustrankaFormatedOIB>
    <izvorni_sadrzaj>  KO AGRARIA  društvo s ograničenom odgovornošću za trgovinu, OIB 54848259173</izvorni_sadrzaj>
    <derivirana_varijabla naziv="DomainObject.Predmet.ProtustrankaFormatedOIB_1">  KO AGRARIA  društvo s ograničenom odgovornošću za trgovinu, OIB 54848259173</derivirana_varijabla>
  </DomainObject.Predmet.ProtustrankaFormatedOIB>
  <DomainObject.Predmet.ProtustrankaFormatedWithAdress>
    <izvorni_sadrzaj> KO AGRARIA  društvo s ograničenom odgovornošću za trgovinu, ulica 50 39, 20260 Korčula</izvorni_sadrzaj>
    <derivirana_varijabla naziv="DomainObject.Predmet.ProtustrankaFormatedWithAdress_1"> KO AGRARIA  društvo s ograničenom odgovornošću za trgovinu, ulica 50 39, 20260 Korčula</derivirana_varijabla>
  </DomainObject.Predmet.ProtustrankaFormatedWithAdress>
  <DomainObject.Predmet.ProtustrankaFormatedWithAdressOIB>
    <izvorni_sadrzaj> KO AGRARIA  društvo s ograničenom odgovornošću za trgovinu, OIB 54848259173, ulica 50 39, 20260 Korčula</izvorni_sadrzaj>
    <derivirana_varijabla naziv="DomainObject.Predmet.ProtustrankaFormatedWithAdressOIB_1"> KO AGRARIA  društvo s ograničenom odgovornošću za trgovinu, OIB 54848259173, ulica 50 39, 20260 Korčula</derivirana_varijabla>
  </DomainObject.Predmet.ProtustrankaFormatedWithAdressOIB>
  <DomainObject.Predmet.ProtustrankaWithAdress>
    <izvorni_sadrzaj>KO AGRARIA  društvo s ograničenom odgovornošću za trgovinu ulica 50 39, 20260 Korčula</izvorni_sadrzaj>
    <derivirana_varijabla naziv="DomainObject.Predmet.ProtustrankaWithAdress_1">KO AGRARIA  društvo s ograničenom odgovornošću za trgovinu ulica 50 39, 20260 Korčula</derivirana_varijabla>
  </DomainObject.Predmet.ProtustrankaWithAdress>
  <DomainObject.Predmet.ProtustrankaWithAdressOIB>
    <izvorni_sadrzaj>KO AGRARIA  društvo s ograničenom odgovornošću za trgovinu, OIB 54848259173, ulica 50 39, 20260 Korčula</izvorni_sadrzaj>
    <derivirana_varijabla naziv="DomainObject.Predmet.ProtustrankaWithAdressOIB_1">KO AGRARIA  društvo s ograničenom odgovornošću za trgovinu, OIB 54848259173, ulica 50 39, 20260 Korčula</derivirana_varijabla>
  </DomainObject.Predmet.ProtustrankaWithAdressOIB>
  <DomainObject.Predmet.ProtustrankaNazivFormated>
    <izvorni_sadrzaj>KO AGRARIA  društvo s ograničenom odgovornošću za trgovinu</izvorni_sadrzaj>
    <derivirana_varijabla naziv="DomainObject.Predmet.ProtustrankaNazivFormated_1">KO AGRARIA  društvo s ograničenom odgovornošću za trgovinu</derivirana_varijabla>
  </DomainObject.Predmet.ProtustrankaNazivFormated>
  <DomainObject.Predmet.ProtustrankaNazivFormatedOIB>
    <izvorni_sadrzaj>KO AGRARIA  društvo s ograničenom odgovornošću za trgovinu, OIB 54848259173</izvorni_sadrzaj>
    <derivirana_varijabla naziv="DomainObject.Predmet.ProtustrankaNazivFormatedOIB_1">KO AGRARIA  društvo s ograničenom odgovornošću za trgovinu, OIB 54848259173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84826.33</izvorni_sadrzaj>
    <derivirana_varijabla naziv="DomainObject.Predmet.TrenutnaVrijednost_1">84826.33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 AGRARIA  društvo s ograničenom odgovornošću za trgovinu</item>
    </izvorni_sadrzaj>
    <derivirana_varijabla naziv="DomainObject.Predmet.ProtuStrankaListFormated_1">
      <item>KO AGRARIA  društvo s ograničenom odgovornošću za trgovinu</item>
    </derivirana_varijabla>
  </DomainObject.Predmet.ProtuStrankaListFormated>
  <DomainObject.Predmet.ProtuStrankaListFormatedOIB>
    <izvorni_sadrzaj>
      <item>KO AGRARIA  društvo s ograničenom odgovornošću za trgovinu, OIB 54848259173</item>
    </izvorni_sadrzaj>
    <derivirana_varijabla naziv="DomainObject.Predmet.ProtuStrankaListFormatedOIB_1">
      <item>KO AGRARIA  društvo s ograničenom odgovornošću za trgovinu, OIB 54848259173</item>
    </derivirana_varijabla>
  </DomainObject.Predmet.ProtuStrankaListFormatedOIB>
  <DomainObject.Predmet.ProtuStrankaListFormatedWithAdress>
    <izvorni_sadrzaj>
      <item>KO AGRARIA  društvo s ograničenom odgovornošću za trgovinu, ulica 50 39, 20260 Korčula</item>
    </izvorni_sadrzaj>
    <derivirana_varijabla naziv="DomainObject.Predmet.ProtuStrankaListFormatedWithAdress_1">
      <item>KO AGRARIA  društvo s ograničenom odgovornošću za trgovinu, ulica 50 39, 20260 Korčula</item>
    </derivirana_varijabla>
  </DomainObject.Predmet.ProtuStrankaListFormatedWithAdress>
  <DomainObject.Predmet.ProtuStrankaListFormatedWithAdressOIB>
    <izvorni_sadrzaj>
      <item>KO AGRARIA  društvo s ograničenom odgovornošću za trgovinu, OIB 54848259173, ulica 50 39, 20260 Korčula</item>
    </izvorni_sadrzaj>
    <derivirana_varijabla naziv="DomainObject.Predmet.ProtuStrankaListFormatedWithAdressOIB_1">
      <item>KO AGRARIA  društvo s ograničenom odgovornošću za trgovinu, OIB 54848259173, ulica 50 39, 20260 Korčula</item>
    </derivirana_varijabla>
  </DomainObject.Predmet.ProtuStrankaListFormatedWithAdressOIB>
  <DomainObject.Predmet.ProtuStrankaListNazivFormated>
    <izvorni_sadrzaj>
      <item>KO AGRARIA  društvo s ograničenom odgovornošću za trgovinu</item>
    </izvorni_sadrzaj>
    <derivirana_varijabla naziv="DomainObject.Predmet.ProtuStrankaListNazivFormated_1">
      <item>KO AGRARIA  društvo s ograničenom odgovornošću za trgovinu</item>
    </derivirana_varijabla>
  </DomainObject.Predmet.ProtuStrankaListNazivFormated>
  <DomainObject.Predmet.ProtuStrankaListNazivFormatedOIB>
    <izvorni_sadrzaj>
      <item>KO AGRARIA  društvo s ograničenom odgovornošću za trgovinu, OIB 54848259173</item>
    </izvorni_sadrzaj>
    <derivirana_varijabla naziv="DomainObject.Predmet.ProtuStrankaListNazivFormatedOIB_1">
      <item>KO AGRARIA  društvo s ograničenom odgovornošću za trgovinu, OIB 54848259173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 AGRARIA  društvo s ograničenom odgovornošću za trgovinu</izvorni_sadrzaj>
    <derivirana_varijabla naziv="DomainObject.Predmet.ProtustrankaIDrugi_1">KO AGRARIA 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 AGRARIA  društvo s ograničenom odgovornošću za trgovinu, OIB 54848259173, ulica 50 39, 20260 Korčula</izvorni_sadrzaj>
    <derivirana_varijabla naziv="DomainObject.Predmet.ProtustrankaIDrugiAdressOIB_1">KO AGRARIA  društvo s ograničenom odgovornošću za trgovinu, OIB 54848259173, ulica 50 39,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 AGRARIA  društvo s ograničenom odgovornošću za trgovinu</item>
    </izvorni_sadrzaj>
    <derivirana_varijabla naziv="DomainObject.Predmet.SudioniciListNaziv_1">
      <item>FINA, RC Split, Podružnica Dubrovnik</item>
      <item>KO AGRARIA 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KO AGRARIA  društvo s ograničenom odgovornošću za trgovinu, OIB 54848259173, ulica 50 39,20260 Korčula</item>
    </izvorni_sadrzaj>
    <derivirana_varijabla naziv="DomainObject.Predmet.SudioniciListAdressOIB_1">
      <item>FINA, RC Split, Podružnica Dubrovnik, OIB 85821130368, Vukovarska 2,20000 Dubrovnik</item>
      <item>KO AGRARIA  društvo s ograničenom odgovornošću za trgovinu, OIB 54848259173, ulica 50 39,20260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54848259173</item>
    </izvorni_sadrzaj>
    <derivirana_varijabla naziv="DomainObject.Predmet.SudioniciListNazivOIB_1">
      <item>, OIB 85821130368</item>
      <item>, OIB 54848259173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A599A-F0CA-4A17-AC95-2AAACFC77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538</properties:Words>
  <properties:Characters>2950</properties:Characters>
  <properties:Lines>79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2016-09-23T10:27:00Z</dcterms:created>
  <dc:creator>Sudsko vijeæe</dc:creator>
  <cp:lastModifiedBy>Anka Muhoberac</cp:lastModifiedBy>
  <cp:lastPrinted>2016-09-23T10:34:00Z</cp:lastPrinted>
  <dcterms:modified xmlns:xsi="http://www.w3.org/2001/XMLSchema-instance" xsi:type="dcterms:W3CDTF">2016-09-23T10:37:00Z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