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9a51" w14:paraId="72e9a5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3C4DED">
        <w:t>6</w:t>
      </w:r>
      <w:r w:rsidR="004C60D5">
        <w:t>559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3C4DED">
        <w:t>6</w:t>
      </w:r>
      <w:r w:rsidR="004C60D5">
        <w:t>5</w:t>
      </w:r>
      <w:r w:rsidR="00FD2837">
        <w:t>59</w:t>
      </w:r>
      <w:r w:rsidR="0077391F">
        <w:t>/</w:t>
      </w:r>
      <w:r w:rsidR="00FD2837">
        <w:t>2015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BF4BD3" w:rsidR="00BF4BD3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4C60D5">
        <w:t xml:space="preserve">BB prijevod </w:t>
      </w:r>
      <w:r w:rsidR="004C60D5" w:rsidRPr="00CB1F3F">
        <w:t>d.o.o., OIB:</w:t>
      </w:r>
      <w:r w:rsidR="004C60D5">
        <w:t xml:space="preserve"> 32457493241</w:t>
      </w:r>
      <w:r w:rsidR="004C60D5" w:rsidRPr="00CB1F3F">
        <w:t xml:space="preserve">, </w:t>
      </w:r>
      <w:r w:rsidR="004C60D5">
        <w:t>Zagreb</w:t>
      </w:r>
      <w:r w:rsidR="004C60D5" w:rsidRPr="00CB1F3F">
        <w:t xml:space="preserve">, </w:t>
      </w:r>
      <w:r w:rsidR="004C60D5">
        <w:t>Zagorska 46</w:t>
      </w:r>
      <w:r w:rsidR="000F4437">
        <w:t>.</w:t>
      </w:r>
    </w:p>
    <w:p w:rsidRDefault="000F4437" w:rsidP="000F4437" w:rsidR="000F4437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4C60D5">
        <w:t>1.673,56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263" w:rsidR="00CD2263">
      <w:r>
        <w:separator/>
      </w:r>
    </w:p>
  </w:endnote>
  <w:endnote w:id="0" w:type="continuationSeparator">
    <w:p w:rsidRDefault="00CD2263" w:rsidR="00CD2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263" w:rsidR="00CD2263">
      <w:r>
        <w:separator/>
      </w:r>
    </w:p>
  </w:footnote>
  <w:footnote w:id="0" w:type="continuationSeparator">
    <w:p w:rsidRDefault="00CD2263" w:rsidR="00CD2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0F4437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2C0CF9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3446F"/>
    <w:rsid w:val="0054333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7E58F4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D2263"/>
    <w:rsid w:val="00CE7362"/>
    <w:rsid w:val="00D01B78"/>
    <w:rsid w:val="00D33F5D"/>
    <w:rsid w:val="00D5313F"/>
    <w:rsid w:val="00D66226"/>
    <w:rsid w:val="00E0602A"/>
    <w:rsid w:val="00E73688"/>
    <w:rsid w:val="00EC3302"/>
    <w:rsid w:val="00ED6AA8"/>
    <w:rsid w:val="00F034D3"/>
    <w:rsid w:val="00F17609"/>
    <w:rsid w:val="00F25D92"/>
    <w:rsid w:val="00F67CFD"/>
    <w:rsid w:val="00F72344"/>
    <w:rsid w:val="00F8310C"/>
    <w:rsid w:val="00FD2837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6559</izvorni_sadrzaj>
    <derivirana_varijabla naziv="DomainObject.Predmet.Broj_1">6559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St-6559/2015</izvorni_sadrzaj>
    <derivirana_varijabla naziv="DomainObject.Predmet.OznakaBroj_1">St-6559/2015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prijevod d.o.o. zastupanog po punomoćniku Jelena Bošnjak</izvorni_sadrzaj>
    <derivirana_varijabla naziv="DomainObject.Predmet.ProtustrankaFormated_1">  BB prijevod d.o.o. zastupanog po punomoćniku Jelena Bošnjak</derivirana_varijabla>
  </DomainObject.Predmet.ProtustrankaFormated>
  <DomainObject.Predmet.ProtustrankaFormatedOIB>
    <izvorni_sadrzaj>  BB prijevod d.o.o., OIB 32457493241 zastupanog po punomoćniku Jelena Bošnjak</izvorni_sadrzaj>
    <derivirana_varijabla naziv="DomainObject.Predmet.ProtustrankaFormatedOIB_1">  BB prijevod d.o.o., OIB 32457493241 zastupanog po punomoćniku Jelena Bošnjak</derivirana_varijabla>
  </DomainObject.Predmet.ProtustrankaFormatedOIB>
  <DomainObject.Predmet.ProtustrankaFormatedWithAdress>
    <izvorni_sadrzaj> BB prijevod d.o.o., Zagorska 46, 10000 Zagreb zastupanog po punomoćniku Jelena Bošnjak</izvorni_sadrzaj>
    <derivirana_varijabla naziv="DomainObject.Predmet.ProtustrankaFormatedWithAdress_1"> BB prijevod d.o.o., Zagorska 46, 10000 Zagreb zastupanog po punomoćniku Jelena Bošnjak</derivirana_varijabla>
  </DomainObject.Predmet.ProtustrankaFormatedWithAdress>
  <DomainObject.Predmet.ProtustrankaFormatedWithAdressOIB>
    <izvorni_sadrzaj> BB prijevod d.o.o., OIB 32457493241, Zagorska 46, 10000 Zagreb zastupanog po punomoćniku Jelena Bošnjak</izvorni_sadrzaj>
    <derivirana_varijabla naziv="DomainObject.Predmet.ProtustrankaFormatedWithAdressOIB_1"> BB prijevod d.o.o., OIB 32457493241, Zagorska 46, 10000 Zagreb zastupanog po punomoćniku Jelena Bošnjak</derivirana_varijabla>
  </DomainObject.Predmet.ProtustrankaFormatedWithAdressOIB>
  <DomainObject.Predmet.ProtustrankaWithAdress>
    <izvorni_sadrzaj>BB prijevod d.o.o. Zagorska 46, 10000 Zagreb</izvorni_sadrzaj>
    <derivirana_varijabla naziv="DomainObject.Predmet.ProtustrankaWithAdress_1">BB prijevod d.o.o. Zagorska 46, 10000 Zagreb</derivirana_varijabla>
  </DomainObject.Predmet.ProtustrankaWithAdress>
  <DomainObject.Predmet.ProtustrankaWithAdressOIB>
    <izvorni_sadrzaj>BB prijevod d.o.o., OIB 32457493241, Zagorska 46, 10000 Zagreb</izvorni_sadrzaj>
    <derivirana_varijabla naziv="DomainObject.Predmet.ProtustrankaWithAdressOIB_1">BB prijevod d.o.o., OIB 32457493241, Zagorska 46, 10000 Zagreb</derivirana_varijabla>
  </DomainObject.Predmet.ProtustrankaWithAdressOIB>
  <DomainObject.Predmet.ProtustrankaNazivFormated>
    <izvorni_sadrzaj>BB prijevod d.o.o.</izvorni_sadrzaj>
    <derivirana_varijabla naziv="DomainObject.Predmet.ProtustrankaNazivFormated_1">BB prijevod d.o.o.</derivirana_varijabla>
  </DomainObject.Predmet.ProtustrankaNazivFormated>
  <DomainObject.Predmet.ProtustrankaNazivFormatedOIB>
    <izvorni_sadrzaj>BB prijevod d.o.o., OIB 32457493241</izvorni_sadrzaj>
    <derivirana_varijabla naziv="DomainObject.Predmet.ProtustrankaNazivFormatedOIB_1">BB prijevod d.o.o., OIB 32457493241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BB prijevod d.o.o. zastupanog po punomoćniku Jelena Bošnjak</item>
    </izvorni_sadrzaj>
    <derivirana_varijabla naziv="DomainObject.Predmet.ProtuStrankaListFormated_1">
      <item>BB prijevod d.o.o. zastupanog po punomoćniku Jelena Bošnjak</item>
    </derivirana_varijabla>
  </DomainObject.Predmet.ProtuStrankaListFormated>
  <DomainObject.Predmet.ProtuStrankaListFormatedOIB>
    <izvorni_sadrzaj>
      <item>BB prijevod d.o.o., OIB 32457493241 zastupanog po punomoćniku Jelena Bošnjak</item>
    </izvorni_sadrzaj>
    <derivirana_varijabla naziv="DomainObject.Predmet.ProtuStrankaListFormatedOIB_1">
      <item>BB prijevod d.o.o., OIB 32457493241 zastupanog po punomoćniku Jelena Bošnjak</item>
    </derivirana_varijabla>
  </DomainObject.Predmet.ProtuStrankaListFormatedOIB>
  <DomainObject.Predmet.ProtuStrankaListFormatedWithAdress>
    <izvorni_sadrzaj>
      <item>BB prijevod d.o.o., Zagorska 46, 10000 Zagreb zastupanog po punomoćniku Jelena Bošnjak</item>
    </izvorni_sadrzaj>
    <derivirana_varijabla naziv="DomainObject.Predmet.ProtuStrankaListFormatedWithAdress_1">
      <item>BB prijevod d.o.o., Zagorska 46, 10000 Zagreb zastupanog po punomoćniku Jelena Bošnjak</item>
    </derivirana_varijabla>
  </DomainObject.Predmet.ProtuStrankaListFormatedWithAdress>
  <DomainObject.Predmet.ProtuStrankaListFormatedWithAdressOIB>
    <izvorni_sadrzaj>
      <item>BB prijevod d.o.o., OIB 32457493241, Zagorska 46, 10000 Zagreb zastupanog po punomoćniku Jelena Bošnjak</item>
    </izvorni_sadrzaj>
    <derivirana_varijabla naziv="DomainObject.Predmet.ProtuStrankaListFormatedWithAdressOIB_1">
      <item>BB prijevod d.o.o., OIB 32457493241, Zagorska 46, 10000 Zagreb zastupanog po punomoćniku Jelena Bošnjak</item>
    </derivirana_varijabla>
  </DomainObject.Predmet.ProtuStrankaListFormatedWithAdressOIB>
  <DomainObject.Predmet.ProtuStrankaListNazivFormated>
    <izvorni_sadrzaj>
      <item>BB prijevod d.o.o.</item>
    </izvorni_sadrzaj>
    <derivirana_varijabla naziv="DomainObject.Predmet.ProtuStrankaListNazivFormated_1">
      <item>BB prijevod d.o.o.</item>
    </derivirana_varijabla>
  </DomainObject.Predmet.ProtuStrankaListNazivFormated>
  <DomainObject.Predmet.ProtuStrankaListNazivFormatedOIB>
    <izvorni_sadrzaj>
      <item>BB prijevod d.o.o., OIB 32457493241</item>
    </izvorni_sadrzaj>
    <derivirana_varijabla naziv="DomainObject.Predmet.ProtuStrankaListNazivFormatedOIB_1">
      <item>BB prijevod d.o.o., OIB 32457493241</item>
    </derivirana_varijabla>
  </DomainObject.Predmet.ProtuStrankaListNazivFormatedOIB>
  <DomainObject.Predmet.OstaliListFormated>
    <izvorni_sadrzaj>
      <item>Jelena Bošnjak punomoćnik sudionika u postupku BB prijevod d.o.o.</item>
    </izvorni_sadrzaj>
    <derivirana_varijabla naziv="DomainObject.Predmet.OstaliListFormated_1">
      <item>Jelena Bošnjak punomoćnik sudionika u postupku BB prijevod d.o.o.</item>
    </derivirana_varijabla>
  </DomainObject.Predmet.OstaliListFormated>
  <DomainObject.Predmet.OstaliListFormatedOIB>
    <izvorni_sadrzaj>
      <item>Jelena Bošnjak, OIB 71956521716 punomoćnik sudionika u postupku BB prijevod d.o.o.</item>
    </izvorni_sadrzaj>
    <derivirana_varijabla naziv="DomainObject.Predmet.OstaliListFormatedOIB_1">
      <item>Jelena Bošnjak, OIB 71956521716 punomoćnik sudionika u postupku BB prijevod d.o.o.</item>
    </derivirana_varijabla>
  </DomainObject.Predmet.OstaliListFormatedOIB>
  <DomainObject.Predmet.OstaliListFormatedWithAdress>
    <izvorni_sadrzaj>
      <item>Jelena Bošnjak, Ulica Slobode 36, 21000 Split punomoćnik sudionika u postupku BB prijevod d.o.o.</item>
    </izvorni_sadrzaj>
    <derivirana_varijabla naziv="DomainObject.Predmet.OstaliListFormatedWithAdress_1">
      <item>Jelena Bošnjak, Ulica Slobode 36, 21000 Split punomoćnik sudionika u postupku BB prijevod d.o.o.</item>
    </derivirana_varijabla>
  </DomainObject.Predmet.OstaliListFormatedWithAdress>
  <DomainObject.Predmet.OstaliListFormatedWithAdressOIB>
    <izvorni_sadrzaj>
      <item>Jelena Bošnjak, OIB 71956521716, Ulica Slobode 36, 21000 Split punomoćnik sudionika u postupku BB prijevod d.o.o.</item>
    </izvorni_sadrzaj>
    <derivirana_varijabla naziv="DomainObject.Predmet.OstaliListFormatedWithAdressOIB_1">
      <item>Jelena Bošnjak, OIB 71956521716, Ulica Slobode 36, 21000 Split punomoćnik sudionika u postupku BB prijevod d.o.o.</item>
    </derivirana_varijabla>
  </DomainObject.Predmet.OstaliListFormatedWithAdressOIB>
  <DomainObject.Predmet.OstaliListNazivFormated>
    <izvorni_sadrzaj>
      <item>Jelena Bošnjak</item>
    </izvorni_sadrzaj>
    <derivirana_varijabla naziv="DomainObject.Predmet.OstaliListNazivFormated_1">
      <item>Jelena Bošnjak</item>
    </derivirana_varijabla>
  </DomainObject.Predmet.OstaliListNazivFormated>
  <DomainObject.Predmet.OstaliListNazivFormatedOIB>
    <izvorni_sadrzaj>
      <item>Jelena Bošnjak, OIB 71956521716</item>
    </izvorni_sadrzaj>
    <derivirana_varijabla naziv="DomainObject.Predmet.OstaliListNazivFormatedOIB_1">
      <item>Jelena Bošnjak, OIB 71956521716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BB prijevod d.o.o.</izvorni_sadrzaj>
    <derivirana_varijabla naziv="DomainObject.Predmet.ProtustrankaIDrugi_1">BB prijevod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BB prijevod d.o.o., OIB 32457493241, Zagorska 46, 10000 Zagreb</izvorni_sadrzaj>
    <derivirana_varijabla naziv="DomainObject.Predmet.ProtustrankaIDrugiAdressOIB_1">BB prijevod d.o.o., OIB 32457493241, Zagorska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BB prijevod d.o.o.</item>
      <item>Jelena Bošnjak</item>
    </izvorni_sadrzaj>
    <derivirana_varijabla naziv="DomainObject.Predmet.SudioniciListNaziv_1">
      <item>FINA Regionalni centar Zagreb</item>
      <item>BB prijevod d.o.o.</item>
      <item>Jelena Bošnjak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BB prijevod d.o.o., OIB 32457493241, Zagorska 46,10000 Zagreb</item>
      <item>Jelena Bošnjak, OIB 71956521716, Ulica Slobode 36,21000 Split</item>
    </izvorni_sadrzaj>
    <derivirana_varijabla naziv="DomainObject.Predmet.SudioniciListAdressOIB_1">
      <item>FINA Regionalni centar Zagreb, OIB 85821130368, Trg svibanjskih žrtava 1995. br.1,10000 Zagreb</item>
      <item>BB prijevod d.o.o., OIB 32457493241, Zagorska 46,10000 Zagreb</item>
      <item>Jelena Bošnjak, OIB 71956521716, Ulica Slobode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32457493241</item>
      <item>, OIB 71956521716</item>
    </izvorni_sadrzaj>
    <derivirana_varijabla naziv="DomainObject.Predmet.SudioniciListNazivOIB_1">
      <item>, OIB 85821130368</item>
      <item>, OIB 32457493241</item>
      <item>, OIB 71956521716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1276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2016-01-19T07:40:00Z</dcterms:created>
  <dc:creator>ilukac</dc:creator>
  <cp:lastModifiedBy>dvorana100</cp:lastModifiedBy>
  <cp:lastPrinted>2016-01-11T14:16:00Z</cp:lastPrinted>
  <dcterms:modified xmlns:xsi="http://www.w3.org/2001/XMLSchema-instance" xsi:type="dcterms:W3CDTF">2016-02-09T12:30:00Z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