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5991" w14:paraId="8d2599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BD407D">
        <w:t>3</w:t>
      </w:r>
      <w:r w:rsidR="005C5042">
        <w:t>640/16-7</w:t>
      </w:r>
    </w:p>
    <w:p w:rsidRDefault="00EA403B" w:rsidP="00586DD5" w:rsidR="00586DD5" w:rsidRPr="00586DD5">
      <w:r>
        <w:t xml:space="preserve">         Zagreb, </w:t>
      </w:r>
      <w:r w:rsidR="00586DD5" w:rsidRPr="00586DD5">
        <w:t>Amruševa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5C5042">
        <w:t>LUXURIOSUS GOLD j.d.o.o. za usluge, OIB 33346778422, Zagreb, Ulica grada Vukovara 14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C5042">
        <w:t>LUXURIOSUS GOLD j.d.o.o. za usluge, OIB 33346778422, Zagreb, Ulica grada Vukovara 14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B0022F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6F5771">
        <w:t>09</w:t>
      </w:r>
      <w:r w:rsidR="009C20B8">
        <w:t>:</w:t>
      </w:r>
      <w:r w:rsidR="005C5042">
        <w:t>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C10230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10230" w:rsidR="00C10230" w:rsidRPr="00694D64">
      <w:r w:rsidRPr="00694D64">
        <w:t>Za točnost otpravka-ovlašteni službenik:</w:t>
      </w:r>
    </w:p>
    <w:p w:rsidRDefault="00C10230" w:rsidR="00C10230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10067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D05B4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022F"/>
    <w:rsid w:val="00B03DDD"/>
    <w:rsid w:val="00B302F5"/>
    <w:rsid w:val="00B47261"/>
    <w:rsid w:val="00B639DE"/>
    <w:rsid w:val="00BD407D"/>
    <w:rsid w:val="00BF0BBF"/>
    <w:rsid w:val="00C10230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0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0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0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0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0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0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0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0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3640</izvorni_sadrzaj>
    <derivirana_varijabla naziv="DomainObject.Predmet.Broj_1">3640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St-3640/2016</izvorni_sadrzaj>
    <derivirana_varijabla naziv="DomainObject.Predmet.OznakaBroj_1">St-3640/2016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LUXURIOSUS GOLD jednostavno društvo s ograničenom odgovornošću za usluge zastupanog po punomoćniku Ivana Romanić</izvorni_sadrzaj>
    <derivirana_varijabla naziv="DomainObject.Predmet.ProtustrankaFormated_1">  LUXURIOSUS GOLD jednostavno društvo s ograničenom odgovornošću za usluge zastupanog po punomoćniku Ivana Romanić</derivirana_varijabla>
  </DomainObject.Predmet.ProtustrankaFormated>
  <DomainObject.Predmet.ProtustrankaFormatedOIB>
    <izvorni_sadrzaj>  LUXURIOSUS GOLD jednostavno društvo s ograničenom odgovornošću za usluge, OIB 33346778422 zastupanog po punomoćniku Ivana Romanić</izvorni_sadrzaj>
    <derivirana_varijabla naziv="DomainObject.Predmet.ProtustrankaFormatedOIB_1">  LUXURIOSUS GOLD jednostavno društvo s ograničenom odgovornošću za usluge, OIB 33346778422 zastupanog po punomoćniku Ivana Romanić</derivirana_varijabla>
  </DomainObject.Predmet.ProtustrankaFormatedOIB>
  <DomainObject.Predmet.ProtustrankaFormatedWithAdress>
    <izvorni_sadrzaj> LUXURIOSUS GOLD jednostavno društvo s ograničenom odgovornošću za usluge, Ulica grada Vukovara 14, 10000 Zagreb zastupanog po punomoćniku Ivana Romanić</izvorni_sadrzaj>
    <derivirana_varijabla naziv="DomainObject.Predmet.ProtustrankaFormatedWithAdress_1"> LUXURIOSUS GOLD jednostavno društvo s ograničenom odgovornošću za usluge, Ulica grada Vukovara 14, 10000 Zagreb zastupanog po punomoćniku Ivana Romanić</derivirana_varijabla>
  </DomainObject.Predmet.ProtustrankaFormatedWithAdress>
  <DomainObject.Predmet.ProtustrankaFormatedWithAdressOIB>
    <izvorni_sadrzaj> LUXURIOSUS GOLD jednostavno društvo s ograničenom odgovornošću za usluge, OIB 33346778422, Ulica grada Vukovara 14, 10000 Zagreb zastupanog po punomoćniku Ivana Romanić</izvorni_sadrzaj>
    <derivirana_varijabla naziv="DomainObject.Predmet.ProtustrankaFormatedWithAdressOIB_1"> LUXURIOSUS GOLD jednostavno društvo s ograničenom odgovornošću za usluge, OIB 33346778422, Ulica grada Vukovara 14, 10000 Zagreb zastupanog po punomoćniku Ivana Romanić</derivirana_varijabla>
  </DomainObject.Predmet.ProtustrankaFormatedWithAdressOIB>
  <DomainObject.Predmet.ProtustrankaWithAdress>
    <izvorni_sadrzaj>LUXURIOSUS GOLD jednostavno društvo s ograničenom odgovornošću za usluge Ulica grada Vukovara 14, 10000 Zagreb</izvorni_sadrzaj>
    <derivirana_varijabla naziv="DomainObject.Predmet.ProtustrankaWithAdress_1">LUXURIOSUS GOLD jednostavno društvo s ograničenom odgovornošću za usluge Ulica grada Vukovara 14, 10000 Zagreb</derivirana_varijabla>
  </DomainObject.Predmet.ProtustrankaWithAdress>
  <DomainObject.Predmet.ProtustrankaWithAdressOIB>
    <izvorni_sadrzaj>LUXURIOSUS GOLD jednostavno društvo s ograničenom odgovornošću za usluge, OIB 33346778422, Ulica grada Vukovara 14, 10000 Zagreb</izvorni_sadrzaj>
    <derivirana_varijabla naziv="DomainObject.Predmet.ProtustrankaWithAdressOIB_1">LUXURIOSUS GOLD jednostavno društvo s ograničenom odgovornošću za usluge, OIB 33346778422, Ulica grada Vukovara 14, 10000 Zagreb</derivirana_varijabla>
  </DomainObject.Predmet.ProtustrankaWithAdressOIB>
  <DomainObject.Predmet.ProtustrankaNazivFormated>
    <izvorni_sadrzaj>LUXURIOSUS GOLD jednostavno društvo s ograničenom odgovornošću za usluge</izvorni_sadrzaj>
    <derivirana_varijabla naziv="DomainObject.Predmet.ProtustrankaNazivFormated_1">LUXURIOSUS GOLD jednostavno društvo s ograničenom odgovornošću za usluge</derivirana_varijabla>
  </DomainObject.Predmet.ProtustrankaNazivFormated>
  <DomainObject.Predmet.ProtustrankaNazivFormatedOIB>
    <izvorni_sadrzaj>LUXURIOSUS GOLD jednostavno društvo s ograničenom odgovornošću za usluge, OIB 33346778422</izvorni_sadrzaj>
    <derivirana_varijabla naziv="DomainObject.Predmet.ProtustrankaNazivFormatedOIB_1">LUXURIOSUS GOLD jednostavno društvo s ograničenom odgovornošću za usluge, OIB 33346778422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LUXURIOSUS GOLD jednostavno društvo s ograničenom odgovornošću za usluge zastupanog po punomoćniku Ivana Romanić</item>
    </izvorni_sadrzaj>
    <derivirana_varijabla naziv="DomainObject.Predmet.ProtuStrankaListFormated_1">
      <item>LUXURIOSUS GOLD jednostavno društvo s ograničenom odgovornošću za usluge zastupanog po punomoćniku Ivana Romanić</item>
    </derivirana_varijabla>
  </DomainObject.Predmet.ProtuStrankaListFormated>
  <DomainObject.Predmet.ProtuStrankaListFormatedOIB>
    <izvorni_sadrzaj>
      <item>LUXURIOSUS GOLD jednostavno društvo s ograničenom odgovornošću za usluge, OIB 33346778422 zastupanog po punomoćniku Ivana Romanić</item>
    </izvorni_sadrzaj>
    <derivirana_varijabla naziv="DomainObject.Predmet.ProtuStrankaListFormatedOIB_1">
      <item>LUXURIOSUS GOLD jednostavno društvo s ograničenom odgovornošću za usluge, OIB 33346778422 zastupanog po punomoćniku Ivana Romanić</item>
    </derivirana_varijabla>
  </DomainObject.Predmet.ProtuStrankaListFormatedOIB>
  <DomainObject.Predmet.ProtuStrankaListFormatedWithAdress>
    <izvorni_sadrzaj>
      <item>LUXURIOSUS GOLD jednostavno društvo s ograničenom odgovornošću za usluge, Ulica grada Vukovara 14, 10000 Zagreb zastupanog po punomoćniku Ivana Romanić</item>
    </izvorni_sadrzaj>
    <derivirana_varijabla naziv="DomainObject.Predmet.ProtuStrankaListFormatedWithAdress_1">
      <item>LUXURIOSUS GOLD jednostavno društvo s ograničenom odgovornošću za usluge, Ulica grada Vukovara 14, 10000 Zagreb zastupanog po punomoćniku Ivana Romanić</item>
    </derivirana_varijabla>
  </DomainObject.Predmet.ProtuStrankaListFormatedWithAdress>
  <DomainObject.Predmet.ProtuStrankaListFormatedWithAdressOIB>
    <izvorni_sadrzaj>
      <item>LUXURIOSUS GOLD jednostavno društvo s ograničenom odgovornošću za usluge, OIB 33346778422, Ulica grada Vukovara 14, 10000 Zagreb zastupanog po punomoćniku Ivana Romanić</item>
    </izvorni_sadrzaj>
    <derivirana_varijabla naziv="DomainObject.Predmet.ProtuStrankaListFormatedWithAdressOIB_1">
      <item>LUXURIOSUS GOLD jednostavno društvo s ograničenom odgovornošću za usluge, OIB 33346778422, Ulica grada Vukovara 14, 10000 Zagreb zastupanog po punomoćniku Ivana Romanić</item>
    </derivirana_varijabla>
  </DomainObject.Predmet.ProtuStrankaListFormatedWithAdressOIB>
  <DomainObject.Predmet.ProtuStrankaListNazivFormated>
    <izvorni_sadrzaj>
      <item>LUXURIOSUS GOLD jednostavno društvo s ograničenom odgovornošću za usluge</item>
    </izvorni_sadrzaj>
    <derivirana_varijabla naziv="DomainObject.Predmet.ProtuStrankaListNazivFormated_1">
      <item>LUXURIOSUS GOLD jednostavno društvo s ograničenom odgovornošću za usluge</item>
    </derivirana_varijabla>
  </DomainObject.Predmet.ProtuStrankaListNazivFormated>
  <DomainObject.Predmet.ProtuStrankaListNazivFormatedOIB>
    <izvorni_sadrzaj>
      <item>LUXURIOSUS GOLD jednostavno društvo s ograničenom odgovornošću za usluge, OIB 33346778422</item>
    </izvorni_sadrzaj>
    <derivirana_varijabla naziv="DomainObject.Predmet.ProtuStrankaListNazivFormatedOIB_1">
      <item>LUXURIOSUS GOLD jednostavno društvo s ograničenom odgovornošću za usluge, OIB 33346778422</item>
    </derivirana_varijabla>
  </DomainObject.Predmet.ProtuStrankaListNazivFormatedOIB>
  <DomainObject.Predmet.OstaliListFormated>
    <izvorni_sadrzaj>
      <item>Ivana Romanić punomoćnik sudionika u postupku LUXURIOSUS GOLD jednostavno društvo s ograničenom odgovornošću za usluge</item>
      <item>ERSTE&amp;STEIERMÄRKISCHE BANKA dioničko društvo</item>
    </izvorni_sadrzaj>
    <derivirana_varijabla naziv="DomainObject.Predmet.OstaliListFormated_1">
      <item>Ivana Romanić punomoćnik sudionika u postupku LUXURIOSUS GOLD jednostavno društvo s ograničenom odgovornošću za usluge</item>
      <item>ERSTE&amp;STEIERMÄRKISCHE BANKA dioničko društvo</item>
    </derivirana_varijabla>
  </DomainObject.Predmet.OstaliListFormated>
  <DomainObject.Predmet.OstaliListFormatedOIB>
    <izvorni_sadrzaj>
      <item>Ivana Romanić, OIB 92240968321 punomoćnik sudionika u postupku LUXURIOSUS GOLD jednostavno društvo s ograničenom odgovornošću za usluge</item>
      <item>ERSTE&amp;STEIERMÄRKISCHE BANKA dioničko društvo, OIB 23057039320</item>
    </izvorni_sadrzaj>
    <derivirana_varijabla naziv="DomainObject.Predmet.OstaliListFormatedOIB_1">
      <item>Ivana Romanić, OIB 92240968321 punomoćnik sudionika u postupku LUXURIOSUS GOLD jednostavno društvo s ograničenom odgovornošću za usluge</item>
      <item>ERSTE&amp;STEIERMÄRKISCHE BANKA dioničko društvo, OIB 23057039320</item>
    </derivirana_varijabla>
  </DomainObject.Predmet.OstaliListFormatedOIB>
  <DomainObject.Predmet.OstaliListFormatedWithAdress>
    <izvorni_sadrzaj>
      <item>Ivana Romanić, Bošnjaci 152, 32281 Ivankovo punomoćnik sudionika u postupku LUXURIOSUS GOLD jednostavno društvo s ograničenom odgovornošću za usluge</item>
      <item>ERSTE&amp;STEIERMÄRKISCHE BANKA dioničko društvo, Jadranski Trg 3/a, 51000 Rijeka</item>
    </izvorni_sadrzaj>
    <derivirana_varijabla naziv="DomainObject.Predmet.OstaliListFormatedWithAdress_1">
      <item>Ivana Romanić, Bošnjaci 152, 32281 Ivankovo punomoćnik sudionika u postupku LUXURIOSUS GOLD jednostavno društvo s ograničenom odgovornošću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Ivana Romanić, OIB 92240968321, Bošnjaci 152, 32281 Ivankovo punomoćnik sudionika u postupku LUXURIOSUS GOLD jednostavno društvo s ograničenom odgovornošću za usluge</item>
      <item>ERSTE&amp;STEIERMÄRKISCHE BANKA dioničko društvo, OIB 23057039320, Jadranski Trg 3/a, 51000 Rijeka</item>
    </izvorni_sadrzaj>
    <derivirana_varijabla naziv="DomainObject.Predmet.OstaliListFormatedWithAdressOIB_1">
      <item>Ivana Romanić, OIB 92240968321, Bošnjaci 152, 32281 Ivankovo punomoćnik sudionika u postupku LUXURIOSUS GOLD jednostavno društvo s ograničenom odgovornošću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Ivana Romanić</item>
      <item>ERSTE&amp;STEIERMÄRKISCHE BANKA dioničko društvo</item>
    </izvorni_sadrzaj>
    <derivirana_varijabla naziv="DomainObject.Predmet.OstaliListNazivFormated_1">
      <item>Ivana Romanić</item>
      <item>ERSTE&amp;STEIERMÄRKISCHE BANKA dioničko društvo</item>
    </derivirana_varijabla>
  </DomainObject.Predmet.OstaliListNazivFormated>
  <DomainObject.Predmet.OstaliListNazivFormatedOIB>
    <izvorni_sadrzaj>
      <item>Ivana Romanić, OIB 92240968321</item>
      <item>ERSTE&amp;STEIERMÄRKISCHE BANKA dioničko društvo, OIB 23057039320</item>
    </izvorni_sadrzaj>
    <derivirana_varijabla naziv="DomainObject.Predmet.OstaliListNazivFormatedOIB_1">
      <item>Ivana Romanić, OIB 92240968321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LUXURIOSUS GOLD jednostavno društvo s ograničenom odgovornošću za usluge</izvorni_sadrzaj>
    <derivirana_varijabla naziv="DomainObject.Predmet.ProtustrankaIDrugi_1">LUXURIOSUS GOLD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LUXURIOSUS GOLD jednostavno društvo s ograničenom odgovornošću za usluge, OIB 33346778422, Ulica grada Vukovara 14, 10000 Zagreb</izvorni_sadrzaj>
    <derivirana_varijabla naziv="DomainObject.Predmet.ProtustrankaIDrugiAdressOIB_1">LUXURIOSUS GOLD jednostavno društvo s ograničenom odgovornošću za usluge, OIB 33346778422, Ulica grada Vukovara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LUXURIOSUS GOLD jednostavno društvo s ograničenom odgovornošću za usluge</item>
      <item>Ivana Romanić</item>
      <item>ERSTE&amp;STEIERMÄRKISCHE BANKA dioničko društvo</item>
    </izvorni_sadrzaj>
    <derivirana_varijabla naziv="DomainObject.Predmet.SudioniciListNaziv_1">
      <item>FINA Regionalni centar Zagreb</item>
      <item>LUXURIOSUS GOLD jednostavno društvo s ograničenom odgovornošću za usluge</item>
      <item>Ivana Romanić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LUXURIOSUS GOLD jednostavno društvo s ograničenom odgovornošću za usluge, OIB 33346778422, Ulica grada Vukovara 14,10000 Zagreb</item>
      <item>Ivana Romanić, OIB 92240968321, Bošnjaci 152,32281 Ivankovo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LUXURIOSUS GOLD jednostavno društvo s ograničenom odgovornošću za usluge, OIB 33346778422, Ulica grada Vukovara 14,10000 Zagreb</item>
      <item>Ivana Romanić, OIB 92240968321, Bošnjaci 152,32281 Ivankovo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33346778422</item>
      <item>, OIB 92240968321</item>
      <item>, OIB 23057039320</item>
    </izvorni_sadrzaj>
    <derivirana_varijabla naziv="DomainObject.Predmet.SudioniciListNazivOIB_1">
      <item>, OIB 85821130368</item>
      <item>, OIB 33346778422</item>
      <item>, OIB 92240968321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32622-01D1-4DBD-B5FB-806567C39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975</properties:Characters>
  <properties:Lines>39</properties:Lines>
  <properties:Paragraphs>19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2016-10-17T12:52:00Z</cp:lastPrinted>
  <dcterms:modified xmlns:xsi="http://www.w3.org/2001/XMLSchema-instance" xsi:type="dcterms:W3CDTF">2016-10-17T12:53:00Z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