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537c" w14:paraId="429537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5E4AFF">
        <w:t>1060</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656A7B" w:rsidRPr="00B164A8">
        <w:t>VALICA USLUGE d.o.o., Križ, Vinogradska 26, OIB:61819806801, MBS:080688590</w:t>
      </w:r>
      <w:r w:rsidR="00BC5677" w:rsidRPr="00BC5677">
        <w:t xml:space="preserve">, </w:t>
      </w:r>
      <w:r w:rsidR="00E500F1">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56A7B" w:rsidRPr="00B164A8">
        <w:t>VALICA USLUGE d.o.o., Križ, Vinogradska 26, OIB:61819806801, MBS:080688590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E500F1" w:rsidRPr="00E500F1">
        <w:t>DAVOR IVANČIĆ, Čakovec, Ivana pl. Zajca 17, OIB:21146522885</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656A7B" w:rsidRPr="00B164A8">
        <w:t>VALICA USLUGE d.o.o., Križ, Vinogradska 26, OIB:61819806801, MBS:080688590</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656A7B">
        <w:t>19. siječnja 2018.</w:t>
      </w:r>
      <w:r w:rsidR="00656A7B" w:rsidRPr="000C637D">
        <w:t xml:space="preserve"> </w:t>
      </w:r>
      <w:r w:rsidRPr="0030718D">
        <w:rPr>
          <w:noProof w:val="false"/>
        </w:rPr>
        <w:t xml:space="preserve">utvrđeno je da je račun dužnika na </w:t>
      </w:r>
      <w:r w:rsidR="00656A7B">
        <w:rPr>
          <w:noProof w:val="false"/>
        </w:rPr>
        <w:t xml:space="preserve">taj </w:t>
      </w:r>
      <w:r w:rsidRPr="0030718D">
        <w:rPr>
          <w:noProof w:val="false"/>
        </w:rPr>
        <w:t>dan</w:t>
      </w:r>
      <w:r w:rsidR="001B4518">
        <w:rPr>
          <w:noProof w:val="false"/>
        </w:rPr>
        <w:t xml:space="preserve"> </w:t>
      </w:r>
      <w:r w:rsidRPr="0030718D">
        <w:rPr>
          <w:noProof w:val="false"/>
        </w:rPr>
        <w:t xml:space="preserve">u blokadi za iznos </w:t>
      </w:r>
      <w:r w:rsidR="00656A7B">
        <w:t xml:space="preserve">25.716,98 </w:t>
      </w:r>
      <w:r w:rsidRPr="0030718D">
        <w:rPr>
          <w:noProof w:val="false"/>
        </w:rPr>
        <w:t xml:space="preserve">kn te da neprekidna blokada traje </w:t>
      </w:r>
      <w:r w:rsidR="00656A7B">
        <w:rPr>
          <w:noProof w:val="false"/>
        </w:rPr>
        <w:t>1933</w:t>
      </w:r>
      <w:r w:rsidR="001C1C1B">
        <w:rPr>
          <w:noProof w:val="false"/>
        </w:rPr>
        <w:t xml:space="preserve"> </w:t>
      </w:r>
      <w:r w:rsidRPr="0030718D">
        <w:rPr>
          <w:noProof w:val="false"/>
        </w:rPr>
        <w:t>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656A7B">
        <w:t>15. ožujka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500F1">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0817EA">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0817EA" w:rsidR="000817EA">
      <w:r>
        <w:t>Za točnost otpravka - ovlašteni službenik</w:t>
      </w:r>
    </w:p>
    <w:p w:rsidRDefault="000817EA" w:rsidR="000817EA" w:rsidRPr="000504A6">
      <w:r>
        <w:tab/>
        <w:t xml:space="preserve">      </w:t>
      </w:r>
      <w:r w:rsidRPr="000E6531">
        <w:t>Ivana Stampf</w:t>
      </w:r>
    </w:p>
    <w:p w:rsidRDefault="001F1245" w:rsidP="000817EA"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17EA">
      <w:rPr>
        <w:rStyle w:val="Brojstranice"/>
      </w:rPr>
      <w:t>2</w:t>
    </w:r>
    <w:r>
      <w:rPr>
        <w:rStyle w:val="Brojstranice"/>
      </w:rPr>
      <w:fldChar w:fldCharType="end"/>
    </w:r>
  </w:p>
  <w:p w:rsidRDefault="006F3C34" w:rsidP="00B509F2" w:rsidR="00CF1E49">
    <w:pPr>
      <w:pStyle w:val="Zaglavlje"/>
      <w:jc w:val="right"/>
    </w:pPr>
    <w:r>
      <w:tab/>
    </w:r>
    <w:r>
      <w:tab/>
    </w:r>
    <w:r w:rsidR="00CF1E49">
      <w:t>66 St-</w:t>
    </w:r>
    <w:r w:rsidR="00656A7B">
      <w:t>1060</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7EA"/>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0314"/>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77530"/>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26D"/>
    <w:rsid w:val="001B0B48"/>
    <w:rsid w:val="001B2679"/>
    <w:rsid w:val="001B3F31"/>
    <w:rsid w:val="001B4511"/>
    <w:rsid w:val="001B4518"/>
    <w:rsid w:val="001B497B"/>
    <w:rsid w:val="001B515D"/>
    <w:rsid w:val="001B52E7"/>
    <w:rsid w:val="001B6055"/>
    <w:rsid w:val="001B6CC8"/>
    <w:rsid w:val="001B7624"/>
    <w:rsid w:val="001C0DA9"/>
    <w:rsid w:val="001C0EEC"/>
    <w:rsid w:val="001C148D"/>
    <w:rsid w:val="001C1C1B"/>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4850"/>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4AFF"/>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6A7B"/>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1A33"/>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5742C"/>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28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12B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00F1"/>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AB8"/>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0817EA"/>
    <w:rPr>
      <w:color w:val="808080"/>
      <w:bdr w:space="0" w:sz="0" w:color="auto" w:val="none"/>
      <w:shd w:fill="auto" w:color="auto" w:val="clear"/>
    </w:rPr>
  </w:style>
  <w:style w:customStyle="true" w:styleId="eSPISCCParagraphDefaultFont" w:type="character">
    <w:name w:val="eSPIS_CC_Paragraph Default Font"/>
    <w:basedOn w:val="Zadanifontodlomka"/>
    <w:rsid w:val="00081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17EA"/>
    <w:rPr>
      <w:bdr w:space="0" w:sz="0" w:color="auto" w:val="none"/>
      <w:shd w:fill="FFFFCC" w:color="auto" w:val="clear"/>
      <w:lang w:val="hr-HR"/>
    </w:rPr>
  </w:style>
  <w:style w:customStyle="true" w:styleId="PozadinaSvijetloCrvena" w:type="character">
    <w:name w:val="Pozadina_SvijetloCrvena"/>
    <w:basedOn w:val="eSPISCCParagraphDefaultFont"/>
    <w:rsid w:val="00081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1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0817EA"/>
    <w:rPr>
      <w:color w:val="808080"/>
      <w:bdr w:color="auto" w:space="0" w:sz="0" w:val="none"/>
      <w:shd w:color="auto" w:fill="auto" w:val="clear"/>
    </w:rPr>
  </w:style>
  <w:style w:customStyle="1" w:styleId="eSPISCCParagraphDefaultFont" w:type="character">
    <w:name w:val="eSPIS_CC_Paragraph Default Font"/>
    <w:basedOn w:val="Zadanifontodlomka"/>
    <w:rsid w:val="00081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17EA"/>
    <w:rPr>
      <w:bdr w:color="auto" w:space="0" w:sz="0" w:val="none"/>
      <w:shd w:color="auto" w:fill="FFFFCC" w:val="clear"/>
      <w:lang w:val="hr-HR"/>
    </w:rPr>
  </w:style>
  <w:style w:customStyle="1" w:styleId="PozadinaSvijetloCrvena" w:type="character">
    <w:name w:val="Pozadina_SvijetloCrvena"/>
    <w:basedOn w:val="eSPISCCParagraphDefaultFont"/>
    <w:rsid w:val="00081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1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St-1060/2017</izvorni_sadrzaj>
    <derivirana_varijabla naziv="DomainObject.Predmet.OznakaBroj_1">St-1060/2017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VALICA USLUGE d.o.o. zastupanog po punomoćniku Valerija Gretić</izvorni_sadrzaj>
    <derivirana_varijabla naziv="DomainObject.Predmet.ProtustrankaFormated_1">  VALICA USLUGE d.o.o. zastupanog po punomoćniku Valerija Gretić</derivirana_varijabla>
  </DomainObject.Predmet.ProtustrankaFormated>
  <DomainObject.Predmet.ProtustrankaFormatedOIB>
    <izvorni_sadrzaj>  VALICA USLUGE d.o.o., OIB 61819806801 zastupanog po punomoćniku Valerija Gretić</izvorni_sadrzaj>
    <derivirana_varijabla naziv="DomainObject.Predmet.ProtustrankaFormatedOIB_1">  VALICA USLUGE d.o.o., OIB 61819806801 zastupanog po punomoćniku Valerija Gretić</derivirana_varijabla>
  </DomainObject.Predmet.ProtustrankaFormatedOIB>
  <DomainObject.Predmet.ProtustrankaFormatedWithAdress>
    <izvorni_sadrzaj> VALICA USLUGE d.o.o., Vinogradska 26, 10314 Križ zastupanog po punomoćniku Valerija Gretić</izvorni_sadrzaj>
    <derivirana_varijabla naziv="DomainObject.Predmet.ProtustrankaFormatedWithAdress_1"> VALICA USLUGE d.o.o., Vinogradska 26, 10314 Križ zastupanog po punomoćniku Valerija Gretić</derivirana_varijabla>
  </DomainObject.Predmet.ProtustrankaFormatedWithAdress>
  <DomainObject.Predmet.ProtustrankaFormatedWithAdressOIB>
    <izvorni_sadrzaj> VALICA USLUGE d.o.o., OIB 61819806801, Vinogradska 26, 10314 Križ zastupanog po punomoćniku Valerija Gretić</izvorni_sadrzaj>
    <derivirana_varijabla naziv="DomainObject.Predmet.ProtustrankaFormatedWithAdressOIB_1"> VALICA USLUGE d.o.o., OIB 61819806801, Vinogradska 26, 10314 Križ zastupanog po punomoćniku Valerija Gretić</derivirana_varijabla>
  </DomainObject.Predmet.ProtustrankaFormatedWithAdressOIB>
  <DomainObject.Predmet.ProtustrankaWithAdress>
    <izvorni_sadrzaj>VALICA USLUGE d.o.o. Vinogradska 26, 10314 Križ</izvorni_sadrzaj>
    <derivirana_varijabla naziv="DomainObject.Predmet.ProtustrankaWithAdress_1">VALICA USLUGE d.o.o. Vinogradska 26, 10314 Križ</derivirana_varijabla>
  </DomainObject.Predmet.ProtustrankaWithAdress>
  <DomainObject.Predmet.ProtustrankaWithAdressOIB>
    <izvorni_sadrzaj>VALICA USLUGE d.o.o., OIB 61819806801, Vinogradska 26, 10314 Križ</izvorni_sadrzaj>
    <derivirana_varijabla naziv="DomainObject.Predmet.ProtustrankaWithAdressOIB_1">VALICA USLUGE d.o.o., OIB 61819806801, Vinogradska 26, 10314 Križ</derivirana_varijabla>
  </DomainObject.Predmet.ProtustrankaWithAdressOIB>
  <DomainObject.Predmet.ProtustrankaNazivFormated>
    <izvorni_sadrzaj>VALICA USLUGE d.o.o.</izvorni_sadrzaj>
    <derivirana_varijabla naziv="DomainObject.Predmet.ProtustrankaNazivFormated_1">VALICA USLUGE d.o.o.</derivirana_varijabla>
  </DomainObject.Predmet.ProtustrankaNazivFormated>
  <DomainObject.Predmet.ProtustrankaNazivFormatedOIB>
    <izvorni_sadrzaj>VALICA USLUGE d.o.o., OIB 61819806801</izvorni_sadrzaj>
    <derivirana_varijabla naziv="DomainObject.Predmet.ProtustrankaNazivFormatedOIB_1">VALICA USLUGE d.o.o., OIB 61819806801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Konica Minolta Hrvatska - poslovna rješenja, d.o.o. za trgovinu i usluge; VJEROVNICI</izvorni_sadrzaj>
    <derivirana_varijabla naziv="DomainObject.Predmet.StrankaFormated_1">  FINA Regionalni centar Zagreb; Konica Minolta Hrvatska - poslovna rješenja, d.o.o. za trgovinu i usluge; VJEROVNICI</derivirana_varijabla>
  </DomainObject.Predmet.StrankaFormated>
  <DomainObject.Predmet.StrankaFormatedOIB>
    <izvorni_sadrzaj>  FINA Regionalni centar Zagreb, OIB 85821130368; Konica Minolta Hrvatska - poslovna rješenja, d.o.o. za trgovinu i usluge, OIB 31697259786; VJEROVNICI</izvorni_sadrzaj>
    <derivirana_varijabla naziv="DomainObject.Predmet.StrankaFormatedOIB_1">  FINA Regionalni centar Zagreb, OIB 85821130368; Konica Minolta Hrvatska - poslovna rješenja, d.o.o. za trgovinu i usluge, OIB 31697259786; VJEROVNICI</derivirana_varijabla>
  </DomainObject.Predmet.StrankaFormatedOIB>
  <DomainObject.Predmet.StrankaFormatedWithAdress>
    <izvorni_sadrzaj> FINA Regionalni centar Zagreb, Trg svibanjskih žrtava  1995. 1, 10000 Zagreb; Konica Minolta Hrvatska - poslovna rješenja, d.o.o. za trgovinu i usluge, Horvatova 82, 10000 Zagreb; VJEROVNICI</izvorni_sadrzaj>
    <derivirana_varijabla naziv="DomainObject.Predmet.StrankaFormatedWithAdress_1"> FINA Regionalni centar Zagreb, Trg svibanjskih žrtava  1995. 1, 10000 Zagreb; Konica Minolta Hrvatska - poslovna rješenja, d.o.o. za trgovinu i usluge, Horvatova 82, 10000 Zagreb; VJEROVNICI</derivirana_varijabla>
  </DomainObject.Predmet.StrankaFormatedWithAdress>
  <DomainObject.Predmet.StrankaFormatedWithAdressOIB>
    <izvorni_sadrzaj> FINA Regionalni centar Zagreb, OIB 85821130368, Trg svibanjskih žrtava  1995. 1, 10000 Zagreb; Konica Minolta Hrvatska - poslovna rješenja, d.o.o. za trgovinu i usluge, OIB 31697259786, Horvatova 82, 10000 Zagreb; VJEROVNICI</izvorni_sadrzaj>
    <derivirana_varijabla naziv="DomainObject.Predmet.StrankaFormatedWithAdressOIB_1"> FINA Regionalni centar Zagreb, OIB 85821130368, Trg svibanjskih žrtava  1995. 1, 10000 Zagreb; Konica Minolta Hrvatska - poslovna rješenja, d.o.o. za trgovinu i usluge, OIB 31697259786, Horvatova 82, 10000 Zagreb; VJEROVNICI</derivirana_varijabla>
  </DomainObject.Predmet.StrankaFormatedWithAdressOIB>
  <DomainObject.Predmet.StrankaWithAdress>
    <izvorni_sadrzaj>FINA Regionalni centar Zagreb Trg svibanjskih žrtava  1995. 1,10000 Zagreb,Konica Minolta Hrvatska - poslovna rješenja, d.o.o. za trgovinu i usluge Horvatova 82,10000 Zagreb,VJEROVNICI </izvorni_sadrzaj>
    <derivirana_varijabla naziv="DomainObject.Predmet.StrankaWithAdress_1">FINA Regionalni centar Zagreb Trg svibanjskih žrtava  1995. 1,10000 Zagreb,Konica Minolta Hrvatska - poslovna rješenja, d.o.o. za trgovinu i usluge Horvatova 82,10000 Zagreb,VJEROVNICI </derivirana_varijabla>
  </DomainObject.Predmet.StrankaWithAdress>
  <DomainObject.Predmet.StrankaWithAdressOIB>
    <izvorni_sadrzaj>FINA Regionalni centar Zagreb, OIB 85821130368, Trg svibanjskih žrtava  1995. 1,10000 Zagreb,Konica Minolta Hrvatska - poslovna rješenja, d.o.o. za trgovinu i usluge, OIB 31697259786, Horvatova 82,10000 Zagreb,VJEROVNICI</izvorni_sadrzaj>
    <derivirana_varijabla naziv="DomainObject.Predmet.StrankaWithAdressOIB_1">FINA Regionalni centar Zagreb, OIB 85821130368, Trg svibanjskih žrtava  1995. 1,10000 Zagreb,Konica Minolta Hrvatska - poslovna rješenja, d.o.o. za trgovinu i usluge, OIB 31697259786, Horvatova 82,10000 Zagreb,VJEROVNICI</derivirana_varijabla>
  </DomainObject.Predmet.StrankaWithAdressOIB>
  <DomainObject.Predmet.StrankaNazivFormated>
    <izvorni_sadrzaj>FINA Regionalni centar Zagreb,Konica Minolta Hrvatska - poslovna rješenja, d.o.o. za trgovinu i usluge,VJEROVNICI</izvorni_sadrzaj>
    <derivirana_varijabla naziv="DomainObject.Predmet.StrankaNazivFormated_1">FINA Regionalni centar Zagreb,Konica Minolta Hrvatska - poslovna rješenja, d.o.o. za trgovinu i usluge,VJEROVNICI</derivirana_varijabla>
  </DomainObject.Predmet.StrankaNazivFormated>
  <DomainObject.Predmet.StrankaNazivFormatedOIB>
    <izvorni_sadrzaj>FINA Regionalni centar Zagreb, OIB 85821130368,Konica Minolta Hrvatska - poslovna rješenja, d.o.o. za trgovinu i usluge, OIB 31697259786,VJEROVNICI</izvorni_sadrzaj>
    <derivirana_varijabla naziv="DomainObject.Predmet.StrankaNazivFormatedOIB_1">FINA Regionalni centar Zagreb, OIB 85821130368,Konica Minolta Hrvatska - poslovna rješenja, d.o.o. za trgovinu i usluge, OIB 31697259786,VJEROVNICI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Konica Minolta Hrvatska - poslovna rješenja, d.o.o. za trgovinu i usluge</item>
      <item>VJEROVNICI</item>
    </izvorni_sadrzaj>
    <derivirana_varijabla naziv="DomainObject.Predmet.StrankaListFormated_1">
      <item>FINA Regionalni centar Zagreb</item>
      <item>Konica Minolta Hrvatska - poslovna rješenja, d.o.o. za trgovinu i usluge</item>
      <item>VJEROVNICI</item>
    </derivirana_varijabla>
  </DomainObject.Predmet.StrankaListFormated>
  <DomainObject.Predmet.StrankaListFormatedOIB>
    <izvorni_sadrzaj>
      <item>FINA Regionalni centar Zagreb, OIB 85821130368</item>
      <item>Konica Minolta Hrvatska - poslovna rješenja, d.o.o. za trgovinu i usluge, OIB 31697259786</item>
      <item>VJEROVNICI</item>
    </izvorni_sadrzaj>
    <derivirana_varijabla naziv="DomainObject.Predmet.StrankaListFormatedOIB_1">
      <item>FINA Regionalni centar Zagreb, OIB 85821130368</item>
      <item>Konica Minolta Hrvatska - poslovna rješenja, d.o.o. za trgovinu i usluge, OIB 31697259786</item>
      <item>VJEROVNICI</item>
    </derivirana_varijabla>
  </DomainObject.Predmet.StrankaListFormatedOIB>
  <DomainObject.Predmet.StrankaListFormatedWithAdress>
    <izvorni_sadrzaj>
      <item>FINA Regionalni centar Zagreb, Trg svibanjskih žrtava  1995. 1, 10000 Zagreb</item>
      <item>Konica Minolta Hrvatska - poslovna rješenja, d.o.o. za trgovinu i usluge, Horvatova 82, 10000 Zagreb</item>
      <item>VJEROVNICI</item>
    </izvorni_sadrzaj>
    <derivirana_varijabla naziv="DomainObject.Predmet.StrankaListFormatedWithAdress_1">
      <item>FINA Regionalni centar Zagreb, Trg svibanjskih žrtava  1995. 1, 10000 Zagreb</item>
      <item>Konica Minolta Hrvatska - poslovna rješenja, d.o.o. za trgovinu i usluge, Horvatova 82, 10000 Zagreb</item>
      <item>VJEROVNICI</item>
    </derivirana_varijabla>
  </DomainObject.Predmet.StrankaListFormatedWithAdress>
  <DomainObject.Predmet.StrankaListFormatedWithAdressOIB>
    <izvorni_sadrzaj>
      <item>FINA Regionalni centar Zagreb, OIB 85821130368, Trg svibanjskih žrtava  1995. 1, 10000 Zagreb</item>
      <item>Konica Minolta Hrvatska - poslovna rješenja, d.o.o. za trgovinu i usluge, OIB 31697259786, Horvatova 82, 10000 Zagreb</item>
      <item>VJEROVNICI</item>
    </izvorni_sadrzaj>
    <derivirana_varijabla naziv="DomainObject.Predmet.StrankaListFormatedWithAdressOIB_1">
      <item>FINA Regionalni centar Zagreb, OIB 85821130368, Trg svibanjskih žrtava  1995. 1, 10000 Zagreb</item>
      <item>Konica Minolta Hrvatska - poslovna rješenja, d.o.o. za trgovinu i usluge, OIB 31697259786, Horvatova 82, 10000 Zagreb</item>
      <item>VJEROVNICI</item>
    </derivirana_varijabla>
  </DomainObject.Predmet.StrankaListFormatedWithAdressOIB>
  <DomainObject.Predmet.StrankaListNazivFormated>
    <izvorni_sadrzaj>
      <item>FINA Regionalni centar Zagreb</item>
      <item>Konica Minolta Hrvatska - poslovna rješenja, d.o.o. za trgovinu i usluge</item>
      <item>VJEROVNICI</item>
    </izvorni_sadrzaj>
    <derivirana_varijabla naziv="DomainObject.Predmet.StrankaListNazivFormated_1">
      <item>FINA Regionalni centar Zagreb</item>
      <item>Konica Minolta Hrvatska - poslovna rješenja, d.o.o. za trgovinu i usluge</item>
      <item>VJEROVNICI</item>
    </derivirana_varijabla>
  </DomainObject.Predmet.StrankaListNazivFormated>
  <DomainObject.Predmet.StrankaListNazivFormatedOIB>
    <izvorni_sadrzaj>
      <item>FINA Regionalni centar Zagreb, OIB 85821130368</item>
      <item>Konica Minolta Hrvatska - poslovna rješenja, d.o.o. za trgovinu i usluge, OIB 31697259786</item>
      <item>VJEROVNICI</item>
    </izvorni_sadrzaj>
    <derivirana_varijabla naziv="DomainObject.Predmet.StrankaListNazivFormatedOIB_1">
      <item>FINA Regionalni centar Zagreb, OIB 85821130368</item>
      <item>Konica Minolta Hrvatska - poslovna rješenja, d.o.o. za trgovinu i usluge, OIB 31697259786</item>
      <item>VJEROVNICI</item>
    </derivirana_varijabla>
  </DomainObject.Predmet.StrankaListNazivFormatedOIB>
  <DomainObject.Predmet.ProtuStrankaListFormated>
    <izvorni_sadrzaj>
      <item>VALICA USLUGE d.o.o. zastupanog po punomoćniku Valerija Gretić</item>
    </izvorni_sadrzaj>
    <derivirana_varijabla naziv="DomainObject.Predmet.ProtuStrankaListFormated_1">
      <item>VALICA USLUGE d.o.o. zastupanog po punomoćniku Valerija Gretić</item>
    </derivirana_varijabla>
  </DomainObject.Predmet.ProtuStrankaListFormated>
  <DomainObject.Predmet.ProtuStrankaListFormatedOIB>
    <izvorni_sadrzaj>
      <item>VALICA USLUGE d.o.o., OIB 61819806801 zastupanog po punomoćniku Valerija Gretić</item>
    </izvorni_sadrzaj>
    <derivirana_varijabla naziv="DomainObject.Predmet.ProtuStrankaListFormatedOIB_1">
      <item>VALICA USLUGE d.o.o., OIB 61819806801 zastupanog po punomoćniku Valerija Gretić</item>
    </derivirana_varijabla>
  </DomainObject.Predmet.ProtuStrankaListFormatedOIB>
  <DomainObject.Predmet.ProtuStrankaListFormatedWithAdress>
    <izvorni_sadrzaj>
      <item>VALICA USLUGE d.o.o., Vinogradska 26, 10314 Križ zastupanog po punomoćniku Valerija Gretić</item>
    </izvorni_sadrzaj>
    <derivirana_varijabla naziv="DomainObject.Predmet.ProtuStrankaListFormatedWithAdress_1">
      <item>VALICA USLUGE d.o.o., Vinogradska 26, 10314 Križ zastupanog po punomoćniku Valerija Gretić</item>
    </derivirana_varijabla>
  </DomainObject.Predmet.ProtuStrankaListFormatedWithAdress>
  <DomainObject.Predmet.ProtuStrankaListFormatedWithAdressOIB>
    <izvorni_sadrzaj>
      <item>VALICA USLUGE d.o.o., OIB 61819806801, Vinogradska 26, 10314 Križ zastupanog po punomoćniku Valerija Gretić</item>
    </izvorni_sadrzaj>
    <derivirana_varijabla naziv="DomainObject.Predmet.ProtuStrankaListFormatedWithAdressOIB_1">
      <item>VALICA USLUGE d.o.o., OIB 61819806801, Vinogradska 26, 10314 Križ zastupanog po punomoćniku Valerija Gretić</item>
    </derivirana_varijabla>
  </DomainObject.Predmet.ProtuStrankaListFormatedWithAdressOIB>
  <DomainObject.Predmet.ProtuStrankaListNazivFormated>
    <izvorni_sadrzaj>
      <item>VALICA USLUGE d.o.o.</item>
    </izvorni_sadrzaj>
    <derivirana_varijabla naziv="DomainObject.Predmet.ProtuStrankaListNazivFormated_1">
      <item>VALICA USLUGE d.o.o.</item>
    </derivirana_varijabla>
  </DomainObject.Predmet.ProtuStrankaListNazivFormated>
  <DomainObject.Predmet.ProtuStrankaListNazivFormatedOIB>
    <izvorni_sadrzaj>
      <item>VALICA USLUGE d.o.o., OIB 61819806801</item>
    </izvorni_sadrzaj>
    <derivirana_varijabla naziv="DomainObject.Predmet.ProtuStrankaListNazivFormatedOIB_1">
      <item>VALICA USLUGE d.o.o., OIB 61819806801</item>
    </derivirana_varijabla>
  </DomainObject.Predmet.ProtuStrankaListNazivFormatedOIB>
  <DomainObject.Predmet.OstaliListFormated>
    <izvorni_sadrzaj>
      <item>Valerija Gretić punomoćnica sudionika u postupku VALICA USLUGE d.o.o.</item>
    </izvorni_sadrzaj>
    <derivirana_varijabla naziv="DomainObject.Predmet.OstaliListFormated_1">
      <item>Valerija Gretić punomoćnica sudionika u postupku VALICA USLUGE d.o.o.</item>
    </derivirana_varijabla>
  </DomainObject.Predmet.OstaliListFormated>
  <DomainObject.Predmet.OstaliListFormatedOIB>
    <izvorni_sadrzaj>
      <item>Valerija Gretić, OIB 52722456682 punomoćnica sudionika u postupku VALICA USLUGE d.o.o.</item>
    </izvorni_sadrzaj>
    <derivirana_varijabla naziv="DomainObject.Predmet.OstaliListFormatedOIB_1">
      <item>Valerija Gretić, OIB 52722456682 punomoćnica sudionika u postupku VALICA USLUGE d.o.o.</item>
    </derivirana_varijabla>
  </DomainObject.Predmet.OstaliListFormatedOIB>
  <DomainObject.Predmet.OstaliListFormatedWithAdress>
    <izvorni_sadrzaj>
      <item>Valerija Gretić, Vinogradska 26, 10314 Križ punomoćnica sudionika u postupku VALICA USLUGE d.o.o.</item>
    </izvorni_sadrzaj>
    <derivirana_varijabla naziv="DomainObject.Predmet.OstaliListFormatedWithAdress_1">
      <item>Valerija Gretić, Vinogradska 26, 10314 Križ punomoćnica sudionika u postupku VALICA USLUGE d.o.o.</item>
    </derivirana_varijabla>
  </DomainObject.Predmet.OstaliListFormatedWithAdress>
  <DomainObject.Predmet.OstaliListFormatedWithAdressOIB>
    <izvorni_sadrzaj>
      <item>Valerija Gretić, OIB 52722456682, Vinogradska 26, 10314 Križ punomoćnica sudionika u postupku VALICA USLUGE d.o.o.</item>
    </izvorni_sadrzaj>
    <derivirana_varijabla naziv="DomainObject.Predmet.OstaliListFormatedWithAdressOIB_1">
      <item>Valerija Gretić, OIB 52722456682, Vinogradska 26, 10314 Križ punomoćnica sudionika u postupku VALICA USLUGE d.o.o.</item>
    </derivirana_varijabla>
  </DomainObject.Predmet.OstaliListFormatedWithAdressOIB>
  <DomainObject.Predmet.OstaliListNazivFormated>
    <izvorni_sadrzaj>
      <item>Valerija Gretić</item>
    </izvorni_sadrzaj>
    <derivirana_varijabla naziv="DomainObject.Predmet.OstaliListNazivFormated_1">
      <item>Valerija Gretić</item>
    </derivirana_varijabla>
  </DomainObject.Predmet.OstaliListNazivFormated>
  <DomainObject.Predmet.OstaliListNazivFormatedOIB>
    <izvorni_sadrzaj>
      <item>Valerija Gretić, OIB 52722456682</item>
    </izvorni_sadrzaj>
    <derivirana_varijabla naziv="DomainObject.Predmet.OstaliListNazivFormatedOIB_1">
      <item>Valerija Gretić, OIB 52722456682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VALICA USLUGE d.o.o.</izvorni_sadrzaj>
    <derivirana_varijabla naziv="DomainObject.Predmet.ProtustrankaIDrugi_1">VALICA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VALICA USLUGE d.o.o., OIB 61819806801, Vinogradska 26, 10314 Križ</izvorni_sadrzaj>
    <derivirana_varijabla naziv="DomainObject.Predmet.ProtustrankaIDrugiAdressOIB_1">VALICA USLUGE d.o.o., OIB 61819806801, Vinogradska 26,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VALICA USLUGE d.o.o.</item>
      <item>FINA Regionalni centar Zagreb</item>
      <item>Valerija Gretić</item>
      <item>Konica Minolta Hrvatska - poslovna rješenja, d.o.o. za trgovinu i usluge</item>
      <item>VJEROVNICI</item>
    </izvorni_sadrzaj>
    <derivirana_varijabla naziv="DomainObject.Predmet.SudioniciListNaziv_1">
      <item>VALICA USLUGE d.o.o.</item>
      <item>FINA Regionalni centar Zagreb</item>
      <item>Valerija Gretić</item>
      <item>Konica Minolta Hrvatska - poslovna rješenja, d.o.o. za trgovinu i usluge</item>
      <item>VJEROVNICI</item>
    </derivirana_varijabla>
  </DomainObject.Predmet.SudioniciListNaziv>
  <DomainObject.Predmet.SudioniciListAdressOIB>
    <izvorni_sadrzaj>
      <item>VALICA USLUGE d.o.o., OIB 61819806801, Vinogradska 26,10314 Križ</item>
      <item>FINA Regionalni centar Zagreb, OIB 85821130368, Trg svibanjskih žrtava  1995. 1,10000 Zagreb</item>
      <item>Valerija Gretić, OIB 52722456682, Vinogradska 26,10314 Križ</item>
      <item>Konica Minolta Hrvatska - poslovna rješenja, d.o.o. za trgovinu i usluge, OIB 31697259786, Horvatova 82,10000 Zagreb</item>
      <item>VJEROVNICI</item>
    </izvorni_sadrzaj>
    <derivirana_varijabla naziv="DomainObject.Predmet.SudioniciListAdressOIB_1">
      <item>VALICA USLUGE d.o.o., OIB 61819806801, Vinogradska 26,10314 Križ</item>
      <item>FINA Regionalni centar Zagreb, OIB 85821130368, Trg svibanjskih žrtava  1995. 1,10000 Zagreb</item>
      <item>Valerija Gretić, OIB 52722456682, Vinogradska 26,10314 Križ</item>
      <item>Konica Minolta Hrvatska - poslovna rješenja, d.o.o. za trgovinu i usluge, OIB 31697259786, Horvatova 82,10000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61819806801</item>
      <item>, OIB 85821130368</item>
      <item>, OIB 52722456682</item>
      <item>, OIB 31697259786</item>
      <item>, OIB null</item>
    </izvorni_sadrzaj>
    <derivirana_varijabla naziv="DomainObject.Predmet.SudioniciListNazivOIB_1">
      <item>, OIB 61819806801</item>
      <item>, OIB 85821130368</item>
      <item>, OIB 52722456682</item>
      <item>, OIB 31697259786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A9019E-E585-42F6-97C4-7A1423095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582</properties:Words>
  <properties:Characters>3192</properties:Characters>
  <properties:Lines>73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2018-07-11T12:15:00Z</dcterms:created>
  <dc:creator>novakb</dc:creator>
  <cp:lastModifiedBy>Ivana Stampf</cp:lastModifiedBy>
  <cp:lastPrinted>2013-08-26T14:50:00Z</cp:lastPrinted>
  <dcterms:modified xmlns:xsi="http://www.w3.org/2001/XMLSchema-instance" xsi:type="dcterms:W3CDTF">2018-07-17T08:20:00Z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St-1060-17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