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3ec7" w14:paraId="a593ec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E71201">
        <w:t>744</w:t>
      </w:r>
      <w:r w:rsidR="000465FC">
        <w:t>/</w:t>
      </w:r>
      <w:r w:rsidR="00E71201">
        <w:t>20</w:t>
      </w:r>
      <w:r w:rsidR="008B214D">
        <w:t>1</w:t>
      </w:r>
      <w:r w:rsidR="00937A4A">
        <w:t>6</w:t>
      </w:r>
      <w:r w:rsidR="000465FC">
        <w:t>-</w:t>
      </w:r>
      <w:r w:rsidR="00E71201">
        <w:t>52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E71201">
        <w:t>VINARIUM d.o.o., Šibenik, Mostarska 61, Šibenik, OIB: 10301343566</w:t>
      </w:r>
      <w:r w:rsidR="00B3121C">
        <w:t xml:space="preserve"> </w:t>
      </w:r>
      <w:r w:rsidR="00615D63">
        <w:t>koga zastupa</w:t>
      </w:r>
      <w:r w:rsidR="008B214D">
        <w:t xml:space="preserve"> privremeni</w:t>
      </w:r>
      <w:r w:rsidR="00615D63">
        <w:t xml:space="preserve"> stečajni upravitelj </w:t>
      </w:r>
      <w:r w:rsidR="008B214D">
        <w:t>Stjepan Rakarec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910E3">
        <w:t>9. kolovoza</w:t>
      </w:r>
      <w:r w:rsidR="00E71201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8B214D">
        <w:t>Stjepana Rakareca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A85F10" w:rsidRPr="00A85F10">
        <w:t>3</w:t>
      </w:r>
      <w:r w:rsidR="00937A4A" w:rsidRPr="00A85F10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</w:t>
      </w:r>
      <w:r w:rsidR="009910E3">
        <w:t>grada će se isplatiti sa računa stečajnog dužnika.</w:t>
      </w:r>
      <w:r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E71201">
        <w:t>19</w:t>
      </w:r>
      <w:r w:rsidR="007B57FF">
        <w:t>.</w:t>
      </w:r>
      <w:r w:rsidR="005C5B26">
        <w:t xml:space="preserve"> </w:t>
      </w:r>
      <w:r w:rsidR="008B214D">
        <w:t>kolovoza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E71201">
        <w:t>30. rujna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910E3">
        <w:t xml:space="preserve">9. kolovoza </w:t>
      </w:r>
      <w:r w:rsidR="00E71201">
        <w:t>2017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246BA1" w:rsidP="00246BA1" w:rsidR="00B41F9A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71201">
        <w:t>Sutkinja</w:t>
      </w:r>
      <w:r w:rsidR="00B41F9A">
        <w:t>:</w:t>
      </w:r>
    </w:p>
    <w:p w:rsidRDefault="00246BA1" w:rsidP="00246BA1" w:rsidR="00B41F9A" w:rsidRPr="00F60CD9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  <w:r>
        <w:t>, v.r.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B50947" w:rsidP="00B50947" w:rsidR="00B50947"/>
    <w:p w:rsidRDefault="00246BA1" w:rsidP="00B50947" w:rsidR="00246BA1"/>
    <w:p w:rsidRDefault="00246BA1" w:rsidP="00B50947" w:rsidR="00246BA1"/>
    <w:p w:rsidRDefault="00246BA1" w:rsidP="00B50947" w:rsidR="00246BA1"/>
    <w:p w:rsidRDefault="00246BA1" w:rsidP="00B50947" w:rsidR="00246BA1"/>
    <w:p w:rsidRDefault="00246BA1" w:rsidP="00B50947" w:rsidR="00246BA1"/>
    <w:p w:rsidRDefault="00246BA1" w:rsidP="00B50947" w:rsidR="00246BA1"/>
    <w:p w:rsidRDefault="00246BA1" w:rsidP="00B50947" w:rsidR="00246BA1"/>
    <w:p w:rsidRDefault="00246BA1" w:rsidP="00B50947" w:rsidR="00246BA1"/>
    <w:p w:rsidRDefault="00246BA1" w:rsidP="00B50947" w:rsidR="00246BA1"/>
    <w:p w:rsidRDefault="00246BA1" w:rsidP="00B50947" w:rsidR="00246BA1"/>
    <w:p w:rsidRDefault="00246BA1" w:rsidP="00B50947" w:rsidR="00246BA1"/>
    <w:p w:rsidRDefault="00246BA1" w:rsidP="00B50947" w:rsidR="00246BA1"/>
    <w:p w:rsidRDefault="00246BA1" w:rsidP="00B50947" w:rsidR="00246BA1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46BA1"/>
    <w:rsid w:val="0026493A"/>
    <w:rsid w:val="00266557"/>
    <w:rsid w:val="0027713E"/>
    <w:rsid w:val="00290F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B0D26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C1D91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B214D"/>
    <w:rsid w:val="008F62EA"/>
    <w:rsid w:val="00911FC8"/>
    <w:rsid w:val="009250E5"/>
    <w:rsid w:val="00937A4A"/>
    <w:rsid w:val="009433E3"/>
    <w:rsid w:val="00986612"/>
    <w:rsid w:val="009909B0"/>
    <w:rsid w:val="009910E3"/>
    <w:rsid w:val="009920C6"/>
    <w:rsid w:val="009A60C6"/>
    <w:rsid w:val="009B2E1C"/>
    <w:rsid w:val="009B4F44"/>
    <w:rsid w:val="009E1B98"/>
    <w:rsid w:val="00A2023F"/>
    <w:rsid w:val="00A3183B"/>
    <w:rsid w:val="00A85F10"/>
    <w:rsid w:val="00A91588"/>
    <w:rsid w:val="00AB6C4C"/>
    <w:rsid w:val="00AB7907"/>
    <w:rsid w:val="00AD34EC"/>
    <w:rsid w:val="00AE2C6C"/>
    <w:rsid w:val="00B13555"/>
    <w:rsid w:val="00B3003A"/>
    <w:rsid w:val="00B3119E"/>
    <w:rsid w:val="00B3121C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71201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D9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D91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D91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D91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D9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D91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D91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D91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VINARIUM društvo s ograničenom odgovornošću za proizvodnju i trgovinu</izvorni_sadrzaj>
    <derivirana_varijabla naziv="DomainObject.Predmet.ProtustrankaFormated_1">  VINARIUM društvo s ograničenom odgovornošću za proizvodnju i trgovinu</derivirana_varijabla>
  </DomainObject.Predmet.ProtustrankaFormated>
  <DomainObject.Predmet.ProtustrankaFormatedOIB>
    <izvorni_sadrzaj>  VINARIUM društvo s ograničenom odgovornošću za proizvodnju i trgovinu, OIB 10301343566</izvorni_sadrzaj>
    <derivirana_varijabla naziv="DomainObject.Predmet.ProtustrankaFormatedOIB_1">  VINARIUM društvo s ograničenom odgovornošću za proizvodnju i trgovinu, OIB 10301343566</derivirana_varijabla>
  </DomainObject.Predmet.ProtustrankaFormatedOIB>
  <DomainObject.Predmet.ProtustrankaFormatedWithAdress>
    <izvorni_sadrzaj> VINARIUM društvo s ograničenom odgovornošću za proizvodnju i trgovinu, Mostarska 61, 22000 Šibenik</izvorni_sadrzaj>
    <derivirana_varijabla naziv="DomainObject.Predmet.ProtustrankaFormatedWithAdress_1"> VINARIUM društvo s ograničenom odgovornošću za proizvodnju i trgovinu, Mostarska 61, 22000 Šibenik</derivirana_varijabla>
  </DomainObject.Predmet.ProtustrankaFormatedWithAdress>
  <DomainObject.Predmet.ProtustrankaFormatedWithAdressOIB>
    <izvorni_sadrzaj> VINARIUM društvo s ograničenom odgovornošću za proizvodnju i trgovinu, OIB 10301343566, Mostarska 61, 22000 Šibenik</izvorni_sadrzaj>
    <derivirana_varijabla naziv="DomainObject.Predmet.ProtustrankaFormatedWithAdressOIB_1"> VINARIUM društvo s ograničenom odgovornošću za proizvodnju i trgovinu, OIB 10301343566, Mostarska 61, 22000 Šibenik</derivirana_varijabla>
  </DomainObject.Predmet.ProtustrankaFormatedWithAdressOIB>
  <DomainObject.Predmet.ProtustrankaWithAdress>
    <izvorni_sadrzaj>VINARIUM društvo s ograničenom odgovornošću za proizvodnju i trgovinu Mostarska 61, 22000 Šibenik</izvorni_sadrzaj>
    <derivirana_varijabla naziv="DomainObject.Predmet.ProtustrankaWithAdress_1">VINARIUM društvo s ograničenom odgovornošću za proizvodnju i trgovinu Mostarska 61, 22000 Šibenik</derivirana_varijabla>
  </DomainObject.Predmet.ProtustrankaWithAdress>
  <DomainObject.Predmet.ProtustrankaWithAdressOIB>
    <izvorni_sadrzaj>VINARIUM društvo s ograničenom odgovornošću za proizvodnju i trgovinu, OIB 10301343566, Mostarska 61, 22000 Šibenik</izvorni_sadrzaj>
    <derivirana_varijabla naziv="DomainObject.Predmet.ProtustrankaWithAdressOIB_1">VINARIUM društvo s ograničenom odgovornošću za proizvodnju i trgovinu, OIB 10301343566, Mostarska 61, 22000 Šibenik</derivirana_varijabla>
  </DomainObject.Predmet.ProtustrankaWithAdressOIB>
  <DomainObject.Predmet.ProtustrankaNazivFormated>
    <izvorni_sadrzaj>VINARIUM društvo s ograničenom odgovornošću za proizvodnju i trgovinu</izvorni_sadrzaj>
    <derivirana_varijabla naziv="DomainObject.Predmet.ProtustrankaNazivFormated_1">VINARIUM društvo s ograničenom odgovornošću za proizvodnju i trgovinu</derivirana_varijabla>
  </DomainObject.Predmet.ProtustrankaNazivFormated>
  <DomainObject.Predmet.ProtustrankaNazivFormatedOIB>
    <izvorni_sadrzaj>VINARIUM društvo s ograničenom odgovornošću za proizvodnju i trgovinu, OIB 10301343566</izvorni_sadrzaj>
    <derivirana_varijabla naziv="DomainObject.Predmet.ProtustrankaNazivFormatedOIB_1">VINARIUM društvo s ograničenom odgovornošću za proizvodnju i trgovinu, OIB 10301343566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VINARIUM društvo s ograničenom odgovornošću za proizvodnju i trgovinu</item>
    </izvorni_sadrzaj>
    <derivirana_varijabla naziv="DomainObject.Predmet.ProtuStrankaListFormated_1">
      <item>VINARIUM društvo s ograničenom odgovornošću za proizvodnju i trgovinu</item>
    </derivirana_varijabla>
  </DomainObject.Predmet.ProtuStrankaListFormated>
  <DomainObject.Predmet.ProtuStrankaListFormatedOIB>
    <izvorni_sadrzaj>
      <item>VINARIUM društvo s ograničenom odgovornošću za proizvodnju i trgovinu, OIB 10301343566</item>
    </izvorni_sadrzaj>
    <derivirana_varijabla naziv="DomainObject.Predmet.ProtuStrankaListFormatedOIB_1">
      <item>VINARIUM društvo s ograničenom odgovornošću za proizvodnju i trgovinu, OIB 10301343566</item>
    </derivirana_varijabla>
  </DomainObject.Predmet.ProtuStrankaListFormatedOIB>
  <DomainObject.Predmet.ProtuStrankaListFormatedWithAdress>
    <izvorni_sadrzaj>
      <item>VINARIUM društvo s ograničenom odgovornošću za proizvodnju i trgovinu, Mostarska 61, 22000 Šibenik</item>
    </izvorni_sadrzaj>
    <derivirana_varijabla naziv="DomainObject.Predmet.ProtuStrankaListFormatedWithAdress_1">
      <item>VINARIUM društvo s ograničenom odgovornošću za proizvodnju i trgovinu, Mostarska 61, 22000 Šibenik</item>
    </derivirana_varijabla>
  </DomainObject.Predmet.ProtuStrankaListFormatedWithAdress>
  <DomainObject.Predmet.ProtuStrankaListFormatedWithAdressOIB>
    <izvorni_sadrzaj>
      <item>VINARIUM društvo s ograničenom odgovornošću za proizvodnju i trgovinu, OIB 10301343566, Mostarska 61, 22000 Šibenik</item>
    </izvorni_sadrzaj>
    <derivirana_varijabla naziv="DomainObject.Predmet.ProtuStrankaListFormatedWithAdressOIB_1">
      <item>VINARIUM društvo s ograničenom odgovornošću za proizvodnju i trgovinu, OIB 10301343566, Mostarska 61, 22000 Šibenik</item>
    </derivirana_varijabla>
  </DomainObject.Predmet.ProtuStrankaListFormatedWithAdressOIB>
  <DomainObject.Predmet.ProtuStrankaListNazivFormated>
    <izvorni_sadrzaj>
      <item>VINARIUM društvo s ograničenom odgovornošću za proizvodnju i trgovinu</item>
    </izvorni_sadrzaj>
    <derivirana_varijabla naziv="DomainObject.Predmet.ProtuStrankaListNazivFormated_1">
      <item>VINARIUM društvo s ograničenom odgovornošću za proizvodnju i trgovinu</item>
    </derivirana_varijabla>
  </DomainObject.Predmet.ProtuStrankaListNazivFormated>
  <DomainObject.Predmet.ProtuStrankaListNazivFormatedOIB>
    <izvorni_sadrzaj>
      <item>VINARIUM društvo s ograničenom odgovornošću za proizvodnju i trgovinu, OIB 10301343566</item>
    </izvorni_sadrzaj>
    <derivirana_varijabla naziv="DomainObject.Predmet.ProtuStrankaListNazivFormatedOIB_1">
      <item>VINARIUM društvo s ograničenom odgovornošću za proizvodnju i trgovinu, OIB 10301343566</item>
    </derivirana_varijabla>
  </DomainObject.Predmet.ProtuStrankaListNazivFormatedOIB>
  <DomainObject.Predmet.OstaliListFormated>
    <izvorni_sadrzaj>
      <item>Alenko Dunđer</item>
    </izvorni_sadrzaj>
    <derivirana_varijabla naziv="DomainObject.Predmet.OstaliListFormated_1">
      <item>Alenko Dunđer</item>
    </derivirana_varijabla>
  </DomainObject.Predmet.OstaliListFormated>
  <DomainObject.Predmet.OstaliListFormatedOIB>
    <izvorni_sadrzaj>
      <item>Alenko Dunđer, OIB 87571778754</item>
    </izvorni_sadrzaj>
    <derivirana_varijabla naziv="DomainObject.Predmet.OstaliListFormatedOIB_1">
      <item>Alenko Dunđer, OIB 87571778754</item>
    </derivirana_varijabla>
  </DomainObject.Predmet.OstaliListFormatedOIB>
  <DomainObject.Predmet.OstaliListFormatedWithAdress>
    <izvorni_sadrzaj>
      <item>Alenko Dunđer, Ante Mike Tripala 1, 10000 Zagreb</item>
    </izvorni_sadrzaj>
    <derivirana_varijabla naziv="DomainObject.Predmet.OstaliListFormatedWithAdress_1">
      <item>Alenko Dunđer, Ante Mike Tripala 1, 10000 Zagreb</item>
    </derivirana_varijabla>
  </DomainObject.Predmet.OstaliListFormatedWithAdress>
  <DomainObject.Predmet.OstaliListFormatedWithAdressOIB>
    <izvorni_sadrzaj>
      <item>Alenko Dunđer, OIB 87571778754, Ante Mike Tripala 1, 10000 Zagreb</item>
    </izvorni_sadrzaj>
    <derivirana_varijabla naziv="DomainObject.Predmet.OstaliListFormatedWithAdressOIB_1">
      <item>Alenko Dunđer, OIB 87571778754, Ante Mike Tripala 1, 10000 Zagreb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VINARIUM društvo s ograničenom odgovornošću za proizvodnju i trgovinu</izvorni_sadrzaj>
    <derivirana_varijabla naziv="DomainObject.Predmet.ProtustrankaIDrugi_1">VINARIUM društvo s ograničenom odgovornošću za proizvodnju i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VINARIUM društvo s ograničenom odgovornošću za proizvodnju i trgovinu, OIB 10301343566, Mostarska 61, 22000 Šibenik</izvorni_sadrzaj>
    <derivirana_varijabla naziv="DomainObject.Predmet.ProtustrankaIDrugiAdressOIB_1">VINARIUM društvo s ograničenom odgovornošću za proizvodnju i trgovinu, OIB 10301343566,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VINARIUM društvo s ograničenom odgovornošću za proizvodnju i trgovinu</item>
      <item>Alenko Dunđer</item>
    </izvorni_sadrzaj>
    <derivirana_varijabla naziv="DomainObject.Predmet.SudioniciListNaziv_1">
      <item>Fina-Podružnica Šibenik</item>
      <item>VINARIUM društvo s ograničenom odgovornošću za proizvodnju i trgovinu</item>
      <item>Alenko Dunđer</item>
    </derivirana_varijabla>
  </DomainObject.Predmet.SudioniciListNaziv>
  <DomainObject.Predmet.SudioniciListAdressOIB>
    <izvorni_sadrzaj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izvorni_sadrzaj>
    <derivirana_varijabla naziv="DomainObject.Predmet.SudioniciListAdressOIB_1"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10301343566</item>
      <item>, OIB 87571778754</item>
    </izvorni_sadrzaj>
    <derivirana_varijabla naziv="DomainObject.Predmet.SudioniciListNazivOIB_1">
      <item>, OIB 85821130368</item>
      <item>, OIB 10301343566</item>
      <item>, OIB 87571778754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205</properties:Words>
  <properties:Characters>995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2017-07-24T08:16:00Z</dcterms:created>
  <dc:creator>abajlo</dc:creator>
  <cp:lastModifiedBy>Ardena Bajlo</cp:lastModifiedBy>
  <cp:lastPrinted>2017-08-09T12:36:00Z</cp:lastPrinted>
  <dcterms:modified xmlns:xsi="http://www.w3.org/2001/XMLSchema-instance" xsi:type="dcterms:W3CDTF">2017-08-09T12:37:00Z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