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706e5" w14:paraId="a1706e5" w:rsidRDefault="004D7A3D" w:rsidP="006B2B3A" w:rsidR="006B2B3A">
      <w:pPr>
        <w:pStyle w:val="Naslov1"/>
        <w:ind w:right="-51"/>
        <w15:collapsed w:val="false"/>
      </w:pPr>
      <w:bookmarkStart w:name="_GoBack" w:id="0"/>
      <w:bookmarkEnd w:id="0"/>
      <w:r>
        <w:t xml:space="preserve">             </w:t>
      </w:r>
      <w:r w:rsidR="006B2B3A">
        <w:t xml:space="preserve">   </w:t>
      </w:r>
      <w:r>
        <w:t>REPUBLIKA HRVATSKA</w:t>
      </w:r>
    </w:p>
    <w:p w:rsidRDefault="004D7A3D" w:rsidP="006B2B3A" w:rsidR="004D7A3D">
      <w:pPr>
        <w:pStyle w:val="Naslov1"/>
        <w:ind w:right="-51"/>
      </w:pPr>
      <w:r>
        <w:t xml:space="preserve">OPĆINSKI </w:t>
      </w:r>
      <w:r w:rsidR="006B2B3A">
        <w:t xml:space="preserve">GRAĐANSKI </w:t>
      </w:r>
      <w:r>
        <w:t>SUD U ZAGREBU</w:t>
      </w:r>
    </w:p>
    <w:p w:rsidRDefault="006B2B3A" w:rsidR="004D7A3D">
      <w:pPr>
        <w:pStyle w:val="Naslov3"/>
        <w:ind w:right="-51"/>
        <w:rPr>
          <w:sz w:val="24"/>
        </w:rPr>
      </w:pPr>
      <w:r>
        <w:rPr>
          <w:sz w:val="24"/>
        </w:rPr>
        <w:t xml:space="preserve">   </w:t>
      </w:r>
      <w:r w:rsidR="00C35437">
        <w:rPr>
          <w:sz w:val="24"/>
        </w:rPr>
        <w:t xml:space="preserve">         </w:t>
      </w:r>
      <w:r w:rsidR="004D7A3D">
        <w:rPr>
          <w:sz w:val="24"/>
        </w:rPr>
        <w:t>10000</w:t>
      </w:r>
      <w:r w:rsidR="00C35437">
        <w:rPr>
          <w:sz w:val="24"/>
        </w:rPr>
        <w:t xml:space="preserve"> ZAGREB – </w:t>
      </w:r>
      <w:r w:rsidR="00D43877">
        <w:rPr>
          <w:sz w:val="24"/>
        </w:rPr>
        <w:t>Ulica grada Vukovara 84</w:t>
      </w:r>
    </w:p>
    <w:p w:rsidRDefault="004D7A3D" w:rsidR="004D7A3D">
      <w:pPr>
        <w:ind w:right="-51"/>
        <w:rPr>
          <w:b/>
        </w:rPr>
      </w:pPr>
      <w:r>
        <w:t xml:space="preserve">           </w:t>
      </w:r>
      <w:r w:rsidR="006B2B3A">
        <w:t xml:space="preserve">     </w:t>
      </w:r>
      <w:r>
        <w:t xml:space="preserve">  </w:t>
      </w:r>
      <w:r w:rsidR="00305AC5">
        <w:rPr>
          <w:b/>
        </w:rPr>
        <w:t xml:space="preserve"> </w:t>
      </w:r>
    </w:p>
    <w:p w:rsidRDefault="004D7A3D" w:rsidR="004D7A3D">
      <w:pPr>
        <w:pStyle w:val="Naslov6"/>
        <w:framePr w:y="500" w:x="2450" w:hAnchor="page" w:wrap="around"/>
        <w:rPr>
          <w:sz w:val="28"/>
          <w:lang w:val="hr-HR"/>
        </w:rPr>
      </w:pPr>
      <w:r>
        <w:rPr>
          <w:sz w:val="28"/>
        </w:rPr>
        <w:t>R</w:t>
      </w:r>
      <w:r>
        <w:rPr>
          <w:sz w:val="28"/>
          <w:lang w:val="hr-HR"/>
        </w:rPr>
        <w:t xml:space="preserve"> </w:t>
      </w:r>
      <w:r>
        <w:rPr>
          <w:sz w:val="28"/>
        </w:rPr>
        <w:t>o</w:t>
      </w:r>
      <w:r>
        <w:rPr>
          <w:sz w:val="28"/>
          <w:lang w:val="hr-HR"/>
        </w:rPr>
        <w:t xml:space="preserve"> č </w:t>
      </w:r>
      <w:proofErr w:type="spellStart"/>
      <w:r>
        <w:rPr>
          <w:sz w:val="28"/>
        </w:rPr>
        <w:t>i</w:t>
      </w:r>
      <w:proofErr w:type="spellEnd"/>
      <w:r>
        <w:rPr>
          <w:sz w:val="28"/>
          <w:lang w:val="hr-HR"/>
        </w:rPr>
        <w:t xml:space="preserve"> š </w:t>
      </w:r>
      <w:r>
        <w:rPr>
          <w:sz w:val="28"/>
        </w:rPr>
        <w:t>t</w:t>
      </w:r>
      <w:r>
        <w:rPr>
          <w:sz w:val="28"/>
          <w:lang w:val="hr-HR"/>
        </w:rPr>
        <w:t xml:space="preserve"> </w:t>
      </w:r>
      <w:r>
        <w:rPr>
          <w:sz w:val="28"/>
        </w:rPr>
        <w:t>e</w:t>
      </w:r>
    </w:p>
    <w:p w:rsidRDefault="00A84708" w:rsidR="004D7A3D">
      <w:pPr>
        <w:framePr w:y="500" w:x="2450" w:vAnchor="text" w:hAnchor="page" w:wrap="around" w:hSpace="180" w:h="851" w:w="1702"/>
        <w:pBdr>
          <w:top w:space="7" w:sz="6" w:color="000000" w:val="single"/>
          <w:left w:space="7" w:sz="6" w:color="000000" w:val="single"/>
          <w:bottom w:space="7" w:sz="6" w:color="000000" w:val="single"/>
          <w:right w:space="7" w:sz="6" w:color="000000" w:val="single"/>
        </w:pBdr>
        <w:shd w:fill="FFFFFF" w:color="FFFFFF" w:val="solid"/>
        <w:jc w:val="center"/>
      </w:pPr>
      <w:r>
        <w:t>10</w:t>
      </w:r>
      <w:r w:rsidR="00305AC5">
        <w:t>. travnja 2019</w:t>
      </w:r>
      <w:r w:rsidR="00EF5005">
        <w:t>.</w:t>
      </w:r>
    </w:p>
    <w:p w:rsidRDefault="004D7A3D" w:rsidR="00EA77F5" w:rsidRPr="003511FB">
      <w:pPr>
        <w:framePr w:y="500" w:x="5387" w:vAnchor="text" w:hAnchor="page" w:wrap="around" w:hSpace="180" w:h="1688" w:w="4483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right="-335"/>
      </w:pPr>
      <w:r w:rsidRPr="003511FB">
        <w:t xml:space="preserve">                  Broj:</w:t>
      </w:r>
      <w:r w:rsidR="009B1D18">
        <w:t xml:space="preserve"> 20 </w:t>
      </w:r>
      <w:proofErr w:type="spellStart"/>
      <w:r w:rsidR="00EF5005">
        <w:t>Sp</w:t>
      </w:r>
      <w:proofErr w:type="spellEnd"/>
      <w:r w:rsidR="00EF5005">
        <w:t>-</w:t>
      </w:r>
      <w:r w:rsidR="00A84708">
        <w:t>49/2018</w:t>
      </w:r>
    </w:p>
    <w:p w:rsidRDefault="004D7A3D" w:rsidR="004D7A3D" w:rsidRPr="003511FB">
      <w:pPr>
        <w:framePr w:y="500" w:x="5387" w:vAnchor="text" w:hAnchor="page" w:wrap="around" w:hSpace="180" w:h="1688" w:w="4483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right="-335"/>
      </w:pPr>
      <w:r w:rsidRPr="003511FB">
        <w:t>Pravna stvar</w:t>
      </w:r>
    </w:p>
    <w:p w:rsidRDefault="00EF5005" w:rsidR="00EF5005">
      <w:pPr>
        <w:framePr w:y="500" w:x="5387" w:vAnchor="text" w:hAnchor="page" w:wrap="around" w:hSpace="180" w:h="1688" w:w="4483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right="-335"/>
      </w:pPr>
    </w:p>
    <w:p w:rsidRDefault="00EF5005" w:rsidR="00EF5005">
      <w:pPr>
        <w:framePr w:y="500" w:x="5387" w:vAnchor="text" w:hAnchor="page" w:wrap="around" w:hSpace="180" w:h="1688" w:w="4483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right="-335"/>
      </w:pPr>
      <w:r>
        <w:t xml:space="preserve">Potrošač: </w:t>
      </w:r>
      <w:proofErr w:type="spellStart"/>
      <w:r w:rsidR="00A84708">
        <w:t>Jurij</w:t>
      </w:r>
      <w:proofErr w:type="spellEnd"/>
      <w:r w:rsidR="00A84708">
        <w:t xml:space="preserve"> </w:t>
      </w:r>
      <w:proofErr w:type="spellStart"/>
      <w:r w:rsidR="00A84708">
        <w:t>Girčenko</w:t>
      </w:r>
      <w:proofErr w:type="spellEnd"/>
    </w:p>
    <w:p w:rsidRDefault="0075295A" w:rsidR="004D7A3D" w:rsidRPr="003511FB">
      <w:pPr>
        <w:framePr w:y="500" w:x="5387" w:vAnchor="text" w:hAnchor="page" w:wrap="around" w:hSpace="180" w:h="1688" w:w="4483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right="-335"/>
      </w:pPr>
      <w:r w:rsidRPr="003511FB">
        <w:t xml:space="preserve"> </w:t>
      </w:r>
    </w:p>
    <w:p w:rsidRDefault="004D7A3D" w:rsidR="004D7A3D" w:rsidRPr="003511FB">
      <w:pPr>
        <w:framePr w:y="500" w:x="5387" w:vAnchor="text" w:hAnchor="page" w:wrap="around" w:hSpace="180" w:h="1688" w:w="4483"/>
        <w:pBdr>
          <w:top w:space="1" w:sz="6" w:color="auto" w:val="single"/>
          <w:left w:space="1" w:sz="6" w:color="auto" w:val="single"/>
          <w:bottom w:space="1" w:sz="6" w:color="auto" w:val="single"/>
          <w:right w:space="1" w:sz="6" w:color="auto" w:val="single"/>
        </w:pBdr>
        <w:ind w:right="-335"/>
      </w:pPr>
      <w:r w:rsidRPr="003511FB">
        <w:t xml:space="preserve">Radi:   </w:t>
      </w:r>
      <w:r w:rsidR="00EF5005">
        <w:t>stečaja potrošača</w:t>
      </w:r>
      <w:r w:rsidR="00597928" w:rsidRPr="003511FB">
        <w:t xml:space="preserve">            </w:t>
      </w:r>
      <w:r w:rsidR="00AF403D" w:rsidRPr="003511FB">
        <w:t xml:space="preserve">         </w:t>
      </w:r>
    </w:p>
    <w:p w:rsidRDefault="004D7A3D" w:rsidR="004D7A3D"/>
    <w:p w:rsidRDefault="004D7A3D" w:rsidR="004D7A3D"/>
    <w:p w:rsidRDefault="004D7A3D" w:rsidR="004D7A3D"/>
    <w:p w:rsidRDefault="00EF5005" w:rsidR="00EF5005">
      <w:pPr>
        <w:pStyle w:val="Naslov5"/>
        <w:jc w:val="center"/>
        <w:rPr>
          <w:sz w:val="32"/>
        </w:rPr>
      </w:pPr>
    </w:p>
    <w:p w:rsidRDefault="00EF5005" w:rsidR="00EF5005">
      <w:pPr>
        <w:pStyle w:val="Naslov5"/>
        <w:jc w:val="center"/>
        <w:rPr>
          <w:sz w:val="32"/>
        </w:rPr>
      </w:pPr>
    </w:p>
    <w:p w:rsidRDefault="00EF5005" w:rsidR="00EF5005">
      <w:pPr>
        <w:pStyle w:val="Naslov5"/>
        <w:jc w:val="center"/>
        <w:rPr>
          <w:sz w:val="32"/>
        </w:rPr>
      </w:pPr>
    </w:p>
    <w:p w:rsidRDefault="00EF5005" w:rsidR="00EF5005">
      <w:pPr>
        <w:pStyle w:val="Naslov5"/>
        <w:jc w:val="center"/>
        <w:rPr>
          <w:sz w:val="32"/>
        </w:rPr>
      </w:pPr>
    </w:p>
    <w:p w:rsidRDefault="004D7A3D" w:rsidR="004D7A3D">
      <w:pPr>
        <w:pStyle w:val="Naslov5"/>
        <w:jc w:val="center"/>
        <w:rPr>
          <w:sz w:val="32"/>
        </w:rPr>
      </w:pPr>
      <w:r>
        <w:rPr>
          <w:sz w:val="32"/>
        </w:rPr>
        <w:t>P O Z I V</w:t>
      </w:r>
    </w:p>
    <w:p w:rsidRDefault="00635CE2" w:rsidR="00635CE2">
      <w:pPr>
        <w:jc w:val="center"/>
        <w:rPr>
          <w:b/>
        </w:rPr>
      </w:pPr>
    </w:p>
    <w:p w:rsidRDefault="00EF5005" w:rsidP="00934E25" w:rsidR="004D7A3D">
      <w:pPr>
        <w:jc w:val="center"/>
        <w:rPr>
          <w:b/>
        </w:rPr>
      </w:pPr>
      <w:r>
        <w:rPr>
          <w:b/>
        </w:rPr>
        <w:t xml:space="preserve">za davanje izjave </w:t>
      </w:r>
      <w:r w:rsidR="00A56468">
        <w:rPr>
          <w:b/>
        </w:rPr>
        <w:t xml:space="preserve">povjerenika </w:t>
      </w:r>
      <w:r>
        <w:rPr>
          <w:b/>
        </w:rPr>
        <w:t xml:space="preserve">u smislu čl. </w:t>
      </w:r>
      <w:r w:rsidR="00934E25">
        <w:rPr>
          <w:b/>
        </w:rPr>
        <w:t>39.</w:t>
      </w:r>
      <w:r>
        <w:rPr>
          <w:b/>
        </w:rPr>
        <w:t xml:space="preserve"> Zakona o stečaju potrošača</w:t>
      </w:r>
    </w:p>
    <w:p w:rsidRDefault="00635CE2" w:rsidR="00635CE2">
      <w:pPr>
        <w:jc w:val="center"/>
        <w:rPr>
          <w:b/>
        </w:rPr>
      </w:pPr>
    </w:p>
    <w:p w:rsidRDefault="000406C7" w:rsidP="000406C7" w:rsidR="000406C7">
      <w:pPr>
        <w:ind w:firstLine="708" w:right="-51"/>
        <w:jc w:val="both"/>
      </w:pPr>
    </w:p>
    <w:p w:rsidRDefault="00A47D2C" w:rsidP="00EF5005" w:rsidR="003511FB">
      <w:pPr>
        <w:ind w:firstLine="708" w:right="-51"/>
        <w:jc w:val="center"/>
        <w:rPr>
          <w:b/>
        </w:rPr>
      </w:pPr>
      <w:r>
        <w:t>RENATO SABLJIĆ</w:t>
      </w:r>
    </w:p>
    <w:p w:rsidRDefault="007C4D5A" w:rsidR="00635CE2">
      <w:pPr>
        <w:ind w:right="-51"/>
        <w:jc w:val="both"/>
        <w:rPr>
          <w:b/>
        </w:rPr>
      </w:pPr>
      <w:r>
        <w:rPr>
          <w:b/>
        </w:rPr>
        <w:t xml:space="preserve">        </w:t>
      </w:r>
    </w:p>
    <w:p w:rsidRDefault="000406C7" w:rsidR="000406C7" w:rsidRPr="000406C7">
      <w:pPr>
        <w:ind w:right="-51"/>
        <w:jc w:val="both"/>
        <w:rPr>
          <w:b/>
        </w:rPr>
      </w:pPr>
    </w:p>
    <w:p w:rsidRDefault="004D7A3D" w:rsidR="004D7A3D">
      <w:pPr>
        <w:ind w:right="-51"/>
        <w:jc w:val="both"/>
      </w:pPr>
      <w:r>
        <w:t xml:space="preserve">     Pozivate se na ročište </w:t>
      </w:r>
      <w:r w:rsidR="0030200A">
        <w:t xml:space="preserve">radi davanja izjave </w:t>
      </w:r>
      <w:r>
        <w:t xml:space="preserve">u gornjoj pravnoj stvari na dan </w:t>
      </w:r>
      <w:r w:rsidR="00305AC5">
        <w:rPr>
          <w:b/>
        </w:rPr>
        <w:t>1</w:t>
      </w:r>
      <w:r w:rsidR="00A84708">
        <w:rPr>
          <w:b/>
        </w:rPr>
        <w:t>0</w:t>
      </w:r>
      <w:r w:rsidR="00305AC5">
        <w:rPr>
          <w:b/>
        </w:rPr>
        <w:t>. travnja 2019</w:t>
      </w:r>
      <w:r w:rsidR="009B1D18">
        <w:rPr>
          <w:b/>
        </w:rPr>
        <w:t>. u 10</w:t>
      </w:r>
      <w:r w:rsidR="00EF5005">
        <w:rPr>
          <w:b/>
        </w:rPr>
        <w:t>,</w:t>
      </w:r>
      <w:r w:rsidR="00A47D2C">
        <w:rPr>
          <w:b/>
        </w:rPr>
        <w:t>00</w:t>
      </w:r>
      <w:r w:rsidR="00614F18">
        <w:rPr>
          <w:b/>
        </w:rPr>
        <w:t xml:space="preserve"> </w:t>
      </w:r>
      <w:r>
        <w:t>sati, u ovaj sud,</w:t>
      </w:r>
      <w:r w:rsidR="00205089">
        <w:t xml:space="preserve"> </w:t>
      </w:r>
      <w:r w:rsidR="00D43877">
        <w:t>Ulica grada Vukovara 84</w:t>
      </w:r>
      <w:r w:rsidR="00205089">
        <w:t>,</w:t>
      </w:r>
      <w:r>
        <w:t xml:space="preserve"> soba broj</w:t>
      </w:r>
      <w:r w:rsidR="00CA5D89">
        <w:t xml:space="preserve"> </w:t>
      </w:r>
      <w:r w:rsidR="009B1D18">
        <w:rPr>
          <w:b/>
        </w:rPr>
        <w:t>301/III.</w:t>
      </w:r>
    </w:p>
    <w:p w:rsidRDefault="00BB1919" w:rsidR="00BB1919">
      <w:pPr>
        <w:ind w:right="-51"/>
        <w:jc w:val="both"/>
      </w:pPr>
      <w:r>
        <w:tab/>
      </w:r>
    </w:p>
    <w:p w:rsidRDefault="00210066" w:rsidR="00BB1919">
      <w:pPr>
        <w:ind w:right="-51"/>
        <w:jc w:val="both"/>
        <w:rPr>
          <w:b/>
        </w:rPr>
      </w:pPr>
      <w:r>
        <w:rPr>
          <w:b/>
        </w:rPr>
        <w:tab/>
      </w:r>
      <w:r w:rsidR="00305AC5">
        <w:rPr>
          <w:b/>
        </w:rPr>
        <w:t>Povjerenik je obve</w:t>
      </w:r>
      <w:r w:rsidR="0030200A">
        <w:rPr>
          <w:b/>
        </w:rPr>
        <w:t>zan prist</w:t>
      </w:r>
      <w:r w:rsidR="00FB392B">
        <w:rPr>
          <w:b/>
        </w:rPr>
        <w:t>u</w:t>
      </w:r>
      <w:r w:rsidR="0030200A">
        <w:rPr>
          <w:b/>
        </w:rPr>
        <w:t xml:space="preserve">piti na ročište dok vjerovnici i potrošač nemaju obvezu pristupa na ovo ročište. </w:t>
      </w:r>
    </w:p>
    <w:p w:rsidRDefault="00305AC5" w:rsidR="00305AC5" w:rsidRPr="00BB1919">
      <w:pPr>
        <w:ind w:right="-51"/>
        <w:jc w:val="both"/>
        <w:rPr>
          <w:b/>
        </w:rPr>
      </w:pPr>
    </w:p>
    <w:p w:rsidRDefault="004D7A3D" w:rsidP="007458AA" w:rsidR="004D7A3D">
      <w:pPr>
        <w:spacing w:before="240"/>
        <w:ind w:right="-51"/>
        <w:jc w:val="center"/>
      </w:pPr>
      <w:r>
        <w:t xml:space="preserve"> Zagrebu, </w:t>
      </w:r>
      <w:r w:rsidR="00305AC5">
        <w:t>2</w:t>
      </w:r>
      <w:r w:rsidR="00A84708">
        <w:t>9</w:t>
      </w:r>
      <w:r w:rsidR="00305AC5">
        <w:t>. ožujka 2019</w:t>
      </w:r>
      <w:r w:rsidR="009B1D18">
        <w:t>.</w:t>
      </w:r>
      <w:r w:rsidR="00056D91">
        <w:t xml:space="preserve"> </w:t>
      </w:r>
    </w:p>
    <w:p w:rsidRDefault="004D7A3D" w:rsidR="004D7A3D">
      <w:pPr>
        <w:ind w:right="-51"/>
      </w:pPr>
    </w:p>
    <w:p w:rsidRDefault="00635CE2" w:rsidR="00635CE2">
      <w:pPr>
        <w:ind w:right="-51"/>
      </w:pPr>
    </w:p>
    <w:p w:rsidRDefault="003511FB" w:rsidP="003511FB" w:rsidR="003511FB">
      <w:pPr>
        <w:ind w:right="-51"/>
        <w:jc w:val="right"/>
      </w:pPr>
      <w:r>
        <w:tab/>
      </w:r>
      <w:r>
        <w:tab/>
      </w:r>
    </w:p>
    <w:p w:rsidRDefault="004D7A3D" w:rsidP="009B1D18" w:rsidR="009B1D18">
      <w:pPr>
        <w:ind w:firstLine="708" w:right="-51" w:left="6372"/>
        <w:jc w:val="center"/>
      </w:pPr>
      <w:r>
        <w:t xml:space="preserve"> Sudac:  </w:t>
      </w:r>
    </w:p>
    <w:p w:rsidRDefault="009B1D18" w:rsidP="009B1D18" w:rsidR="004D7A3D">
      <w:pPr>
        <w:ind w:firstLine="291" w:right="-51" w:left="6372"/>
        <w:jc w:val="center"/>
      </w:pPr>
      <w:r>
        <w:t>Vladimir Dimanovski,</w:t>
      </w:r>
      <w:r w:rsidR="004D7A3D">
        <w:t>v.</w:t>
      </w:r>
      <w:r w:rsidR="00CA5D89">
        <w:t xml:space="preserve"> </w:t>
      </w:r>
      <w:r w:rsidR="004D7A3D">
        <w:t>r.</w:t>
      </w:r>
    </w:p>
    <w:p w:rsidRDefault="00635CE2" w:rsidP="003511FB" w:rsidR="00635CE2">
      <w:pPr>
        <w:ind w:right="-51"/>
        <w:jc w:val="right"/>
      </w:pPr>
    </w:p>
    <w:p w:rsidRDefault="004D7A3D" w:rsidP="003511FB" w:rsidR="004D7A3D">
      <w:pPr>
        <w:ind w:firstLine="720" w:right="-51" w:left="3600"/>
        <w:jc w:val="right"/>
        <w:rPr>
          <w:sz w:val="20"/>
        </w:rPr>
      </w:pPr>
      <w:r>
        <w:t xml:space="preserve"> </w:t>
      </w:r>
    </w:p>
    <w:p w:rsidRDefault="00056D91" w:rsidP="008D687C" w:rsidR="00056D91" w:rsidRPr="008D687C">
      <w:pPr>
        <w:pStyle w:val="Tijeloteksta"/>
        <w:jc w:val="right"/>
      </w:pPr>
      <w:r>
        <w:tab/>
      </w:r>
      <w:r>
        <w:tab/>
      </w:r>
      <w:r>
        <w:tab/>
      </w:r>
      <w:r>
        <w:tab/>
      </w:r>
      <w:r>
        <w:tab/>
      </w:r>
      <w:r w:rsidRPr="008D687C">
        <w:t xml:space="preserve">Za točnost </w:t>
      </w:r>
      <w:proofErr w:type="spellStart"/>
      <w:r w:rsidRPr="008D687C">
        <w:t>otpravka</w:t>
      </w:r>
      <w:proofErr w:type="spellEnd"/>
      <w:r w:rsidRPr="008D687C">
        <w:t xml:space="preserve"> – ovlašteni službenik:</w:t>
      </w:r>
    </w:p>
    <w:p w:rsidRDefault="009B1D18" w:rsidP="008D687C" w:rsidR="00056D91" w:rsidRPr="008D687C">
      <w:pPr>
        <w:pStyle w:val="Tijeloteksta"/>
        <w:ind w:firstLine="708" w:left="4248"/>
        <w:jc w:val="center"/>
      </w:pPr>
      <w:r>
        <w:t>Ivana Golub</w:t>
      </w:r>
    </w:p>
    <w:p w:rsidRDefault="00056D91" w:rsidP="003511FB" w:rsidR="004D7A3D">
      <w:pPr>
        <w:jc w:val="right"/>
      </w:pPr>
      <w:r>
        <w:t xml:space="preserve"> </w:t>
      </w:r>
    </w:p>
    <w:p w:rsidRDefault="007458AA" w:rsidR="007458AA"/>
    <w:sectPr w:rsidR="007458AA">
      <w:pgSz w:code="9" w:h="16840" w:w="11907"/>
      <w:pgMar w:gutter="0" w:footer="720" w:header="720" w:left="1230" w:bottom="873" w:right="1230" w:top="1701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drawingGridHorizontalSpacing w:val="57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F7152"/>
    <w:rsid w:val="00017B62"/>
    <w:rsid w:val="000406C7"/>
    <w:rsid w:val="00056D91"/>
    <w:rsid w:val="00061BA3"/>
    <w:rsid w:val="00067C92"/>
    <w:rsid w:val="000814D3"/>
    <w:rsid w:val="00086A80"/>
    <w:rsid w:val="00087331"/>
    <w:rsid w:val="000963EC"/>
    <w:rsid w:val="000B0304"/>
    <w:rsid w:val="000C4B64"/>
    <w:rsid w:val="000E0307"/>
    <w:rsid w:val="000E64FF"/>
    <w:rsid w:val="00103847"/>
    <w:rsid w:val="00120027"/>
    <w:rsid w:val="001405DE"/>
    <w:rsid w:val="00172597"/>
    <w:rsid w:val="001B7426"/>
    <w:rsid w:val="001E114B"/>
    <w:rsid w:val="001E4705"/>
    <w:rsid w:val="001F7152"/>
    <w:rsid w:val="00205089"/>
    <w:rsid w:val="00210066"/>
    <w:rsid w:val="002221B4"/>
    <w:rsid w:val="00250815"/>
    <w:rsid w:val="00252912"/>
    <w:rsid w:val="00255D79"/>
    <w:rsid w:val="00265866"/>
    <w:rsid w:val="00266CCA"/>
    <w:rsid w:val="002734DA"/>
    <w:rsid w:val="0030200A"/>
    <w:rsid w:val="00303A35"/>
    <w:rsid w:val="00304E2E"/>
    <w:rsid w:val="00305AC5"/>
    <w:rsid w:val="00313011"/>
    <w:rsid w:val="0031573F"/>
    <w:rsid w:val="003511FB"/>
    <w:rsid w:val="003A1003"/>
    <w:rsid w:val="003D4725"/>
    <w:rsid w:val="00417E1E"/>
    <w:rsid w:val="004268FE"/>
    <w:rsid w:val="00456304"/>
    <w:rsid w:val="00462BF5"/>
    <w:rsid w:val="004674C9"/>
    <w:rsid w:val="0047554B"/>
    <w:rsid w:val="00494277"/>
    <w:rsid w:val="004A1A2E"/>
    <w:rsid w:val="004A1F36"/>
    <w:rsid w:val="004D670C"/>
    <w:rsid w:val="004D7A3D"/>
    <w:rsid w:val="005518A7"/>
    <w:rsid w:val="0057318D"/>
    <w:rsid w:val="00593F53"/>
    <w:rsid w:val="00597928"/>
    <w:rsid w:val="005B47CB"/>
    <w:rsid w:val="005C73B9"/>
    <w:rsid w:val="005D49E0"/>
    <w:rsid w:val="005E408B"/>
    <w:rsid w:val="00614F18"/>
    <w:rsid w:val="00623ADE"/>
    <w:rsid w:val="00635CE2"/>
    <w:rsid w:val="00657931"/>
    <w:rsid w:val="006679D3"/>
    <w:rsid w:val="00670C84"/>
    <w:rsid w:val="00691BB6"/>
    <w:rsid w:val="006B2B3A"/>
    <w:rsid w:val="006D7AE2"/>
    <w:rsid w:val="006F63E5"/>
    <w:rsid w:val="00715649"/>
    <w:rsid w:val="00727341"/>
    <w:rsid w:val="007458AA"/>
    <w:rsid w:val="0075295A"/>
    <w:rsid w:val="007A61B0"/>
    <w:rsid w:val="007C4D5A"/>
    <w:rsid w:val="007D244E"/>
    <w:rsid w:val="007D6314"/>
    <w:rsid w:val="007E4F57"/>
    <w:rsid w:val="007E6CDE"/>
    <w:rsid w:val="007F4EA9"/>
    <w:rsid w:val="00835913"/>
    <w:rsid w:val="00843252"/>
    <w:rsid w:val="00875EE1"/>
    <w:rsid w:val="00921E0C"/>
    <w:rsid w:val="00931731"/>
    <w:rsid w:val="00934E25"/>
    <w:rsid w:val="0094047E"/>
    <w:rsid w:val="00964792"/>
    <w:rsid w:val="0098034A"/>
    <w:rsid w:val="00981CCC"/>
    <w:rsid w:val="009B1D18"/>
    <w:rsid w:val="009B5F0C"/>
    <w:rsid w:val="009C36FE"/>
    <w:rsid w:val="009C4214"/>
    <w:rsid w:val="009E26B2"/>
    <w:rsid w:val="00A14E15"/>
    <w:rsid w:val="00A161F7"/>
    <w:rsid w:val="00A47D2C"/>
    <w:rsid w:val="00A56468"/>
    <w:rsid w:val="00A84708"/>
    <w:rsid w:val="00AB2081"/>
    <w:rsid w:val="00AC4AC5"/>
    <w:rsid w:val="00AD3F6A"/>
    <w:rsid w:val="00AF403D"/>
    <w:rsid w:val="00B22DB9"/>
    <w:rsid w:val="00B248F0"/>
    <w:rsid w:val="00B51907"/>
    <w:rsid w:val="00B7408D"/>
    <w:rsid w:val="00BA3EB2"/>
    <w:rsid w:val="00BA7A22"/>
    <w:rsid w:val="00BB1919"/>
    <w:rsid w:val="00BB6EE5"/>
    <w:rsid w:val="00BC3CFA"/>
    <w:rsid w:val="00BE4863"/>
    <w:rsid w:val="00BF0426"/>
    <w:rsid w:val="00C031A9"/>
    <w:rsid w:val="00C15AFE"/>
    <w:rsid w:val="00C35437"/>
    <w:rsid w:val="00C37543"/>
    <w:rsid w:val="00C75552"/>
    <w:rsid w:val="00C76170"/>
    <w:rsid w:val="00C80411"/>
    <w:rsid w:val="00C8681F"/>
    <w:rsid w:val="00CA13BB"/>
    <w:rsid w:val="00CA5D89"/>
    <w:rsid w:val="00D12972"/>
    <w:rsid w:val="00D320A5"/>
    <w:rsid w:val="00D43877"/>
    <w:rsid w:val="00D46121"/>
    <w:rsid w:val="00D7469B"/>
    <w:rsid w:val="00D82440"/>
    <w:rsid w:val="00D901BC"/>
    <w:rsid w:val="00DE70B8"/>
    <w:rsid w:val="00E05275"/>
    <w:rsid w:val="00E24A05"/>
    <w:rsid w:val="00E76F61"/>
    <w:rsid w:val="00E77EFB"/>
    <w:rsid w:val="00EA77F5"/>
    <w:rsid w:val="00EF5005"/>
    <w:rsid w:val="00EF63E8"/>
    <w:rsid w:val="00EF7F3D"/>
    <w:rsid w:val="00F00FCC"/>
    <w:rsid w:val="00F20122"/>
    <w:rsid w:val="00F35801"/>
    <w:rsid w:val="00F54695"/>
    <w:rsid w:val="00F6357C"/>
    <w:rsid w:val="00F756AB"/>
    <w:rsid w:val="00F9463F"/>
    <w:rsid w:val="00FA1B7D"/>
    <w:rsid w:val="00FA33BC"/>
    <w:rsid w:val="00FB392B"/>
    <w:rsid w:val="00FE0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Cs w:val="20"/>
    </w:rPr>
  </w:style>
  <w:style w:styleId="Naslov3" w:type="paragraph">
    <w:name w:val="heading 3"/>
    <w:basedOn w:val="Normal"/>
    <w:next w:val="Normal"/>
    <w:qFormat/>
    <w:pPr>
      <w:keepNext/>
      <w:ind w:right="6186"/>
      <w:outlineLvl w:val="2"/>
    </w:pPr>
    <w:rPr>
      <w:b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tabs>
        <w:tab w:pos="5387" w:val="left"/>
      </w:tabs>
      <w:ind w:right="-51"/>
      <w:outlineLvl w:val="4"/>
    </w:pPr>
    <w:rPr>
      <w:b/>
      <w:sz w:val="28"/>
      <w:szCs w:val="20"/>
    </w:rPr>
  </w:style>
  <w:style w:styleId="Naslov6" w:type="paragraph">
    <w:name w:val="heading 6"/>
    <w:basedOn w:val="Normal"/>
    <w:next w:val="Normal"/>
    <w:qFormat/>
    <w:pPr>
      <w:keepNext/>
      <w:framePr w:y="-7" w:x="1039" w:vAnchor="text" w:hAnchor="text" w:wrap="around" w:hSpace="180" w:h="851" w:w="1702"/>
      <w:pBdr>
        <w:top w:space="7" w:sz="6" w:color="000000" w:val="single"/>
        <w:left w:space="7" w:sz="6" w:color="000000" w:val="single"/>
        <w:bottom w:space="7" w:sz="6" w:color="000000" w:val="single"/>
        <w:right w:space="7" w:sz="6" w:color="000000" w:val="single"/>
      </w:pBdr>
      <w:shd w:fill="FFFFFF" w:color="FFFFFF" w:val="solid"/>
      <w:jc w:val="center"/>
      <w:outlineLvl w:val="5"/>
    </w:pPr>
    <w:rPr>
      <w:b/>
      <w:szCs w:val="20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ind w:right="-51"/>
      <w:jc w:val="both"/>
    </w:pPr>
  </w:style>
  <w:style w:styleId="Tekstbalonia" w:type="paragraph">
    <w:name w:val="Balloon Text"/>
    <w:basedOn w:val="Normal"/>
    <w:semiHidden/>
    <w:rsid w:val="006679D3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056D9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B03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03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03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03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03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Cs w:val="20"/>
    </w:rPr>
  </w:style>
  <w:style w:styleId="Naslov3" w:type="paragraph">
    <w:name w:val="heading 3"/>
    <w:basedOn w:val="Normal"/>
    <w:next w:val="Normal"/>
    <w:qFormat/>
    <w:pPr>
      <w:keepNext/>
      <w:ind w:right="6186"/>
      <w:outlineLvl w:val="2"/>
    </w:pPr>
    <w:rPr>
      <w:b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tabs>
        <w:tab w:pos="5387" w:val="left"/>
      </w:tabs>
      <w:ind w:right="-51"/>
      <w:outlineLvl w:val="4"/>
    </w:pPr>
    <w:rPr>
      <w:b/>
      <w:sz w:val="28"/>
      <w:szCs w:val="20"/>
    </w:rPr>
  </w:style>
  <w:style w:styleId="Naslov6" w:type="paragraph">
    <w:name w:val="heading 6"/>
    <w:basedOn w:val="Normal"/>
    <w:next w:val="Normal"/>
    <w:qFormat/>
    <w:pPr>
      <w:keepNext/>
      <w:framePr w:h="851" w:hAnchor="text" w:hSpace="180" w:vAnchor="text" w:w="1702" w:wrap="around" w:x="1039" w:y="-7"/>
      <w:pBdr>
        <w:top w:color="000000" w:space="7" w:sz="6" w:val="single"/>
        <w:left w:color="000000" w:space="7" w:sz="6" w:val="single"/>
        <w:bottom w:color="000000" w:space="7" w:sz="6" w:val="single"/>
        <w:right w:color="000000" w:space="7" w:sz="6" w:val="single"/>
      </w:pBdr>
      <w:shd w:color="FFFFFF" w:fill="FFFFFF" w:val="solid"/>
      <w:jc w:val="center"/>
      <w:outlineLvl w:val="5"/>
    </w:pPr>
    <w:rPr>
      <w:b/>
      <w:szCs w:val="20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ind w:right="-51"/>
      <w:jc w:val="both"/>
    </w:pPr>
  </w:style>
  <w:style w:styleId="Tekstbalonia" w:type="paragraph">
    <w:name w:val="Balloon Text"/>
    <w:basedOn w:val="Normal"/>
    <w:semiHidden/>
    <w:rsid w:val="006679D3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056D9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B03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03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03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03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03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>29. ožujka 2019.</izvorni_sadrzaj>
    <derivirana_varijabla naziv="DomainObject.Datum_1">29.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113</properties:Words>
  <properties:Characters>575</properties:Characters>
  <properties:Lines>44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2019-03-29T10:40:00Z</dcterms:created>
  <dc:creator>Microbase</dc:creator>
  <cp:lastModifiedBy>Ivana Golub</cp:lastModifiedBy>
  <cp:lastPrinted>2019-03-29T10:42:00Z</cp:lastPrinted>
  <dcterms:modified xmlns:xsi="http://www.w3.org/2001/XMLSchema-instance" xsi:type="dcterms:W3CDTF">2019-03-29T10:42:00Z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Renato Sabljić - Ročište (Sp-49-18 - poziv stečajnom povjereniku.docx)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