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2895" w14:paraId="9d8289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D6A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INSTALA CASA 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6A7F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E109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D6A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Slavonska 21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D6A7F">
        <w:rPr>
          <w:rFonts w:cs="Times New Roman" w:eastAsia="Times New Roman" w:hAnsi="Times New Roman" w:ascii="Times New Roman"/>
          <w:sz w:val="24"/>
          <w:szCs w:val="24"/>
          <w:lang w:eastAsia="hr-HR"/>
        </w:rPr>
        <w:t>39550628209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363AE" w:rsidRPr="00A363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3AE">
        <w:rPr>
          <w:rFonts w:cs="Times New Roman" w:eastAsia="Times New Roman" w:hAnsi="Times New Roman" w:ascii="Times New Roman"/>
          <w:sz w:val="24"/>
          <w:szCs w:val="24"/>
          <w:lang w:eastAsia="hr-HR"/>
        </w:rPr>
        <w:t>INSTALA CASA d.o.o., Sesvete, Slavonska 21, OIB: 39550628209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363AE">
        <w:rPr>
          <w:rFonts w:cs="Times New Roman" w:hAnsi="Times New Roman" w:ascii="Times New Roman"/>
          <w:sz w:val="24"/>
          <w:szCs w:val="24"/>
        </w:rPr>
        <w:t>ANĐELKU MATOK</w:t>
      </w:r>
      <w:r w:rsidR="008B4B9C">
        <w:rPr>
          <w:rFonts w:cs="Times New Roman" w:hAnsi="Times New Roman" w:ascii="Times New Roman"/>
          <w:sz w:val="24"/>
          <w:szCs w:val="24"/>
        </w:rPr>
        <w:t xml:space="preserve">, </w:t>
      </w:r>
      <w:r w:rsidR="00A363AE">
        <w:rPr>
          <w:rFonts w:cs="Times New Roman" w:hAnsi="Times New Roman" w:ascii="Times New Roman"/>
          <w:sz w:val="24"/>
          <w:szCs w:val="24"/>
        </w:rPr>
        <w:t>Sesvete</w:t>
      </w:r>
      <w:r w:rsidR="00517B4F">
        <w:rPr>
          <w:rFonts w:cs="Times New Roman" w:hAnsi="Times New Roman" w:ascii="Times New Roman"/>
          <w:sz w:val="24"/>
          <w:szCs w:val="24"/>
        </w:rPr>
        <w:t xml:space="preserve">, </w:t>
      </w:r>
      <w:r w:rsidR="00A363AE">
        <w:rPr>
          <w:rFonts w:cs="Times New Roman" w:hAnsi="Times New Roman" w:ascii="Times New Roman"/>
          <w:sz w:val="24"/>
          <w:szCs w:val="24"/>
        </w:rPr>
        <w:t>Slavonska 21</w:t>
      </w:r>
      <w:r w:rsidR="00CA087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A363AE">
        <w:rPr>
          <w:rFonts w:cs="Times New Roman" w:hAnsi="Times New Roman" w:ascii="Times New Roman"/>
          <w:sz w:val="24"/>
          <w:szCs w:val="24"/>
        </w:rPr>
        <w:t>10932359624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3256D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A363A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10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363A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AB3" w:rsidP="007B6B50" w:rsidR="00582AB3">
      <w:pPr>
        <w:spacing w:lineRule="auto" w:line="240" w:after="0"/>
      </w:pPr>
      <w:r>
        <w:separator/>
      </w:r>
    </w:p>
  </w:endnote>
  <w:endnote w:id="0" w:type="continuationSeparator">
    <w:p w:rsidRDefault="00582AB3" w:rsidP="007B6B50" w:rsidR="00582A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AB3" w:rsidP="007B6B50" w:rsidR="00582AB3">
      <w:pPr>
        <w:spacing w:lineRule="auto" w:line="240" w:after="0"/>
      </w:pPr>
      <w:r>
        <w:separator/>
      </w:r>
    </w:p>
  </w:footnote>
  <w:footnote w:id="0" w:type="continuationSeparator">
    <w:p w:rsidRDefault="00582AB3" w:rsidP="007B6B50" w:rsidR="00582A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A46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E109F9">
      <w:t>5</w:t>
    </w:r>
    <w:r w:rsidR="00CD6A7F">
      <w:t>1</w:t>
    </w:r>
    <w:r w:rsidR="00E109F9">
      <w:t>0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61B26"/>
    <w:rsid w:val="00181EF7"/>
    <w:rsid w:val="001B3EB7"/>
    <w:rsid w:val="001C1A46"/>
    <w:rsid w:val="001C2C91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71AD7"/>
    <w:rsid w:val="00275D91"/>
    <w:rsid w:val="002E6A2B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2C2E"/>
    <w:rsid w:val="003A3DB0"/>
    <w:rsid w:val="003C461A"/>
    <w:rsid w:val="003D243E"/>
    <w:rsid w:val="003E4635"/>
    <w:rsid w:val="00404D7D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82AB3"/>
    <w:rsid w:val="005D495B"/>
    <w:rsid w:val="005D7006"/>
    <w:rsid w:val="00601352"/>
    <w:rsid w:val="00601913"/>
    <w:rsid w:val="00601B27"/>
    <w:rsid w:val="00604D46"/>
    <w:rsid w:val="00620731"/>
    <w:rsid w:val="00624713"/>
    <w:rsid w:val="006267A3"/>
    <w:rsid w:val="00635B72"/>
    <w:rsid w:val="00644755"/>
    <w:rsid w:val="00682119"/>
    <w:rsid w:val="006A4C54"/>
    <w:rsid w:val="006B6031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840597"/>
    <w:rsid w:val="00863575"/>
    <w:rsid w:val="00877831"/>
    <w:rsid w:val="008914B7"/>
    <w:rsid w:val="008A7601"/>
    <w:rsid w:val="008B4B9C"/>
    <w:rsid w:val="008B5C82"/>
    <w:rsid w:val="008E4A91"/>
    <w:rsid w:val="008F7618"/>
    <w:rsid w:val="009201D5"/>
    <w:rsid w:val="0092692D"/>
    <w:rsid w:val="00936C78"/>
    <w:rsid w:val="00980FDC"/>
    <w:rsid w:val="009951AC"/>
    <w:rsid w:val="009B0DB6"/>
    <w:rsid w:val="009C6AE3"/>
    <w:rsid w:val="009E4FA8"/>
    <w:rsid w:val="009F24CD"/>
    <w:rsid w:val="00A01CEB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F1BE3"/>
    <w:rsid w:val="00B00CA0"/>
    <w:rsid w:val="00B02C18"/>
    <w:rsid w:val="00B05F96"/>
    <w:rsid w:val="00B236CD"/>
    <w:rsid w:val="00B27FA7"/>
    <w:rsid w:val="00B3605A"/>
    <w:rsid w:val="00B61A24"/>
    <w:rsid w:val="00B70A79"/>
    <w:rsid w:val="00B71613"/>
    <w:rsid w:val="00B8215C"/>
    <w:rsid w:val="00B937FD"/>
    <w:rsid w:val="00B93860"/>
    <w:rsid w:val="00BA0BF9"/>
    <w:rsid w:val="00BC45A0"/>
    <w:rsid w:val="00C0224D"/>
    <w:rsid w:val="00C03349"/>
    <w:rsid w:val="00C240DA"/>
    <w:rsid w:val="00C300D5"/>
    <w:rsid w:val="00C3355E"/>
    <w:rsid w:val="00C4643F"/>
    <w:rsid w:val="00C47AEF"/>
    <w:rsid w:val="00C71CBA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4A9A"/>
    <w:rsid w:val="00D337F0"/>
    <w:rsid w:val="00D363E4"/>
    <w:rsid w:val="00D36C3B"/>
    <w:rsid w:val="00D46251"/>
    <w:rsid w:val="00D83D44"/>
    <w:rsid w:val="00D840DE"/>
    <w:rsid w:val="00D93519"/>
    <w:rsid w:val="00E0128D"/>
    <w:rsid w:val="00E10283"/>
    <w:rsid w:val="00E109F9"/>
    <w:rsid w:val="00E13F87"/>
    <w:rsid w:val="00E34437"/>
    <w:rsid w:val="00E4585D"/>
    <w:rsid w:val="00EA3ED3"/>
    <w:rsid w:val="00EA7663"/>
    <w:rsid w:val="00ED5641"/>
    <w:rsid w:val="00F041CD"/>
    <w:rsid w:val="00F15930"/>
    <w:rsid w:val="00F40858"/>
    <w:rsid w:val="00F46BA4"/>
    <w:rsid w:val="00F921BE"/>
    <w:rsid w:val="00F92DAB"/>
    <w:rsid w:val="00FA5639"/>
    <w:rsid w:val="00FC2177"/>
    <w:rsid w:val="00FC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4510</izvorni_sadrzaj>
    <derivirana_varijabla naziv="DomainObject.Predmet.Broj_1">4510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St-4510/2016</izvorni_sadrzaj>
    <derivirana_varijabla naziv="DomainObject.Predmet.OznakaBroj_1">St-4510/2016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 CASA d.o.o. zastupanog po punomoćniku Anđelko Matok</izvorni_sadrzaj>
    <derivirana_varijabla naziv="DomainObject.Predmet.ProtustrankaFormated_1">  INSTALA CASA d.o.o. zastupanog po punomoćniku Anđelko Matok</derivirana_varijabla>
  </DomainObject.Predmet.ProtustrankaFormated>
  <DomainObject.Predmet.ProtustrankaFormatedOIB>
    <izvorni_sadrzaj>  INSTALA CASA d.o.o., OIB 39550628209 zastupanog po punomoćniku Anđelko Matok</izvorni_sadrzaj>
    <derivirana_varijabla naziv="DomainObject.Predmet.ProtustrankaFormatedOIB_1">  INSTALA CASA d.o.o., OIB 39550628209 zastupanog po punomoćniku Anđelko Matok</derivirana_varijabla>
  </DomainObject.Predmet.ProtustrankaFormatedOIB>
  <DomainObject.Predmet.ProtustrankaFormatedWithAdress>
    <izvorni_sadrzaj> INSTALA CASA d.o.o., Slavonska 21, 10360 Sesvete zastupanog po punomoćniku Anđelko Matok</izvorni_sadrzaj>
    <derivirana_varijabla naziv="DomainObject.Predmet.ProtustrankaFormatedWithAdress_1"> INSTALA CASA d.o.o., Slavonska 21, 10360 Sesvete zastupanog po punomoćniku Anđelko Matok</derivirana_varijabla>
  </DomainObject.Predmet.ProtustrankaFormatedWithAdress>
  <DomainObject.Predmet.ProtustrankaFormatedWithAdressOIB>
    <izvorni_sadrzaj> INSTALA CASA d.o.o., OIB 39550628209, Slavonska 21, 10360 Sesvete zastupanog po punomoćniku Anđelko Matok</izvorni_sadrzaj>
    <derivirana_varijabla naziv="DomainObject.Predmet.ProtustrankaFormatedWithAdressOIB_1"> INSTALA CASA d.o.o., OIB 39550628209, Slavonska 21, 10360 Sesvete zastupanog po punomoćniku Anđelko Matok</derivirana_varijabla>
  </DomainObject.Predmet.ProtustrankaFormatedWithAdressOIB>
  <DomainObject.Predmet.ProtustrankaWithAdress>
    <izvorni_sadrzaj>INSTALA CASA d.o.o. Slavonska 21, 10360 Sesvete</izvorni_sadrzaj>
    <derivirana_varijabla naziv="DomainObject.Predmet.ProtustrankaWithAdress_1">INSTALA CASA d.o.o. Slavonska 21, 10360 Sesvete</derivirana_varijabla>
  </DomainObject.Predmet.ProtustrankaWithAdress>
  <DomainObject.Predmet.ProtustrankaWithAdressOIB>
    <izvorni_sadrzaj>INSTALA CASA d.o.o., OIB 39550628209, Slavonska 21, 10360 Sesvete</izvorni_sadrzaj>
    <derivirana_varijabla naziv="DomainObject.Predmet.ProtustrankaWithAdressOIB_1">INSTALA CASA d.o.o., OIB 39550628209, Slavonska 21, 10360 Sesvete</derivirana_varijabla>
  </DomainObject.Predmet.ProtustrankaWithAdressOIB>
  <DomainObject.Predmet.ProtustrankaNazivFormated>
    <izvorni_sadrzaj>INSTALA CASA d.o.o.</izvorni_sadrzaj>
    <derivirana_varijabla naziv="DomainObject.Predmet.ProtustrankaNazivFormated_1">INSTALA CASA d.o.o.</derivirana_varijabla>
  </DomainObject.Predmet.ProtustrankaNazivFormated>
  <DomainObject.Predmet.ProtustrankaNazivFormatedOIB>
    <izvorni_sadrzaj>INSTALA CASA d.o.o., OIB 39550628209</izvorni_sadrzaj>
    <derivirana_varijabla naziv="DomainObject.Predmet.ProtustrankaNazivFormatedOIB_1">INSTALA CASA d.o.o., OIB 39550628209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 CASA d.o.o. zastupanog po punomoćniku Anđelko Matok</item>
    </izvorni_sadrzaj>
    <derivirana_varijabla naziv="DomainObject.Predmet.ProtuStrankaListFormated_1">
      <item>INSTALA CASA d.o.o. zastupanog po punomoćniku Anđelko Matok</item>
    </derivirana_varijabla>
  </DomainObject.Predmet.ProtuStrankaListFormated>
  <DomainObject.Predmet.ProtuStrankaListFormatedOIB>
    <izvorni_sadrzaj>
      <item>INSTALA CASA d.o.o., OIB 39550628209 zastupanog po punomoćniku Anđelko Matok</item>
    </izvorni_sadrzaj>
    <derivirana_varijabla naziv="DomainObject.Predmet.ProtuStrankaListFormatedOIB_1">
      <item>INSTALA CASA d.o.o., OIB 39550628209 zastupanog po punomoćniku Anđelko Matok</item>
    </derivirana_varijabla>
  </DomainObject.Predmet.ProtuStrankaListFormatedOIB>
  <DomainObject.Predmet.ProtuStrankaListFormatedWithAdress>
    <izvorni_sadrzaj>
      <item>INSTALA CASA d.o.o., Slavonska 21, 10360 Sesvete zastupanog po punomoćniku Anđelko Matok</item>
    </izvorni_sadrzaj>
    <derivirana_varijabla naziv="DomainObject.Predmet.ProtuStrankaListFormatedWithAdress_1">
      <item>INSTALA CASA d.o.o., Slavonska 21, 10360 Sesvete zastupanog po punomoćniku Anđelko Matok</item>
    </derivirana_varijabla>
  </DomainObject.Predmet.ProtuStrankaListFormatedWithAdress>
  <DomainObject.Predmet.ProtuStrankaListFormatedWithAdressOIB>
    <izvorni_sadrzaj>
      <item>INSTALA CASA d.o.o., OIB 39550628209, Slavonska 21, 10360 Sesvete zastupanog po punomoćniku Anđelko Matok</item>
    </izvorni_sadrzaj>
    <derivirana_varijabla naziv="DomainObject.Predmet.ProtuStrankaListFormatedWithAdressOIB_1">
      <item>INSTALA CASA d.o.o., OIB 39550628209, Slavonska 21, 10360 Sesvete zastupanog po punomoćniku Anđelko Matok</item>
    </derivirana_varijabla>
  </DomainObject.Predmet.ProtuStrankaListFormatedWithAdressOIB>
  <DomainObject.Predmet.ProtuStrankaListNazivFormated>
    <izvorni_sadrzaj>
      <item>INSTALA CASA d.o.o.</item>
    </izvorni_sadrzaj>
    <derivirana_varijabla naziv="DomainObject.Predmet.ProtuStrankaListNazivFormated_1">
      <item>INSTALA CASA d.o.o.</item>
    </derivirana_varijabla>
  </DomainObject.Predmet.ProtuStrankaListNazivFormated>
  <DomainObject.Predmet.ProtuStrankaListNazivFormatedOIB>
    <izvorni_sadrzaj>
      <item>INSTALA CASA d.o.o., OIB 39550628209</item>
    </izvorni_sadrzaj>
    <derivirana_varijabla naziv="DomainObject.Predmet.ProtuStrankaListNazivFormatedOIB_1">
      <item>INSTALA CASA d.o.o., OIB 39550628209</item>
    </derivirana_varijabla>
  </DomainObject.Predmet.ProtuStrankaListNazivFormatedOIB>
  <DomainObject.Predmet.OstaliListFormated>
    <izvorni_sadrzaj>
      <item>Anđelko Matok punomoćnik sudionika u postupku INSTALA CASA d.o.o.</item>
    </izvorni_sadrzaj>
    <derivirana_varijabla naziv="DomainObject.Predmet.OstaliListFormated_1">
      <item>Anđelko Matok punomoćnik sudionika u postupku INSTALA CASA d.o.o.</item>
    </derivirana_varijabla>
  </DomainObject.Predmet.OstaliListFormated>
  <DomainObject.Predmet.OstaliListFormatedOIB>
    <izvorni_sadrzaj>
      <item>Anđelko Matok, OIB 10932359624 punomoćnik sudionika u postupku INSTALA CASA d.o.o.</item>
    </izvorni_sadrzaj>
    <derivirana_varijabla naziv="DomainObject.Predmet.OstaliListFormatedOIB_1">
      <item>Anđelko Matok, OIB 10932359624 punomoćnik sudionika u postupku INSTALA CASA d.o.o.</item>
    </derivirana_varijabla>
  </DomainObject.Predmet.OstaliListFormatedOIB>
  <DomainObject.Predmet.OstaliListFormatedWithAdress>
    <izvorni_sadrzaj>
      <item>Anđelko Matok, Slavonska 21, 10360 Sesvete punomoćnik sudionika u postupku INSTALA CASA d.o.o.</item>
    </izvorni_sadrzaj>
    <derivirana_varijabla naziv="DomainObject.Predmet.OstaliListFormatedWithAdress_1">
      <item>Anđelko Matok, Slavonska 21, 10360 Sesvete punomoćnik sudionika u postupku INSTALA CASA d.o.o.</item>
    </derivirana_varijabla>
  </DomainObject.Predmet.OstaliListFormatedWithAdress>
  <DomainObject.Predmet.OstaliListFormatedWithAdressOIB>
    <izvorni_sadrzaj>
      <item>Anđelko Matok, OIB 10932359624, Slavonska 21, 10360 Sesvete punomoćnik sudionika u postupku INSTALA CASA d.o.o.</item>
    </izvorni_sadrzaj>
    <derivirana_varijabla naziv="DomainObject.Predmet.OstaliListFormatedWithAdressOIB_1">
      <item>Anđelko Matok, OIB 10932359624, Slavonska 21, 10360 Sesvete punomoćnik sudionika u postupku INSTALA CASA d.o.o.</item>
    </derivirana_varijabla>
  </DomainObject.Predmet.OstaliListFormatedWithAdressOIB>
  <DomainObject.Predmet.OstaliListNazivFormated>
    <izvorni_sadrzaj>
      <item>Anđelko Matok</item>
    </izvorni_sadrzaj>
    <derivirana_varijabla naziv="DomainObject.Predmet.OstaliListNazivFormated_1">
      <item>Anđelko Matok</item>
    </derivirana_varijabla>
  </DomainObject.Predmet.OstaliListNazivFormated>
  <DomainObject.Predmet.OstaliListNazivFormatedOIB>
    <izvorni_sadrzaj>
      <item>Anđelko Matok, OIB 10932359624</item>
    </izvorni_sadrzaj>
    <derivirana_varijabla naziv="DomainObject.Predmet.OstaliListNazivFormatedOIB_1">
      <item>Anđelko Matok, OIB 10932359624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 CASA d.o.o.</izvorni_sadrzaj>
    <derivirana_varijabla naziv="DomainObject.Predmet.ProtustrankaIDrugi_1">INSTALA CASA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 CASA d.o.o., OIB 39550628209, Slavonska 21, 10360 Sesvete</izvorni_sadrzaj>
    <derivirana_varijabla naziv="DomainObject.Predmet.ProtustrankaIDrugiAdressOIB_1">INSTALA CASA d.o.o., OIB 39550628209, Slavonska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 CASA d.o.o.</item>
      <item>Anđelko Matok</item>
    </izvorni_sadrzaj>
    <derivirana_varijabla naziv="DomainObject.Predmet.SudioniciListNaziv_1">
      <item>FINA Regionalni centar Zagreb</item>
      <item>INSTALA CASA d.o.o.</item>
      <item>Anđelko Matok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izvorni_sadrzaj>
    <derivirana_varijabla naziv="DomainObject.Predmet.SudioniciListAdressOIB_1"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39550628209</item>
      <item>, OIB 10932359624</item>
    </izvorni_sadrzaj>
    <derivirana_varijabla naziv="DomainObject.Predmet.SudioniciListNazivOIB_1">
      <item>, OIB 85821130368</item>
      <item>, OIB 39550628209</item>
      <item>, OIB 10932359624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CA671-0DCD-45FB-9031-86A785C16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2418</properties:Characters>
  <properties:Lines>73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2016-10-04T06:43:00Z</dcterms:created>
  <dc:creator>Draženka Prpić</dc:creator>
  <cp:lastModifiedBy>Marina Markić</cp:lastModifiedBy>
  <cp:lastPrinted>2016-10-04T06:48:00Z</cp:lastPrinted>
  <dcterms:modified xmlns:xsi="http://www.w3.org/2001/XMLSchema-instance" xsi:type="dcterms:W3CDTF">2016-10-04T06:48:00Z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