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ab91" w14:paraId="d9dab9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0870CA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870CA">
        <w:t>SKY LINE j.d.o.o., Zadar, Put Murvice 44a, OIB: 94132464626</w:t>
      </w:r>
      <w:r w:rsidR="0039437A" w:rsidRPr="0039437A">
        <w:t>,</w:t>
      </w:r>
      <w:r w:rsidR="00EF3F9E">
        <w:t xml:space="preserve"> </w:t>
      </w:r>
      <w:r w:rsidR="000870CA">
        <w:t>3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870CA">
        <w:t>SKY LINE j.d.o.o., Zadar, Put Murvice 44a, OIB: 94132464626</w:t>
      </w:r>
      <w:r w:rsidR="0039437A" w:rsidRPr="0039437A">
        <w:t>,</w:t>
      </w:r>
      <w:r w:rsidR="00C572D2">
        <w:t xml:space="preserve"> </w:t>
      </w:r>
      <w:r>
        <w:t>s danom</w:t>
      </w:r>
      <w:r w:rsidR="000870CA">
        <w:t xml:space="preserve"> 3</w:t>
      </w:r>
      <w:r w:rsidR="003825AE">
        <w:t>.</w:t>
      </w:r>
      <w:r w:rsidR="000870CA">
        <w:t xml:space="preserve">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0870CA">
        <w:rPr>
          <w:color w:themeColor="text1" w:val="000000"/>
        </w:rPr>
        <w:t>11,00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0870CA">
        <w:t>Renato Sabljić, iz Zagreba, Zdenački zavoj 14, OIB: 74644810692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870CA">
        <w:t>SKY LINE j.d.o.o., Zadar, Put Murvice 44a, OIB: 94132464626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0870CA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870CA">
        <w:t>5</w:t>
      </w:r>
      <w:r w:rsidR="0079567A" w:rsidRPr="00EF3F9E">
        <w:t xml:space="preserve">. </w:t>
      </w:r>
      <w:r w:rsidR="000870CA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870CA">
        <w:t>35.895,30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870CA">
        <w:t>Privredna banka Zagreb d.d.</w:t>
      </w:r>
      <w:r w:rsidR="00B84B6D" w:rsidRPr="00EF3F9E">
        <w:t xml:space="preserve"> </w:t>
      </w:r>
      <w:r w:rsidR="00193657" w:rsidRPr="00EF3F9E">
        <w:t xml:space="preserve">i da </w:t>
      </w:r>
      <w:r w:rsidR="000870CA">
        <w:t xml:space="preserve">ima </w:t>
      </w:r>
      <w:r w:rsidR="00193657" w:rsidRPr="00EF3F9E">
        <w:t>zaplijenjenih sredstava na ime predujma za namirenje troškova stečajnog postupka</w:t>
      </w:r>
      <w:r w:rsidR="000870CA">
        <w:t xml:space="preserve"> u iznosu od 1.993,08 kn</w:t>
      </w:r>
      <w:r w:rsidR="00193657" w:rsidRPr="00EF3F9E">
        <w:t>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870CA">
        <w:t>1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F0E0D">
        <w:t>3.</w:t>
      </w:r>
      <w:r w:rsidRPr="00131DF8">
        <w:t xml:space="preserve"> </w:t>
      </w:r>
      <w:r w:rsidR="000870CA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870CA">
        <w:t>136.588,40</w:t>
      </w:r>
      <w:r w:rsidR="00EF3F9E">
        <w:t xml:space="preserve"> kuna </w:t>
      </w:r>
      <w:r w:rsidR="00EE0861">
        <w:t xml:space="preserve">u neprekinutom razdoblju od </w:t>
      </w:r>
      <w:r w:rsidR="000870CA">
        <w:t>331</w:t>
      </w:r>
      <w:r w:rsidR="00EF3F9E">
        <w:t xml:space="preserve"> </w:t>
      </w:r>
      <w:r w:rsidR="00EE0861">
        <w:t xml:space="preserve">dan,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0870CA">
        <w:t xml:space="preserve"> 3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CE46C2" w:rsidP="000870CA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CE46C2" w:rsidP="000870CA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70CA">
        <w:t>Krešimir Torbarina</w:t>
      </w:r>
    </w:p>
    <w:p w:rsidRDefault="00C81F50" w:rsidP="008F0E0D" w:rsidR="008663D8">
      <w:pPr>
        <w:ind w:left="6372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8F0E0D" w:rsidP="00C81F50" w:rsidR="008F0E0D">
      <w:pPr>
        <w:jc w:val="both"/>
      </w:pPr>
    </w:p>
    <w:p w:rsidRDefault="008663D8" w:rsidP="00C81F50" w:rsidR="008663D8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E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F0E0D">
      <w:t xml:space="preserve">Poslovni broj: 5 </w:t>
    </w:r>
    <w:r w:rsidR="008F0E0D" w:rsidRPr="008C3132">
      <w:t>St-</w:t>
    </w:r>
    <w:r w:rsidR="008F0E0D">
      <w:t>10</w:t>
    </w:r>
    <w:r w:rsidR="000870CA">
      <w:t>00</w:t>
    </w:r>
    <w:r w:rsidR="008F0E0D">
      <w:t>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8F0E0D">
      <w:t>10</w:t>
    </w:r>
    <w:r w:rsidR="000870CA">
      <w:t>00</w:t>
    </w:r>
    <w:r>
      <w:t>/16-</w:t>
    </w:r>
    <w:r w:rsidR="008F0E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0CA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37E75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LINE j.d.o.o. za ugostiteljstvo i usluge</izvorni_sadrzaj>
    <derivirana_varijabla naziv="DomainObject.Predmet.ProtustrankaFormated_1">  SKY LINE j.d.o.o. za ugostiteljstvo i usluge</derivirana_varijabla>
  </DomainObject.Predmet.ProtustrankaFormated>
  <DomainObject.Predmet.ProtustrankaFormatedOIB>
    <izvorni_sadrzaj>  SKY LINE j.d.o.o. za ugostiteljstvo i usluge, OIB 94132464626</izvorni_sadrzaj>
    <derivirana_varijabla naziv="DomainObject.Predmet.ProtustrankaFormatedOIB_1">  SKY LINE j.d.o.o. za ugostiteljstvo i usluge, OIB 94132464626</derivirana_varijabla>
  </DomainObject.Predmet.ProtustrankaFormatedOIB>
  <DomainObject.Predmet.ProtustrankaFormatedWithAdress>
    <izvorni_sadrzaj> SKY LINE j.d.o.o. za ugostiteljstvo i usluge, Put Murvice 44A , 23000 Zadar</izvorni_sadrzaj>
    <derivirana_varijabla naziv="DomainObject.Predmet.ProtustrankaFormatedWithAdress_1"> SKY LINE j.d.o.o. za ugostiteljstvo i usluge, Put Murvice 44A , 23000 Zadar</derivirana_varijabla>
  </DomainObject.Predmet.ProtustrankaFormatedWithAdress>
  <DomainObject.Predmet.ProtustrankaFormatedWithAdressOIB>
    <izvorni_sadrzaj> SKY LINE j.d.o.o. za ugostiteljstvo i usluge, OIB 94132464626, Put Murvice 44A , 23000 Zadar</izvorni_sadrzaj>
    <derivirana_varijabla naziv="DomainObject.Predmet.ProtustrankaFormatedWithAdressOIB_1"> SKY LINE j.d.o.o. za ugostiteljstvo i usluge, OIB 94132464626, Put Murvice 44A , 23000 Zadar</derivirana_varijabla>
  </DomainObject.Predmet.ProtustrankaFormatedWithAdressOIB>
  <DomainObject.Predmet.ProtustrankaWithAdress>
    <izvorni_sadrzaj>SKY LINE j.d.o.o. za ugostiteljstvo i usluge Put Murvice 44A , 23000 Zadar</izvorni_sadrzaj>
    <derivirana_varijabla naziv="DomainObject.Predmet.ProtustrankaWithAdress_1">SKY LINE j.d.o.o. za ugostiteljstvo i usluge Put Murvice 44A , 23000 Zadar</derivirana_varijabla>
  </DomainObject.Predmet.ProtustrankaWithAdress>
  <DomainObject.Predmet.ProtustrankaWithAdressOIB>
    <izvorni_sadrzaj>SKY LINE j.d.o.o. za ugostiteljstvo i usluge, OIB 94132464626, Put Murvice 44A , 23000 Zadar</izvorni_sadrzaj>
    <derivirana_varijabla naziv="DomainObject.Predmet.ProtustrankaWithAdressOIB_1">SKY LINE j.d.o.o. za ugostiteljstvo i usluge, OIB 94132464626, Put Murvice 44A , 23000 Zadar</derivirana_varijabla>
  </DomainObject.Predmet.ProtustrankaWithAdressOIB>
  <DomainObject.Predmet.ProtustrankaNazivFormated>
    <izvorni_sadrzaj>SKY LINE j.d.o.o. za ugostiteljstvo i usluge</izvorni_sadrzaj>
    <derivirana_varijabla naziv="DomainObject.Predmet.ProtustrankaNazivFormated_1">SKY LINE j.d.o.o. za ugostiteljstvo i usluge</derivirana_varijabla>
  </DomainObject.Predmet.ProtustrankaNazivFormated>
  <DomainObject.Predmet.ProtustrankaNazivFormatedOIB>
    <izvorni_sadrzaj>SKY LINE j.d.o.o. za ugostiteljstvo i usluge, OIB 94132464626</izvorni_sadrzaj>
    <derivirana_varijabla naziv="DomainObject.Predmet.ProtustrankaNazivFormatedOIB_1">SKY LINE j.d.o.o. za ugostiteljstvo i usluge, OIB 94132464626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35895.30</izvorni_sadrzaj>
    <derivirana_varijabla naziv="DomainObject.Predmet.TrenutnaVrijednost_1">35895.30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SKY LINE j.d.o.o. za ugostiteljstvo i usluge</item>
    </izvorni_sadrzaj>
    <derivirana_varijabla naziv="DomainObject.Predmet.ProtuStrankaListFormated_1">
      <item>SKY LINE j.d.o.o. za ugostiteljstvo i usluge</item>
    </derivirana_varijabla>
  </DomainObject.Predmet.ProtuStrankaListFormated>
  <DomainObject.Predmet.ProtuStrankaListFormatedOIB>
    <izvorni_sadrzaj>
      <item>SKY LINE j.d.o.o. za ugostiteljstvo i usluge, OIB 94132464626</item>
    </izvorni_sadrzaj>
    <derivirana_varijabla naziv="DomainObject.Predmet.ProtuStrankaListFormatedOIB_1">
      <item>SKY LINE j.d.o.o. za ugostiteljstvo i usluge, OIB 94132464626</item>
    </derivirana_varijabla>
  </DomainObject.Predmet.ProtuStrankaListFormatedOIB>
  <DomainObject.Predmet.ProtuStrankaListFormatedWithAdress>
    <izvorni_sadrzaj>
      <item>SKY LINE j.d.o.o. za ugostiteljstvo i usluge, Put Murvice 44A , 23000 Zadar</item>
    </izvorni_sadrzaj>
    <derivirana_varijabla naziv="DomainObject.Predmet.ProtuStrankaListFormatedWithAdress_1">
      <item>SKY LINE j.d.o.o. za ugostiteljstvo i usluge, Put Murvice 44A , 23000 Zadar</item>
    </derivirana_varijabla>
  </DomainObject.Predmet.ProtuStrankaListFormatedWithAdress>
  <DomainObject.Predmet.ProtuStrankaListFormatedWithAdressOIB>
    <izvorni_sadrzaj>
      <item>SKY LINE j.d.o.o. za ugostiteljstvo i usluge, OIB 94132464626, Put Murvice 44A , 23000 Zadar</item>
    </izvorni_sadrzaj>
    <derivirana_varijabla naziv="DomainObject.Predmet.ProtuStrankaListFormatedWithAdressOIB_1">
      <item>SKY LINE j.d.o.o. za ugostiteljstvo i usluge, OIB 94132464626, Put Murvice 44A , 23000 Zadar</item>
    </derivirana_varijabla>
  </DomainObject.Predmet.ProtuStrankaListFormatedWithAdressOIB>
  <DomainObject.Predmet.ProtuStrankaListNazivFormated>
    <izvorni_sadrzaj>
      <item>SKY LINE j.d.o.o. za ugostiteljstvo i usluge</item>
    </izvorni_sadrzaj>
    <derivirana_varijabla naziv="DomainObject.Predmet.ProtuStrankaListNazivFormated_1">
      <item>SKY LINE j.d.o.o. za ugostiteljstvo i usluge</item>
    </derivirana_varijabla>
  </DomainObject.Predmet.ProtuStrankaListNazivFormated>
  <DomainObject.Predmet.ProtuStrankaListNazivFormatedOIB>
    <izvorni_sadrzaj>
      <item>SKY LINE j.d.o.o. za ugostiteljstvo i usluge, OIB 94132464626</item>
    </izvorni_sadrzaj>
    <derivirana_varijabla naziv="DomainObject.Predmet.ProtuStrankaListNazivFormatedOIB_1">
      <item>SKY LINE j.d.o.o. za ugostiteljstvo i usluge, OIB 94132464626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SKY LINE j.d.o.o. za ugostiteljstvo i usluge</izvorni_sadrzaj>
    <derivirana_varijabla naziv="DomainObject.Predmet.ProtustrankaIDrugi_1">SKY LINE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SKY LINE j.d.o.o. za ugostiteljstvo i usluge, OIB 94132464626, Put Murvice 44A , 23000 Zadar</izvorni_sadrzaj>
    <derivirana_varijabla naziv="DomainObject.Predmet.ProtustrankaIDrugiAdressOIB_1">SKY LINE j.d.o.o. za ugostiteljstvo i usluge, OIB 94132464626, Put Murvice 44A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SKY LINE j.d.o.o. za ugostiteljstvo i usluge</item>
    </izvorni_sadrzaj>
    <derivirana_varijabla naziv="DomainObject.Predmet.SudioniciListNaziv_1">
      <item>FINA</item>
      <item>SKY LINE j.d.o.o. za ugostiteljstvo i usluge</item>
    </derivirana_varijabla>
  </DomainObject.Predmet.SudioniciListNaziv>
  <DomainObject.Predmet.SudioniciListAdressOIB>
    <izvorni_sadrzaj>
      <item>FINA, OIB 85821130368</item>
      <item>SKY LINE j.d.o.o. za ugostiteljstvo i usluge, OIB 94132464626, Put Murvice 44A ,23000 Zadar</item>
    </izvorni_sadrzaj>
    <derivirana_varijabla naziv="DomainObject.Predmet.SudioniciListAdressOIB_1">
      <item>FINA, OIB 85821130368</item>
      <item>SKY LINE j.d.o.o. za ugostiteljstvo i usluge, OIB 94132464626, Put Murvice 44A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94132464626</item>
    </izvorni_sadrzaj>
    <derivirana_varijabla naziv="DomainObject.Predmet.SudioniciListNazivOIB_1">
      <item>, OIB 85821130368</item>
      <item>, OIB 94132464626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43AA0-D188-4AF1-A4F1-EE1423E3F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1034</properties:Words>
  <properties:Characters>5600</properties:Characters>
  <properties:Lines>131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2017-02-03T09:45:00Z</dcterms:created>
  <dc:creator>Administrator</dc:creator>
  <cp:lastModifiedBy>Krešimir Torbarina</cp:lastModifiedBy>
  <cp:lastPrinted>2017-02-03T09:45:00Z</cp:lastPrinted>
  <dcterms:modified xmlns:xsi="http://www.w3.org/2001/XMLSchema-instance" xsi:type="dcterms:W3CDTF">2017-02-03T09:48:00Z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