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65c" w14:paraId="28ad65c" w:rsidRDefault="00A66664" w:rsidP="00A66664" w:rsidR="00A6666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664" w:rsidP="00A66664" w:rsidR="00A6666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6664" w:rsidP="00A66664" w:rsidR="00A666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6664" w:rsidP="00A66664" w:rsidR="00A666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6664" w:rsidP="00A66664" w:rsidR="00A6666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6664" w:rsidP="00A66664" w:rsidR="00A6666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66664" w:rsidP="00A66664" w:rsidR="00A66664" w:rsidRPr="005D578C">
      <w:pPr>
        <w:jc w:val="center"/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9A756B"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HIDRO – ROVINJ d. o. o. Rovinj, Carera 4</w:t>
      </w:r>
      <w:r w:rsidR="009A756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, OIB </w:t>
      </w:r>
      <w:r w:rsidR="009A756B" w:rsidRPr="009A756B">
        <w:rPr>
          <w:szCs w:val="24"/>
        </w:rPr>
        <w:t>70849946850</w:t>
      </w:r>
      <w:r>
        <w:rPr>
          <w:szCs w:val="24"/>
        </w:rPr>
        <w:t xml:space="preserve">, MBS </w:t>
      </w:r>
      <w:r w:rsidRPr="00A66664">
        <w:rPr>
          <w:szCs w:val="24"/>
        </w:rPr>
        <w:t>040150309</w:t>
      </w:r>
      <w:r>
        <w:rPr>
          <w:rFonts w:cs="Times New Roman" w:eastAsia="Times New Roman"/>
          <w:szCs w:val="24"/>
        </w:rPr>
        <w:t>, 12. svibnja 2017.</w:t>
      </w: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HIDRO – ROVINJ d. o. o. Rovinj, Carera 4</w:t>
      </w:r>
      <w:r w:rsidR="009A756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, OIB </w:t>
      </w:r>
      <w:r w:rsidR="009A756B" w:rsidRPr="009A756B">
        <w:rPr>
          <w:szCs w:val="24"/>
        </w:rPr>
        <w:t>70849946850</w:t>
      </w:r>
      <w:r>
        <w:rPr>
          <w:szCs w:val="24"/>
        </w:rPr>
        <w:t xml:space="preserve">, MBS </w:t>
      </w:r>
      <w:r w:rsidRPr="00A66664">
        <w:rPr>
          <w:szCs w:val="24"/>
        </w:rPr>
        <w:t>040150309</w:t>
      </w:r>
      <w:r>
        <w:rPr>
          <w:rFonts w:cs="Times New Roman" w:eastAsia="Times New Roman"/>
          <w:szCs w:val="24"/>
        </w:rPr>
        <w:t>.</w:t>
      </w: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A66664" w:rsidP="00A66664" w:rsidR="00A66664">
      <w:pPr>
        <w:rPr>
          <w:rFonts w:cs="Times New Roman" w:eastAsia="Times New Roman"/>
          <w:szCs w:val="20"/>
        </w:rPr>
      </w:pPr>
    </w:p>
    <w:p w:rsidRDefault="00A66664" w:rsidP="00A66664" w:rsidR="00A666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HIDRO – ROVINJ d. o. o. Rovinj, Carera 4</w:t>
      </w:r>
      <w:r w:rsidR="009A756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, OIB </w:t>
      </w:r>
      <w:r w:rsidR="009A756B" w:rsidRPr="009A756B">
        <w:rPr>
          <w:szCs w:val="24"/>
        </w:rPr>
        <w:t>70849946850</w:t>
      </w:r>
      <w:r>
        <w:rPr>
          <w:szCs w:val="24"/>
        </w:rPr>
        <w:t xml:space="preserve">, MBS </w:t>
      </w:r>
      <w:r w:rsidRPr="00A66664">
        <w:rPr>
          <w:szCs w:val="24"/>
        </w:rPr>
        <w:t>040150309</w:t>
      </w:r>
      <w:r>
        <w:rPr>
          <w:rFonts w:cs="Times New Roman" w:eastAsia="Times New Roman"/>
          <w:szCs w:val="24"/>
        </w:rPr>
        <w:t>.</w:t>
      </w:r>
    </w:p>
    <w:p w:rsidRDefault="00A66664" w:rsidP="00A66664" w:rsidR="00A66664">
      <w:pPr>
        <w:ind w:firstLine="709"/>
        <w:rPr>
          <w:rFonts w:cs="Times New Roman" w:eastAsia="Times New Roman"/>
          <w:szCs w:val="24"/>
        </w:rPr>
      </w:pPr>
    </w:p>
    <w:p w:rsidRDefault="00A66664" w:rsidP="00A66664" w:rsidR="00A666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HIDRO – ROVINJ d. o. o. Rovinj, Carera 4</w:t>
      </w:r>
      <w:r w:rsidR="009A756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, OIB </w:t>
      </w:r>
      <w:r w:rsidR="009A756B" w:rsidRPr="009A756B">
        <w:rPr>
          <w:szCs w:val="24"/>
        </w:rPr>
        <w:t>70849946850</w:t>
      </w:r>
      <w:r>
        <w:rPr>
          <w:szCs w:val="24"/>
        </w:rPr>
        <w:t xml:space="preserve">, MBS </w:t>
      </w:r>
      <w:r w:rsidRPr="00A66664">
        <w:rPr>
          <w:szCs w:val="24"/>
        </w:rPr>
        <w:t>040150309</w:t>
      </w:r>
      <w:r>
        <w:rPr>
          <w:rFonts w:cs="Times New Roman" w:eastAsia="Times New Roman"/>
          <w:szCs w:val="24"/>
        </w:rPr>
        <w:t>.</w:t>
      </w:r>
    </w:p>
    <w:p w:rsidRDefault="00A66664" w:rsidP="00A66664" w:rsidR="00A66664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66664" w:rsidP="00A66664" w:rsidR="00A66664">
      <w:pPr>
        <w:ind w:firstLine="708"/>
        <w:rPr>
          <w:rFonts w:cs="Times New Roman" w:eastAsia="Times New Roman"/>
          <w:szCs w:val="24"/>
        </w:rPr>
      </w:pPr>
    </w:p>
    <w:p w:rsidRDefault="00A66664" w:rsidP="00A66664" w:rsidR="00A666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A756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HIDRO – ROVINJ d. o. o. Rovinj.</w:t>
      </w:r>
    </w:p>
    <w:p w:rsidRDefault="00A66664" w:rsidP="00A66664" w:rsidR="00A6666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ožujka 2017. imao neizvršene osnove za plaćanje u neprekinutom razdoblju od 120 dana u ukupnom iznosu 67.654,81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9A756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 St-141/2017-3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66664" w:rsidP="00A66664" w:rsidR="00A666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66664" w:rsidP="00A66664" w:rsidR="00A6666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66664" w:rsidP="00A66664" w:rsidR="00A66664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A756B" w:rsidP="00A66664" w:rsidR="00A6666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61E6A">
        <w:rPr>
          <w:rFonts w:cs="Times New Roman" w:eastAsia="Times New Roman"/>
          <w:szCs w:val="24"/>
        </w:rPr>
        <w:t>, v.r.</w:t>
      </w:r>
    </w:p>
    <w:p w:rsidRDefault="00A66664" w:rsidP="00A66664" w:rsidR="00A66664">
      <w:pPr>
        <w:jc w:val="left"/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left"/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66664" w:rsidP="00A66664" w:rsidR="00A6666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66664" w:rsidP="00A66664" w:rsidR="00A666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66664" w:rsidP="00A66664" w:rsidR="00A66664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rPr>
          <w:rFonts w:cs="Times New Roman" w:eastAsia="Times New Roman"/>
          <w:szCs w:val="24"/>
        </w:rPr>
      </w:pPr>
    </w:p>
    <w:p w:rsidRDefault="00A66664" w:rsidP="00A66664" w:rsidR="00A666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66664" w:rsidP="00A66664" w:rsidR="00A666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66664" w:rsidP="00A66664" w:rsidR="00A666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HIDRO – ROVINJ d. o. o. Rovinj, Carera 4</w:t>
      </w:r>
      <w:r w:rsidR="009A756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</w:rPr>
        <w:t xml:space="preserve">, </w:t>
      </w:r>
    </w:p>
    <w:p w:rsidRDefault="00A66664" w:rsidP="00A66664" w:rsidR="00A6666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66664" w:rsidP="00A66664" w:rsidR="00A666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66664" w:rsidP="00A66664" w:rsidR="00A6666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A66664" w:rsidP="00A66664" w:rsidR="00A6666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66664" w:rsidP="00A66664" w:rsidR="00A666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66664" w:rsidP="00A66664" w:rsidR="00A666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66664" w:rsidP="00A66664" w:rsidR="00A66664"/>
    <w:p w:rsidRDefault="00E50C64" w:rsidR="00E50C64"/>
    <w:sectPr w:rsidSect="009A756B" w:rsidR="00E50C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56B" w:rsidP="00A66664" w:rsidR="009A756B">
      <w:r>
        <w:separator/>
      </w:r>
    </w:p>
  </w:endnote>
  <w:endnote w:id="0" w:type="continuationSeparator">
    <w:p w:rsidRDefault="009A756B" w:rsidP="00A66664" w:rsidR="009A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56B" w:rsidP="00A66664" w:rsidR="009A756B">
      <w:r>
        <w:separator/>
      </w:r>
    </w:p>
  </w:footnote>
  <w:footnote w:id="0" w:type="continuationSeparator">
    <w:p w:rsidRDefault="009A756B" w:rsidP="00A66664" w:rsidR="009A7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56B" w:rsidP="009A756B" w:rsidR="009A756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1E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St-141/2017-4</w:t>
    </w:r>
  </w:p>
  <w:p w:rsidRDefault="009A756B" w:rsidP="009A756B" w:rsidR="009A756B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56B" w:rsidP="009A756B" w:rsidR="009A756B" w:rsidRPr="00970AE0">
    <w:pPr>
      <w:pStyle w:val="Zaglavlje"/>
      <w:jc w:val="right"/>
    </w:pPr>
    <w:r>
      <w:rPr>
        <w:szCs w:val="24"/>
      </w:rPr>
      <w:t>9 St-141/2017-4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AB8"/>
    <w:rsid w:val="00277D31"/>
    <w:rsid w:val="002F2AB8"/>
    <w:rsid w:val="009A756B"/>
    <w:rsid w:val="00A61E6A"/>
    <w:rsid w:val="00A66664"/>
    <w:rsid w:val="00E5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66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6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6666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6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66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6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666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E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1E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1E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1E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66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6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6666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6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66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6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666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E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1E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1E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1E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- ROVINJ d.o.o. ROVINJ</izvorni_sadrzaj>
    <derivirana_varijabla naziv="DomainObject.Predmet.ProtustrankaFormated_1">  HIDRO - ROVINJ d.o.o. ROVINJ</derivirana_varijabla>
  </DomainObject.Predmet.ProtustrankaFormated>
  <DomainObject.Predmet.ProtustrankaFormatedOIB>
    <izvorni_sadrzaj>  HIDRO - ROVINJ d.o.o. ROVINJ, OIB 70849946850</izvorni_sadrzaj>
    <derivirana_varijabla naziv="DomainObject.Predmet.ProtustrankaFormatedOIB_1">  HIDRO - ROVINJ d.o.o. ROVINJ, OIB 70849946850</derivirana_varijabla>
  </DomainObject.Predmet.ProtustrankaFormatedOIB>
  <DomainObject.Predmet.ProtustrankaFormatedWithAdress>
    <izvorni_sadrzaj> HIDRO - ROVINJ d.o.o. ROVINJ, Carera 42, 52210 Rovinj</izvorni_sadrzaj>
    <derivirana_varijabla naziv="DomainObject.Predmet.ProtustrankaFormatedWithAdress_1"> HIDRO - ROVINJ d.o.o. ROVINJ, Carera 42, 52210 Rovinj</derivirana_varijabla>
  </DomainObject.Predmet.ProtustrankaFormatedWithAdress>
  <DomainObject.Predmet.ProtustrankaFormatedWithAdressOIB>
    <izvorni_sadrzaj> HIDRO - ROVINJ d.o.o. ROVINJ, OIB 70849946850, Carera 42, 52210 Rovinj</izvorni_sadrzaj>
    <derivirana_varijabla naziv="DomainObject.Predmet.ProtustrankaFormatedWithAdressOIB_1"> HIDRO - ROVINJ d.o.o. ROVINJ, OIB 70849946850, Carera 42, 52210 Rovinj</derivirana_varijabla>
  </DomainObject.Predmet.ProtustrankaFormatedWithAdressOIB>
  <DomainObject.Predmet.ProtustrankaWithAdress>
    <izvorni_sadrzaj>HIDRO - ROVINJ d.o.o. ROVINJ Carera 42, 52210 Rovinj</izvorni_sadrzaj>
    <derivirana_varijabla naziv="DomainObject.Predmet.ProtustrankaWithAdress_1">HIDRO - ROVINJ d.o.o. ROVINJ Carera 42, 52210 Rovinj</derivirana_varijabla>
  </DomainObject.Predmet.ProtustrankaWithAdress>
  <DomainObject.Predmet.ProtustrankaWithAdressOIB>
    <izvorni_sadrzaj>HIDRO - ROVINJ d.o.o. ROVINJ, OIB 70849946850, Carera 42, 52210 Rovinj</izvorni_sadrzaj>
    <derivirana_varijabla naziv="DomainObject.Predmet.ProtustrankaWithAdressOIB_1">HIDRO - ROVINJ d.o.o. ROVINJ, OIB 70849946850, Carera 42, 52210 Rovinj</derivirana_varijabla>
  </DomainObject.Predmet.ProtustrankaWithAdressOIB>
  <DomainObject.Predmet.ProtustrankaNazivFormated>
    <izvorni_sadrzaj>HIDRO - ROVINJ d.o.o. ROVINJ</izvorni_sadrzaj>
    <derivirana_varijabla naziv="DomainObject.Predmet.ProtustrankaNazivFormated_1">HIDRO - ROVINJ d.o.o. ROVINJ</derivirana_varijabla>
  </DomainObject.Predmet.ProtustrankaNazivFormated>
  <DomainObject.Predmet.ProtustrankaNazivFormatedOIB>
    <izvorni_sadrzaj>HIDRO - ROVINJ d.o.o. ROVINJ, OIB 70849946850</izvorni_sadrzaj>
    <derivirana_varijabla naziv="DomainObject.Predmet.ProtustrankaNazivFormatedOIB_1">HIDRO - ROVINJ d.o.o. ROVINJ, OIB 70849946850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67654.81</izvorni_sadrzaj>
    <derivirana_varijabla naziv="DomainObject.Predmet.TrenutnaVrijednost_1">67654.81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 - ROVINJ d.o.o. ROVINJ</item>
    </izvorni_sadrzaj>
    <derivirana_varijabla naziv="DomainObject.Predmet.ProtuStrankaListFormated_1">
      <item>HIDRO - ROVINJ d.o.o. ROVINJ</item>
    </derivirana_varijabla>
  </DomainObject.Predmet.ProtuStrankaListFormated>
  <DomainObject.Predmet.ProtuStrankaListFormatedOIB>
    <izvorni_sadrzaj>
      <item>HIDRO - ROVINJ d.o.o. ROVINJ, OIB 70849946850</item>
    </izvorni_sadrzaj>
    <derivirana_varijabla naziv="DomainObject.Predmet.ProtuStrankaListFormatedOIB_1">
      <item>HIDRO - ROVINJ d.o.o. ROVINJ, OIB 70849946850</item>
    </derivirana_varijabla>
  </DomainObject.Predmet.ProtuStrankaListFormatedOIB>
  <DomainObject.Predmet.ProtuStrankaListFormatedWithAdress>
    <izvorni_sadrzaj>
      <item>HIDRO - ROVINJ d.o.o. ROVINJ, Carera 42, 52210 Rovinj</item>
    </izvorni_sadrzaj>
    <derivirana_varijabla naziv="DomainObject.Predmet.ProtuStrankaListFormatedWithAdress_1">
      <item>HIDRO - ROVINJ d.o.o. ROVINJ, Carera 42, 52210 Rovinj</item>
    </derivirana_varijabla>
  </DomainObject.Predmet.ProtuStrankaListFormatedWithAdress>
  <DomainObject.Predmet.ProtuStrankaListFormatedWithAdressOIB>
    <izvorni_sadrzaj>
      <item>HIDRO - ROVINJ d.o.o. ROVINJ, OIB 70849946850, Carera 42, 52210 Rovinj</item>
    </izvorni_sadrzaj>
    <derivirana_varijabla naziv="DomainObject.Predmet.ProtuStrankaListFormatedWithAdressOIB_1">
      <item>HIDRO - ROVINJ d.o.o. ROVINJ, OIB 70849946850, Carera 42, 52210 Rovinj</item>
    </derivirana_varijabla>
  </DomainObject.Predmet.ProtuStrankaListFormatedWithAdressOIB>
  <DomainObject.Predmet.ProtuStrankaListNazivFormated>
    <izvorni_sadrzaj>
      <item>HIDRO - ROVINJ d.o.o. ROVINJ</item>
    </izvorni_sadrzaj>
    <derivirana_varijabla naziv="DomainObject.Predmet.ProtuStrankaListNazivFormated_1">
      <item>HIDRO - ROVINJ d.o.o. ROVINJ</item>
    </derivirana_varijabla>
  </DomainObject.Predmet.ProtuStrankaListNazivFormated>
  <DomainObject.Predmet.ProtuStrankaListNazivFormatedOIB>
    <izvorni_sadrzaj>
      <item>HIDRO - ROVINJ d.o.o. ROVINJ, OIB 70849946850</item>
    </izvorni_sadrzaj>
    <derivirana_varijabla naziv="DomainObject.Predmet.ProtuStrankaListNazivFormatedOIB_1">
      <item>HIDRO - ROVINJ d.o.o. ROVINJ, OIB 70849946850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 - ROVINJ d.o.o. ROVINJ</izvorni_sadrzaj>
    <derivirana_varijabla naziv="DomainObject.Predmet.ProtustrankaIDrugi_1">HIDRO - ROVINJ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HIDRO - ROVINJ d.o.o. ROVINJ, OIB 70849946850, Carera 42, 52210 Rovinj</izvorni_sadrzaj>
    <derivirana_varijabla naziv="DomainObject.Predmet.ProtustrankaIDrugiAdressOIB_1">HIDRO - ROVINJ d.o.o. ROVINJ, OIB 70849946850, Carera 42,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 - ROVINJ d.o.o. ROVINJ</item>
    </izvorni_sadrzaj>
    <derivirana_varijabla naziv="DomainObject.Predmet.SudioniciListNaziv_1">
      <item>FINANCIJSKA AGENCIJA, RC RIJEKA, PODRUŽNICA PULA, PULA</item>
      <item>HIDRO - ROVINJ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HIDRO - ROVINJ d.o.o. ROVINJ, OIB 70849946850, Carera 42,52210 Rovinj</item>
    </izvorni_sadrzaj>
    <derivirana_varijabla naziv="DomainObject.Predmet.SudioniciListAdressOIB_1">
      <item>FINANCIJSKA AGENCIJA, RC RIJEKA, PODRUŽNICA PULA, PULA, OIB 85821130368, Ulica grada Vukovara 70,10000 Zagreb</item>
      <item>HIDRO - ROVINJ d.o.o. ROVINJ, OIB 70849946850, Carera 42,52210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70849946850</item>
    </izvorni_sadrzaj>
    <derivirana_varijabla naziv="DomainObject.Predmet.SudioniciListNazivOIB_1">
      <item>, OIB 85821130368</item>
      <item>, OIB 70849946850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3597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2017-05-10T11:02:00Z</dcterms:created>
  <dc:creator>Morena Brajuha</dc:creator>
  <dc:description/>
  <cp:keywords/>
  <cp:lastModifiedBy>Ana Jeromela</cp:lastModifiedBy>
  <cp:lastPrinted>2017-05-12T05:59:00Z</cp:lastPrinted>
  <dcterms:modified xmlns:xsi="http://www.w3.org/2001/XMLSchema-instance" xsi:type="dcterms:W3CDTF">2017-05-12T05:59:00Z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