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b4b5" w14:paraId="461b4b5" w:rsidRDefault="007C2181" w:rsidP="00910611" w:rsidR="007C218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2181" w:rsidP="00910611" w:rsidR="007C2181">
      <w:r>
        <w:rPr>
          <w:rFonts w:eastAsia="MS Mincho"/>
        </w:rPr>
        <w:t>REPUBLIKA HRVATSKA</w:t>
      </w:r>
    </w:p>
    <w:p w:rsidRDefault="007C2181" w:rsidP="00910611" w:rsidR="007C2181">
      <w:r>
        <w:rPr>
          <w:rFonts w:eastAsia="MS Mincho"/>
        </w:rPr>
        <w:t>TRGOVAČKI SUD U RIJECI</w:t>
      </w:r>
    </w:p>
    <w:p w:rsidRDefault="007C2181" w:rsidR="007C218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C2181" w:rsidP="00910611" w:rsidR="007C2181" w:rsidRPr="00910611"/>
    <w:p w:rsidRDefault="00EE27D1" w:rsidP="00EE27D1" w:rsidR="00EE27D1" w:rsidRPr="00B10B1C"/>
    <w:p w:rsidRDefault="00B10B1C" w:rsidP="00EE27D1" w:rsidR="00B10B1C">
      <w:pPr>
        <w:jc w:val="center"/>
        <w:rPr>
          <w:b/>
        </w:rPr>
      </w:pPr>
      <w:r>
        <w:rPr>
          <w:b/>
        </w:rPr>
        <w:t xml:space="preserve">R E P U B L I K </w:t>
      </w:r>
      <w:r w:rsidR="00A020A9">
        <w:rPr>
          <w:b/>
        </w:rPr>
        <w:t>A</w:t>
      </w:r>
      <w:r>
        <w:rPr>
          <w:b/>
        </w:rPr>
        <w:t xml:space="preserve">    H R V A T S K </w:t>
      </w:r>
      <w:r w:rsidR="00A020A9">
        <w:rPr>
          <w:b/>
        </w:rPr>
        <w:t>A</w:t>
      </w:r>
      <w:r>
        <w:rPr>
          <w:b/>
        </w:rPr>
        <w:t xml:space="preserve"> </w:t>
      </w:r>
    </w:p>
    <w:p w:rsidRDefault="00B10B1C" w:rsidP="00EE27D1" w:rsidR="00B10B1C">
      <w:pPr>
        <w:jc w:val="center"/>
        <w:rPr>
          <w:b/>
        </w:rPr>
      </w:pPr>
    </w:p>
    <w:p w:rsidRDefault="00EE27D1" w:rsidP="00EE27D1" w:rsidR="00EE27D1" w:rsidRPr="00B10B1C">
      <w:pPr>
        <w:jc w:val="center"/>
        <w:rPr>
          <w:b/>
        </w:rPr>
      </w:pPr>
      <w:r w:rsidRPr="00B10B1C">
        <w:rPr>
          <w:b/>
        </w:rPr>
        <w:t>R J E Š E N J E</w:t>
      </w:r>
    </w:p>
    <w:p w:rsidRDefault="00EE27D1" w:rsidP="00EE27D1" w:rsidR="00EE27D1" w:rsidRPr="00B10B1C">
      <w:pPr>
        <w:jc w:val="both"/>
      </w:pPr>
    </w:p>
    <w:p w:rsidRDefault="00EE27D1" w:rsidP="00EE27D1" w:rsidR="00EE27D1" w:rsidRPr="00B10B1C">
      <w:pPr>
        <w:jc w:val="both"/>
      </w:pPr>
      <w:r w:rsidRPr="00B10B1C">
        <w:tab/>
        <w:t xml:space="preserve">Trgovački sud u Rijeci, po stečajnom sucu Danieli Korlević, u stečajnom postupku nad dužnikom </w:t>
      </w:r>
      <w:r w:rsidR="00A020A9">
        <w:rPr>
          <w:b/>
        </w:rPr>
        <w:t>N. J. TRADE d.o.o. Fažana, Braće Ilić 45, OIB</w:t>
      </w:r>
      <w:r w:rsidRPr="00B10B1C">
        <w:rPr>
          <w:b/>
        </w:rPr>
        <w:t xml:space="preserve">, </w:t>
      </w:r>
      <w:r w:rsidR="00AC2714" w:rsidRPr="00B10B1C">
        <w:t xml:space="preserve">dana </w:t>
      </w:r>
      <w:r w:rsidR="00B10B1C">
        <w:t>25. studenoga</w:t>
      </w:r>
      <w:r w:rsidRPr="00B10B1C">
        <w:t xml:space="preserve"> 20</w:t>
      </w:r>
      <w:r w:rsidR="00AC2714" w:rsidRPr="00B10B1C">
        <w:t>1</w:t>
      </w:r>
      <w:r w:rsidR="00B10B1C">
        <w:t>5</w:t>
      </w:r>
      <w:r w:rsidRPr="00B10B1C">
        <w:t>. godine</w:t>
      </w:r>
    </w:p>
    <w:p w:rsidRDefault="00EE27D1" w:rsidP="00EE27D1" w:rsidR="00EE27D1" w:rsidRPr="00B10B1C">
      <w:pPr>
        <w:jc w:val="both"/>
      </w:pPr>
    </w:p>
    <w:p w:rsidRDefault="00EE27D1" w:rsidP="00EE27D1" w:rsidR="00EE27D1" w:rsidRPr="00B10B1C">
      <w:pPr>
        <w:jc w:val="center"/>
        <w:rPr>
          <w:b/>
        </w:rPr>
      </w:pPr>
      <w:r w:rsidRPr="00B10B1C">
        <w:rPr>
          <w:b/>
        </w:rPr>
        <w:t>r i j e š i o    j e</w:t>
      </w:r>
    </w:p>
    <w:p w:rsidRDefault="00EE27D1" w:rsidP="00EE27D1" w:rsidR="00EE27D1" w:rsidRPr="00B10B1C">
      <w:pPr>
        <w:jc w:val="center"/>
        <w:rPr>
          <w:b/>
        </w:rPr>
      </w:pPr>
    </w:p>
    <w:p w:rsidRDefault="00FE12F2" w:rsidP="00A020A9" w:rsidR="008F6483">
      <w:pPr>
        <w:numPr>
          <w:ilvl w:val="0"/>
          <w:numId w:val="3"/>
        </w:numPr>
        <w:jc w:val="both"/>
      </w:pPr>
      <w:r w:rsidRPr="00B10B1C">
        <w:t>Oglašava se nevažećom dosuda k</w:t>
      </w:r>
      <w:r w:rsidR="00EE27D1" w:rsidRPr="00B10B1C">
        <w:t xml:space="preserve">upcu </w:t>
      </w:r>
      <w:r w:rsidR="00A020A9" w:rsidRPr="00A020A9">
        <w:rPr>
          <w:b/>
        </w:rPr>
        <w:t>MIRELI DEDIĆ iz Pule, Komunal 66, OIB 72609814121,</w:t>
      </w:r>
      <w:r w:rsidRPr="00B10B1C">
        <w:t xml:space="preserve"> </w:t>
      </w:r>
      <w:r w:rsidR="008F6483" w:rsidRPr="00B10B1C">
        <w:t>nekretnin</w:t>
      </w:r>
      <w:r w:rsidR="00A020A9">
        <w:t>a</w:t>
      </w:r>
      <w:r w:rsidR="00A020A9" w:rsidRPr="00A020A9">
        <w:t xml:space="preserve"> stečajnog dužnika upisana u zemljišnim knjigama Općinskog suda u Puli, 1501/10000 dijela, 5. etaža, posebni dio "E" zgrade, stan koji se nalazi na mansardi zgrade, a sastoji se od terase, hodnika, kupaonice, sobe, kuhinje, dnevnog boravka i spremišta, ukupne površine 58,81 m2, obojano rozom bojom u Projektu posebnih vlasništva, sagrađen na k.č.br. 2149/29, dvorište (stambena zgrada, podulošci od 1-6) upisan u zk.ul. 10300, poduložak 5, k.o. Pula</w:t>
      </w:r>
      <w:r w:rsidR="00CA3150" w:rsidRPr="00B10B1C">
        <w:t>, određen</w:t>
      </w:r>
      <w:r w:rsidR="00A020A9">
        <w:t>a</w:t>
      </w:r>
      <w:r w:rsidR="00CA3150" w:rsidRPr="00B10B1C">
        <w:t xml:space="preserve"> rješenjem posl. br. St-</w:t>
      </w:r>
      <w:r w:rsidR="00A020A9">
        <w:t xml:space="preserve">25/12-120 </w:t>
      </w:r>
      <w:r w:rsidR="00CA3150" w:rsidRPr="00B10B1C">
        <w:t>od 2</w:t>
      </w:r>
      <w:r w:rsidR="00A020A9">
        <w:t>2</w:t>
      </w:r>
      <w:r w:rsidR="00CA3150" w:rsidRPr="00B10B1C">
        <w:t xml:space="preserve">. </w:t>
      </w:r>
      <w:r w:rsidR="00A020A9">
        <w:t>rujna</w:t>
      </w:r>
      <w:r w:rsidR="00CA3150" w:rsidRPr="00B10B1C">
        <w:t xml:space="preserve"> 201</w:t>
      </w:r>
      <w:r w:rsidR="00A020A9">
        <w:t>5</w:t>
      </w:r>
      <w:r w:rsidR="00CA3150" w:rsidRPr="00B10B1C">
        <w:t>.</w:t>
      </w:r>
      <w:r w:rsidR="00A020A9">
        <w:t xml:space="preserve"> </w:t>
      </w:r>
      <w:r w:rsidR="00CA3150" w:rsidRPr="00B10B1C">
        <w:t>g</w:t>
      </w:r>
      <w:r w:rsidR="00A020A9">
        <w:t>odine</w:t>
      </w:r>
      <w:r w:rsidR="00CA3150" w:rsidRPr="00B10B1C">
        <w:t>.</w:t>
      </w:r>
    </w:p>
    <w:p w:rsidRDefault="00A020A9" w:rsidP="00A020A9" w:rsidR="00A020A9">
      <w:pPr>
        <w:ind w:left="1080"/>
        <w:jc w:val="both"/>
      </w:pPr>
    </w:p>
    <w:p w:rsidRDefault="00A020A9" w:rsidP="00A020A9" w:rsidR="00F02503" w:rsidRPr="00B10B1C">
      <w:pPr>
        <w:numPr>
          <w:ilvl w:val="0"/>
          <w:numId w:val="3"/>
        </w:numPr>
        <w:jc w:val="both"/>
      </w:pPr>
      <w:r>
        <w:t>Kupcu Saši Vujanac iz Tenje, I. Mažuranića 25, OIB 14582848664</w:t>
      </w:r>
      <w:r w:rsidR="00104BDE" w:rsidRPr="00B10B1C">
        <w:t xml:space="preserve">, dosuđuje se </w:t>
      </w:r>
      <w:r w:rsidRPr="00A020A9">
        <w:t>nekretnina stečajnog dužnika upisana u zemljišnim knjigama Općinskog suda u Puli, 1501/10000 dijela, 5. etaža, posebni dio "E" zgrade, stan koji se nalazi na mansardi zgrade, a sastoji se od terase, hodnika, kupaonice, sobe, kuhinje, dnevnog boravka i spremišta, ukupne površine 58,81 m2, obojano rozom bojom u Projektu posebnih vlasništva, sagrađen na k.č.br. 2149/29, dvorište (stambena zgrada, podulošci od 1-6) upisan u zk.ul. 10300, poduložak 5, k.o. Pula.</w:t>
      </w:r>
    </w:p>
    <w:p w:rsidRDefault="00104BDE" w:rsidP="00EE27D1" w:rsidR="00104BDE" w:rsidRPr="00B10B1C">
      <w:pPr>
        <w:jc w:val="both"/>
      </w:pPr>
    </w:p>
    <w:p w:rsidRDefault="00CE521D" w:rsidP="00A020A9" w:rsidR="00CE521D" w:rsidRPr="00B10B1C">
      <w:pPr>
        <w:numPr>
          <w:ilvl w:val="0"/>
          <w:numId w:val="3"/>
        </w:numPr>
        <w:jc w:val="both"/>
      </w:pPr>
      <w:r w:rsidRPr="00B10B1C">
        <w:t xml:space="preserve">Kupac </w:t>
      </w:r>
      <w:r w:rsidR="00A020A9">
        <w:t xml:space="preserve">Saša Vujanac iz Tenje, I. Mažuranića 25, OIB 14582848664, </w:t>
      </w:r>
      <w:r w:rsidRPr="00B10B1C">
        <w:t xml:space="preserve">dužan je u roku od trideset dana od dana  pravomoćnosti  rješenja  o  dosudi  uplatiti    kupovninu </w:t>
      </w:r>
      <w:r w:rsidR="00784D05" w:rsidRPr="00B10B1C">
        <w:t>za nekretninu opisanu u točki I</w:t>
      </w:r>
      <w:r w:rsidRPr="00B10B1C">
        <w:t xml:space="preserve">I. u visini od </w:t>
      </w:r>
      <w:r w:rsidR="00A020A9">
        <w:rPr>
          <w:b/>
        </w:rPr>
        <w:t>130</w:t>
      </w:r>
      <w:r w:rsidR="00090A1F" w:rsidRPr="00B10B1C">
        <w:rPr>
          <w:b/>
        </w:rPr>
        <w:t>.000</w:t>
      </w:r>
      <w:r w:rsidR="00E431BC" w:rsidRPr="00B10B1C">
        <w:rPr>
          <w:b/>
        </w:rPr>
        <w:t>,00</w:t>
      </w:r>
      <w:r w:rsidRPr="00B10B1C">
        <w:rPr>
          <w:b/>
        </w:rPr>
        <w:t xml:space="preserve"> kn (slovima:</w:t>
      </w:r>
      <w:r w:rsidR="00A020A9">
        <w:rPr>
          <w:b/>
        </w:rPr>
        <w:t xml:space="preserve"> stotridesettisućakuna</w:t>
      </w:r>
      <w:r w:rsidRPr="00B10B1C">
        <w:rPr>
          <w:b/>
        </w:rPr>
        <w:t>)</w:t>
      </w:r>
      <w:r w:rsidRPr="00B10B1C">
        <w:t xml:space="preserve"> na žiroračun ovog suda broj </w:t>
      </w:r>
      <w:r w:rsidR="00A020A9">
        <w:t xml:space="preserve">HR59 </w:t>
      </w:r>
      <w:r w:rsidRPr="00B10B1C">
        <w:t>2390</w:t>
      </w:r>
      <w:r w:rsidR="00A020A9">
        <w:t xml:space="preserve"> </w:t>
      </w:r>
      <w:r w:rsidRPr="00B10B1C">
        <w:t>0011</w:t>
      </w:r>
      <w:r w:rsidR="00A020A9">
        <w:t xml:space="preserve"> </w:t>
      </w:r>
      <w:r w:rsidRPr="00B10B1C">
        <w:t>3000</w:t>
      </w:r>
      <w:r w:rsidR="00A020A9">
        <w:t xml:space="preserve"> </w:t>
      </w:r>
      <w:r w:rsidRPr="00B10B1C">
        <w:t>0270</w:t>
      </w:r>
      <w:r w:rsidR="00A020A9">
        <w:t xml:space="preserve"> </w:t>
      </w:r>
      <w:r w:rsidRPr="00B10B1C">
        <w:t>3 kod Hrvatske poštanske banke d.d. Zagreb s napomenom „ kupovnina“.</w:t>
      </w:r>
    </w:p>
    <w:p w:rsidRDefault="00F02503" w:rsidP="00EE27D1" w:rsidR="00DE6DDE" w:rsidRPr="00B10B1C">
      <w:pPr>
        <w:jc w:val="both"/>
      </w:pPr>
      <w:r w:rsidRPr="00B10B1C">
        <w:tab/>
      </w:r>
    </w:p>
    <w:p w:rsidRDefault="00EE27D1" w:rsidP="00A020A9" w:rsidR="00EE27D1" w:rsidRPr="00B10B1C">
      <w:pPr>
        <w:numPr>
          <w:ilvl w:val="0"/>
          <w:numId w:val="3"/>
        </w:numPr>
        <w:jc w:val="both"/>
      </w:pPr>
      <w:r w:rsidRPr="00B10B1C">
        <w:t>Određuje se brisanje zemljišnoknjižnog upisa koji prestaje prodajom n</w:t>
      </w:r>
      <w:r w:rsidR="00C45DA0" w:rsidRPr="00B10B1C">
        <w:t>ekretnine u z</w:t>
      </w:r>
      <w:r w:rsidR="00F861A3" w:rsidRPr="00B10B1C">
        <w:t>k.ul.</w:t>
      </w:r>
      <w:r w:rsidR="00A020A9">
        <w:t>10300, poduložak 5, k.o. Pula</w:t>
      </w:r>
      <w:r w:rsidR="00F861A3" w:rsidRPr="00B10B1C">
        <w:t>:</w:t>
      </w:r>
    </w:p>
    <w:p w:rsidRDefault="00A020A9" w:rsidP="00A020A9" w:rsidR="00A020A9">
      <w:pPr>
        <w:numPr>
          <w:ilvl w:val="0"/>
          <w:numId w:val="2"/>
        </w:numPr>
        <w:jc w:val="both"/>
      </w:pPr>
      <w:r>
        <w:t>zabilježbu otvaranja stečajnog postupka nad dužnikom zaprimljenu 15. lipnja 2012. godine pod brojem Z-6442/12;</w:t>
      </w:r>
    </w:p>
    <w:p w:rsidRDefault="00A020A9" w:rsidP="00A020A9" w:rsidR="00A020A9">
      <w:pPr>
        <w:numPr>
          <w:ilvl w:val="0"/>
          <w:numId w:val="2"/>
        </w:numPr>
        <w:jc w:val="both"/>
      </w:pPr>
      <w:r>
        <w:t>zabilježbu rješenja o prodaji nekretnina stečajnog dužnika zaprimljenu 15. siječnja 2015. godine pod brojem Z-326/15</w:t>
      </w:r>
    </w:p>
    <w:p w:rsidRDefault="00A020A9" w:rsidP="00A020A9" w:rsidR="00A020A9">
      <w:pPr>
        <w:numPr>
          <w:ilvl w:val="0"/>
          <w:numId w:val="2"/>
        </w:numPr>
        <w:jc w:val="both"/>
      </w:pPr>
      <w:r>
        <w:t xml:space="preserve">uknjiženog prava zaloga na temelju Ugovora o kreditu broj 321-84/2004 od 18. listopada 2004. godine u iznosu od 370.000,00 kn i ostalih uvjeta iz ugovora uz </w:t>
      </w:r>
      <w:r>
        <w:lastRenderedPageBreak/>
        <w:t>ovršivost tražbine u korist H-ABDUCO d.o.o. Zagreb, Slavonska avenija 6a, zaprimljeno 25. listopada 2004. godine pod brojem Z-10776/2004;</w:t>
      </w:r>
    </w:p>
    <w:p w:rsidRDefault="00A020A9" w:rsidP="00A020A9" w:rsidR="00A020A9">
      <w:pPr>
        <w:numPr>
          <w:ilvl w:val="0"/>
          <w:numId w:val="2"/>
        </w:numPr>
        <w:jc w:val="both"/>
      </w:pPr>
      <w:r>
        <w:t xml:space="preserve">uknjiženog prava zaloga na temelju rješenja Općinskog suda u Puli posl. broj Ovr-501/06 od 27. siječnja 2006. godine za iznos od 214.179,24 kn i ostalih uvjeta iz rješenja u korist Republike Hrvatske, Ministarstva financija, Porezne uprave, zaprimljeno 31. siječnja 2006. godine pod brojem Z-1113/2006; </w:t>
      </w:r>
    </w:p>
    <w:p w:rsidRDefault="00A020A9" w:rsidP="00A020A9" w:rsidR="00A020A9">
      <w:pPr>
        <w:numPr>
          <w:ilvl w:val="0"/>
          <w:numId w:val="2"/>
        </w:numPr>
        <w:jc w:val="both"/>
      </w:pPr>
      <w:r>
        <w:t xml:space="preserve">uknjiženog prava zaloga na temelju rješenja Općinskog suda u Puli posl. broj Ovr-501/06 od 27. siječnja 2006. godine za iznos od 42.750,00 kn i ostalih uvjeta iz rješenja u korist Republike Hrvatske, Ministarstva financija, Porezne uprave, zaprimljeno 31. siječnja 2006. godine pod brojem Z-1113/2006;  </w:t>
      </w:r>
    </w:p>
    <w:p w:rsidRDefault="00A020A9" w:rsidP="00A020A9" w:rsidR="00A020A9">
      <w:pPr>
        <w:numPr>
          <w:ilvl w:val="0"/>
          <w:numId w:val="2"/>
        </w:numPr>
        <w:jc w:val="both"/>
      </w:pPr>
      <w:r>
        <w:t>uknjiženog prava zaloga na temelju Sporazuma radi osiguranja novčane tražbine zasnivanjem založnog prava od 12. rujna 2006. godine u iznosu od 49.000,00 eura i ostalih uvjeta iz Ugovora u korist Victorije Berger iz Beča, Austrija, Wildagass 10/18/5 zaprimljeno 15. rujna 2006. godine pod brojem Z-14542/06;</w:t>
      </w:r>
    </w:p>
    <w:p w:rsidRDefault="00A020A9" w:rsidP="00A020A9" w:rsidR="00A020A9">
      <w:pPr>
        <w:numPr>
          <w:ilvl w:val="0"/>
          <w:numId w:val="2"/>
        </w:numPr>
        <w:jc w:val="both"/>
      </w:pPr>
      <w:r>
        <w:t xml:space="preserve">uknjiženog prava zaloga na temelju rješenja o osiguranju Općinskog suda u Puli posl. broj Ovr-4620/06 od 26. listopada 2006. godine u iznosu od 562.794,11 kn i ostalih uvjeta iz rješenja uz naznaku ovršivosti tražbine u korist Republike Hrvatske, Ministarstva financija, Porezne uprave, Područni ured Pazin, zaprimljeno 30. listopada 2006. godine pod brojem Z-17016/2006; </w:t>
      </w:r>
    </w:p>
    <w:p w:rsidRDefault="00A020A9" w:rsidP="00A020A9" w:rsidR="00A020A9">
      <w:pPr>
        <w:numPr>
          <w:ilvl w:val="0"/>
          <w:numId w:val="2"/>
        </w:numPr>
        <w:jc w:val="both"/>
      </w:pPr>
      <w:r>
        <w:t xml:space="preserve">uknjiženog pravo zaloga na temelju rješenja Općinskog suda u Puli posl. broj Ovr-5094/06 od 21. prosinca 2006. godine radi osiguranja tražbine u iznosu od 71.325,00 kn i ostalih uvjeta iz rješenja uz ovršivost tražbine u korist Republike Hrvatske, Ministarstva financija, Porezne uprave, Područni ured Pazin, zaprimljeno 28. prosinca 2006. godine pod brojem Z-20138/2006;  </w:t>
      </w:r>
    </w:p>
    <w:p w:rsidRDefault="00A020A9" w:rsidP="00A020A9" w:rsidR="00A020A9">
      <w:pPr>
        <w:numPr>
          <w:ilvl w:val="0"/>
          <w:numId w:val="2"/>
        </w:numPr>
        <w:jc w:val="both"/>
      </w:pPr>
      <w:r>
        <w:t xml:space="preserve">uknjiženog prava zaloga na temelju rješenja Općinskog suda u Puli posl. broj Ovr-396/2007 od 10. studenoga 2014. godine radi osiguranja tražbine u iznosu od 78.698,40 kn uz ovršivost tražbine u korist IN – DI d.o.o. Vodnjan, G.A. Della Zonca 25f uz zabilježbu da se prednosni red založnog prava računa od dana stjecanja prava na namirenje (čl.79. st.2. i čl.107. st.3. OZ-a), odnosno od dana 30. rujna 2008. godine (zabilježba ovrhe pod posl. brojem Z-12248/08), zaprimljeno 13. studenoga 2014. godine pod brojem Z-11807/14; </w:t>
      </w:r>
    </w:p>
    <w:p w:rsidRDefault="00A020A9" w:rsidP="00A020A9" w:rsidR="00A020A9">
      <w:pPr>
        <w:numPr>
          <w:ilvl w:val="0"/>
          <w:numId w:val="2"/>
        </w:numPr>
        <w:jc w:val="both"/>
      </w:pPr>
      <w:r>
        <w:t xml:space="preserve">uknjiženog prava zaloga na temelju rješenja Općinskog suda u Puli posl. broj Ovr-396/2007 od 10. studenoga 2014. godine radi osiguranja tražbine u iznosu od 117.429,45 kn uz ovršivost tražbine u korist IN – DI d.o.o. Vodnjan, G.A. Della Zonca 25f uz zabilježbu da se prednosni red založnog prava računa od dana stjecanja prava na namirenje (čl.79. st.2. i čl.107. st.3. OZ-a), odnosno od dana 30. rujna 2008. godine (zabilježba ovrhe pod posl. brojem Z-12248/08), zaprimljeno 13. studenoga 2014. godine pod brojem Z-11807/14; </w:t>
      </w:r>
    </w:p>
    <w:p w:rsidRDefault="00A020A9" w:rsidP="00A020A9" w:rsidR="00B10B1C">
      <w:pPr>
        <w:numPr>
          <w:ilvl w:val="0"/>
          <w:numId w:val="2"/>
        </w:numPr>
        <w:jc w:val="both"/>
      </w:pPr>
      <w:r>
        <w:t>uknjiženog prava zaloga na temelju rješenja Općinskog suda u Puli posl. broj Ovr-396/2007 od 10. studenoga 2014. godine radi osiguranja tražbine u iznosu od 13.125,00 kn uz ovršivost tražbine u korist IN – DI d.o.o. Vodnjan, G.A. Della Zonca 25f uz zabilježbu da se prednosni red založnog prava računa od dana stjecanja prava na namirenje (čl.79. st.2. i čl.107. st.3. OZ-a), odnosno od dana 30. rujna 2008. godine (zabilježba ovrhe pod posl. brojem Z-12248/08), zaprimljeno 13. studenoga 2014. godine pod brojem Z-11807/14;</w:t>
      </w:r>
    </w:p>
    <w:p w:rsidRDefault="00A020A9" w:rsidP="00A020A9" w:rsidR="00A020A9">
      <w:pPr>
        <w:jc w:val="both"/>
      </w:pPr>
    </w:p>
    <w:p w:rsidRDefault="003D39C5" w:rsidP="00A020A9" w:rsidR="00B10B1C">
      <w:pPr>
        <w:numPr>
          <w:ilvl w:val="0"/>
          <w:numId w:val="3"/>
        </w:numPr>
        <w:jc w:val="both"/>
      </w:pPr>
      <w:r w:rsidRPr="00B10B1C">
        <w:t xml:space="preserve">Nalaže se z.k. odjelu Općinskog suda u </w:t>
      </w:r>
      <w:r w:rsidR="00A020A9">
        <w:t>Puli</w:t>
      </w:r>
      <w:r w:rsidRPr="00B10B1C">
        <w:t xml:space="preserve"> izvršiti uknjižbu prava vlasništva te brisanje zabilježbe na temelju pravomoćnog rješenja o dosudi i potvrd</w:t>
      </w:r>
      <w:r w:rsidR="00A020A9">
        <w:t>e</w:t>
      </w:r>
      <w:r w:rsidRPr="00B10B1C">
        <w:t xml:space="preserve"> ovog</w:t>
      </w:r>
      <w:r w:rsidR="00A020A9">
        <w:t>a</w:t>
      </w:r>
      <w:r w:rsidRPr="00B10B1C">
        <w:t xml:space="preserve"> suda da je kupac</w:t>
      </w:r>
      <w:r w:rsidR="00A020A9">
        <w:t xml:space="preserve"> Saša Vujanac iz Tenje, I. Mažuranića 25,</w:t>
      </w:r>
      <w:r w:rsidRPr="00B10B1C">
        <w:t xml:space="preserve"> položio kupovninu.</w:t>
      </w:r>
    </w:p>
    <w:p w:rsidRDefault="00A020A9" w:rsidP="00A020A9" w:rsidR="00A020A9">
      <w:pPr>
        <w:ind w:left="1080"/>
        <w:jc w:val="both"/>
      </w:pPr>
    </w:p>
    <w:p w:rsidRDefault="00A020A9" w:rsidP="00B10B1C" w:rsidR="003D39C5">
      <w:pPr>
        <w:numPr>
          <w:ilvl w:val="0"/>
          <w:numId w:val="3"/>
        </w:numPr>
        <w:jc w:val="both"/>
      </w:pPr>
      <w:r>
        <w:lastRenderedPageBreak/>
        <w:t>Nekretnina</w:t>
      </w:r>
      <w:r w:rsidR="003D39C5" w:rsidRPr="00B10B1C">
        <w:t xml:space="preserve"> iz točke II. ovog rješenja predat će se kupcu zaklj</w:t>
      </w:r>
      <w:r w:rsidR="00F03DE4" w:rsidRPr="00B10B1C">
        <w:t>u</w:t>
      </w:r>
      <w:r w:rsidR="003D39C5" w:rsidRPr="00B10B1C">
        <w:t>čkom o predaji nekretnine nakon što ovo rješenje postane pravomoćno i nakon što kupac uplati kupovninu u cijelosti.</w:t>
      </w:r>
    </w:p>
    <w:p w:rsidRDefault="007B2A85" w:rsidP="007B2A85" w:rsidR="007B2A85">
      <w:pPr>
        <w:pStyle w:val="Odlomakpopisa"/>
      </w:pPr>
    </w:p>
    <w:p w:rsidRDefault="007B2A85" w:rsidP="00136520" w:rsidR="00EE27D1">
      <w:pPr>
        <w:pStyle w:val="Odlomakpopisa"/>
        <w:numPr>
          <w:ilvl w:val="0"/>
          <w:numId w:val="3"/>
        </w:numPr>
        <w:jc w:val="both"/>
      </w:pPr>
      <w:r>
        <w:t xml:space="preserve">Nalaže se z.k. odjelu Općinskog suda u Puli da temeljem ovog </w:t>
      </w:r>
      <w:r w:rsidR="003D39C5" w:rsidRPr="00B10B1C">
        <w:t xml:space="preserve">rješenja izvrši brisanje </w:t>
      </w:r>
      <w:r>
        <w:tab/>
      </w:r>
      <w:r w:rsidR="003D39C5" w:rsidRPr="00B10B1C">
        <w:t>zabilježbe dosude nekretnine opisane u točki I. ovog rješenja u korist kupca</w:t>
      </w:r>
      <w:r w:rsidR="00A020A9">
        <w:t xml:space="preserve"> Mirele Dedić  iz Pule, Komunal 66</w:t>
      </w:r>
      <w:r w:rsidR="004535BF">
        <w:t>.</w:t>
      </w:r>
    </w:p>
    <w:p w:rsidRDefault="007B2A85" w:rsidP="007B2A85" w:rsidR="007B2A85" w:rsidRPr="00B10B1C">
      <w:pPr>
        <w:ind w:left="360"/>
        <w:jc w:val="both"/>
      </w:pPr>
    </w:p>
    <w:p w:rsidRDefault="003D39C5" w:rsidP="00A020A9" w:rsidR="00A020A9" w:rsidRPr="00A020A9">
      <w:pPr>
        <w:numPr>
          <w:ilvl w:val="0"/>
          <w:numId w:val="3"/>
        </w:numPr>
        <w:jc w:val="both"/>
      </w:pPr>
      <w:r w:rsidRPr="00B10B1C">
        <w:t xml:space="preserve">Nalaže se z.k. odjelu Općinskog suda u </w:t>
      </w:r>
      <w:r w:rsidR="00A020A9">
        <w:t>Puli</w:t>
      </w:r>
      <w:r w:rsidRPr="00B10B1C">
        <w:t xml:space="preserve"> da temeljem ovog rješenja izvrši zabilježbu dosude nekretnine opisane u točki II. izreke ovog rješenja u korist kupca</w:t>
      </w:r>
      <w:r w:rsidRPr="00B10B1C">
        <w:rPr>
          <w:b/>
        </w:rPr>
        <w:t xml:space="preserve"> </w:t>
      </w:r>
      <w:r w:rsidR="00A020A9">
        <w:t>Saše Vujanac iz Tenje, I. Mažuranića 25.</w:t>
      </w:r>
    </w:p>
    <w:p w:rsidRDefault="00EE27D1" w:rsidP="00EE27D1" w:rsidR="00EE27D1" w:rsidRPr="00B10B1C">
      <w:pPr>
        <w:jc w:val="both"/>
      </w:pPr>
    </w:p>
    <w:p w:rsidRDefault="002225B4" w:rsidP="00A020A9" w:rsidR="009A7EB7">
      <w:pPr>
        <w:numPr>
          <w:ilvl w:val="0"/>
          <w:numId w:val="3"/>
        </w:numPr>
        <w:jc w:val="both"/>
      </w:pPr>
      <w:r w:rsidRPr="00B10B1C">
        <w:t>Ako kupac ne uplati  kupovninu</w:t>
      </w:r>
      <w:r w:rsidR="00EE27D1" w:rsidRPr="00B10B1C">
        <w:t xml:space="preserve"> u roku koji mu je određen, sud će rješenjem prodaju oglasiti nevažećom i odrediti novu prodaju uz uvjete određene za prodaju koja je oglašena </w:t>
      </w:r>
      <w:r w:rsidR="009A7EB7" w:rsidRPr="00B10B1C">
        <w:t>nevažećo</w:t>
      </w:r>
      <w:r w:rsidR="00CF0B6F" w:rsidRPr="00B10B1C">
        <w:t>m</w:t>
      </w:r>
      <w:r w:rsidR="009A7EB7" w:rsidRPr="00B10B1C">
        <w:t>. N</w:t>
      </w:r>
      <w:r w:rsidR="00BC256A" w:rsidRPr="00B10B1C">
        <w:t xml:space="preserve">ekretnina označena u točki </w:t>
      </w:r>
      <w:r w:rsidR="009811F9" w:rsidRPr="00B10B1C">
        <w:t xml:space="preserve"> I</w:t>
      </w:r>
      <w:r w:rsidR="009635E6" w:rsidRPr="00B10B1C">
        <w:t xml:space="preserve">I. </w:t>
      </w:r>
      <w:r w:rsidR="009A7EB7" w:rsidRPr="00B10B1C">
        <w:t>r</w:t>
      </w:r>
      <w:r w:rsidR="009635E6" w:rsidRPr="00B10B1C">
        <w:t>ješenja dosudit će se</w:t>
      </w:r>
      <w:r w:rsidR="009A7EB7" w:rsidRPr="00B10B1C">
        <w:t xml:space="preserve">  kupcima koji su ponudili nižu cijenu, redom prema veličini  cijene koju su ponudili, ako kupci koji su ponudili veću cijenu ne polože kupovninu u roku koji im je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A020A9" w:rsidP="00A020A9" w:rsidR="00A020A9" w:rsidRPr="00B10B1C">
      <w:pPr>
        <w:ind w:left="1080"/>
        <w:jc w:val="both"/>
      </w:pPr>
    </w:p>
    <w:p w:rsidRDefault="00EE27D1" w:rsidP="00EE27D1" w:rsidR="00EE27D1" w:rsidRPr="00B10B1C">
      <w:pPr>
        <w:numPr>
          <w:ilvl w:val="0"/>
          <w:numId w:val="3"/>
        </w:numPr>
        <w:jc w:val="both"/>
      </w:pPr>
      <w:r w:rsidRPr="00B10B1C">
        <w:t xml:space="preserve">Ovo će se rješenje objaviti na oglasnoj ploči suda te se smatra da je dostavljeno svim osobama kojima se dostavlja zaključak o prodaji te svim sudionicima u dražbi istekom trećega dana od dana njegova isticanja na </w:t>
      </w:r>
      <w:r w:rsidR="004535BF">
        <w:t>e-oglasnoj ploči.</w:t>
      </w:r>
    </w:p>
    <w:p w:rsidRDefault="00EE27D1" w:rsidP="00EE27D1" w:rsidR="00EE27D1" w:rsidRPr="00B10B1C">
      <w:pPr>
        <w:jc w:val="both"/>
      </w:pPr>
    </w:p>
    <w:p w:rsidRDefault="00EE27D1" w:rsidP="00EE27D1" w:rsidR="00EE27D1" w:rsidRPr="00B10B1C">
      <w:pPr>
        <w:jc w:val="center"/>
        <w:rPr>
          <w:b/>
        </w:rPr>
      </w:pPr>
      <w:r w:rsidRPr="00B10B1C">
        <w:rPr>
          <w:b/>
        </w:rPr>
        <w:t>Obrazloženje</w:t>
      </w:r>
    </w:p>
    <w:p w:rsidRDefault="00EE27D1" w:rsidP="00EE27D1" w:rsidR="00EE27D1" w:rsidRPr="00B10B1C">
      <w:pPr>
        <w:jc w:val="both"/>
      </w:pPr>
    </w:p>
    <w:p w:rsidRDefault="004535BF" w:rsidP="004535BF" w:rsidR="004535BF">
      <w:pPr>
        <w:jc w:val="both"/>
      </w:pPr>
      <w:r>
        <w:tab/>
        <w:t xml:space="preserve">Rješenjem od 09. siječnja 2015. godine određena je prodaja nekretnine stečajnog dužnika upisane u zemljišnim knjigama Općinskog suda u Puli, 1501/10000 dijela, 5. etaža, posebni dio "E" zgrade, stan koji se nalazi na mansardi zgrade, a sastoji se od terase, hodnika, kupaonice, sobe, kuhinje, dnevnog boravka i spremišta, ukupne površine 58,81 m2, obojano rozom bojom u Projektu posebnih vlasništva, sagrađen na k.č.br. 2149/29, dvorište (stambena zgrada, podulošci od 1-6) upisan u zk.ul. 10300, poduložak 5, k.o. Pula, na prijedlog stečajnog upravitelja temeljem čl.164. Stečajnog zakona (NN 44/96, 29/99, 129/00, 123/03, 197/03, 187/04, 82/06, 116/10, 25/12 i 133/12, dalje: SZ), uz odgovarajuću primjenu propisa o ovrsi kojima je uređena ovrha na nekretnini.  </w:t>
      </w:r>
    </w:p>
    <w:p w:rsidRDefault="004535BF" w:rsidP="004535BF" w:rsidR="004535BF">
      <w:pPr>
        <w:jc w:val="both"/>
      </w:pPr>
      <w:r>
        <w:tab/>
        <w:t>Zaključkom o prodaji od 18. lipnja 2015. godine određeni su način i uvjeti prodaje nekretnine stečajnog dužnika.</w:t>
      </w:r>
    </w:p>
    <w:p w:rsidRDefault="00EE27D1" w:rsidP="004535BF" w:rsidR="004535BF">
      <w:pPr>
        <w:jc w:val="both"/>
      </w:pPr>
      <w:r w:rsidRPr="00B10B1C">
        <w:tab/>
        <w:t xml:space="preserve">Na usmenoj javnoj dražbi održanoj </w:t>
      </w:r>
      <w:r w:rsidR="004535BF">
        <w:t>22. rujna</w:t>
      </w:r>
      <w:r w:rsidR="00CE7A2C" w:rsidRPr="00B10B1C">
        <w:t xml:space="preserve"> 201</w:t>
      </w:r>
      <w:r w:rsidR="004535BF">
        <w:t>5</w:t>
      </w:r>
      <w:r w:rsidRPr="00B10B1C">
        <w:t>.</w:t>
      </w:r>
      <w:r w:rsidR="004535BF">
        <w:t xml:space="preserve"> </w:t>
      </w:r>
      <w:r w:rsidRPr="00B10B1C">
        <w:t>g</w:t>
      </w:r>
      <w:r w:rsidR="004535BF">
        <w:t>odine</w:t>
      </w:r>
      <w:r w:rsidRPr="00B10B1C">
        <w:t xml:space="preserve"> kupac</w:t>
      </w:r>
      <w:r w:rsidR="004535BF">
        <w:t xml:space="preserve"> Mirela Dedić iz Pule, Komunal 66, </w:t>
      </w:r>
      <w:r w:rsidR="00AB2888" w:rsidRPr="00B10B1C">
        <w:t>da</w:t>
      </w:r>
      <w:r w:rsidR="004535BF">
        <w:t>la</w:t>
      </w:r>
      <w:r w:rsidR="00AB2888" w:rsidRPr="00B10B1C">
        <w:t xml:space="preserve"> je</w:t>
      </w:r>
      <w:r w:rsidRPr="00B10B1C">
        <w:t xml:space="preserve"> </w:t>
      </w:r>
      <w:r w:rsidR="000E474F" w:rsidRPr="00B10B1C">
        <w:t xml:space="preserve">najveću </w:t>
      </w:r>
      <w:r w:rsidRPr="00B10B1C">
        <w:t xml:space="preserve">ponudu za kupnju nekretnine </w:t>
      </w:r>
      <w:r w:rsidR="004535BF" w:rsidRPr="004535BF">
        <w:t>stečajnog dužnika upisana u zemljišnim knjigama Općinskog suda u Puli, 1501/10000 dijela, 5. etaža, posebni dio "E" zgrade, stan koji se nalazi na mansardi zgrade, a sastoji se od terase, hodnika, kupaonice, sobe, kuhinje, dnevnog boravka i spremišta, ukupne površine 58,81 m2, obojano rozom bojom u Projektu posebnih vlasništva, sagrađen na k.č.br. 2149/29, dvorište (stambena zgrada, podulošci od 1-6) upisan u zk.ul. 10300, poduložak 5, k.o. Pula</w:t>
      </w:r>
      <w:r w:rsidR="004535BF">
        <w:t xml:space="preserve"> u visini 135.000,00 kn</w:t>
      </w:r>
      <w:r w:rsidR="004535BF" w:rsidRPr="004535BF">
        <w:t>.</w:t>
      </w:r>
    </w:p>
    <w:p w:rsidRDefault="004F1EC8" w:rsidP="007705CE" w:rsidR="00C06055" w:rsidRPr="00B10B1C">
      <w:pPr>
        <w:ind w:firstLine="708"/>
        <w:jc w:val="both"/>
      </w:pPr>
      <w:r w:rsidRPr="00B10B1C">
        <w:t xml:space="preserve">Rješenje o dosudi </w:t>
      </w:r>
      <w:r w:rsidR="00BF4259" w:rsidRPr="00B10B1C">
        <w:t xml:space="preserve">predmetne nekretnine </w:t>
      </w:r>
      <w:r w:rsidR="00C06055" w:rsidRPr="00B10B1C">
        <w:t>kupcu</w:t>
      </w:r>
      <w:r w:rsidR="004535BF">
        <w:t xml:space="preserve"> Mireli Dedić iz Pule, Komunal 66, postalo je </w:t>
      </w:r>
      <w:r w:rsidR="00BF4259" w:rsidRPr="00B10B1C">
        <w:t xml:space="preserve">pravomoćno </w:t>
      </w:r>
      <w:r w:rsidR="004535BF">
        <w:t xml:space="preserve">dana </w:t>
      </w:r>
      <w:r w:rsidR="004535BF">
        <w:rPr>
          <w:u w:val="single"/>
        </w:rPr>
        <w:t>12. listopada 2015. godine</w:t>
      </w:r>
      <w:r w:rsidR="00BF4259" w:rsidRPr="00B10B1C">
        <w:t>.</w:t>
      </w:r>
      <w:r w:rsidRPr="00B10B1C">
        <w:t xml:space="preserve"> Sud je utvrdio da </w:t>
      </w:r>
      <w:r w:rsidR="00BF4259" w:rsidRPr="00B10B1C">
        <w:t>u roku određenom</w:t>
      </w:r>
      <w:r w:rsidR="0081119E" w:rsidRPr="00B10B1C">
        <w:t xml:space="preserve"> u </w:t>
      </w:r>
      <w:r w:rsidR="0081119E" w:rsidRPr="00B10B1C">
        <w:lastRenderedPageBreak/>
        <w:t xml:space="preserve">zaključku o prodaji od </w:t>
      </w:r>
      <w:r w:rsidR="004535BF">
        <w:t>18. lipnja</w:t>
      </w:r>
      <w:r w:rsidR="0081119E" w:rsidRPr="00B10B1C">
        <w:t xml:space="preserve"> 201</w:t>
      </w:r>
      <w:r w:rsidR="004535BF">
        <w:t>5</w:t>
      </w:r>
      <w:r w:rsidR="0081119E" w:rsidRPr="00B10B1C">
        <w:t>.</w:t>
      </w:r>
      <w:r w:rsidR="004535BF">
        <w:t xml:space="preserve"> </w:t>
      </w:r>
      <w:r w:rsidR="0081119E" w:rsidRPr="00B10B1C">
        <w:t>g</w:t>
      </w:r>
      <w:r w:rsidR="004535BF">
        <w:t>odine</w:t>
      </w:r>
      <w:r w:rsidR="0081119E" w:rsidRPr="00B10B1C">
        <w:t xml:space="preserve"> </w:t>
      </w:r>
      <w:r w:rsidRPr="00B10B1C">
        <w:t xml:space="preserve">i rješenju o dosudi od </w:t>
      </w:r>
      <w:r w:rsidR="004535BF">
        <w:t>22. rujna</w:t>
      </w:r>
      <w:r w:rsidRPr="00B10B1C">
        <w:t xml:space="preserve"> 201</w:t>
      </w:r>
      <w:r w:rsidR="004535BF">
        <w:t>5</w:t>
      </w:r>
      <w:r w:rsidRPr="00B10B1C">
        <w:t>.</w:t>
      </w:r>
      <w:r w:rsidR="004535BF">
        <w:t xml:space="preserve"> </w:t>
      </w:r>
      <w:r w:rsidRPr="00B10B1C">
        <w:t>g</w:t>
      </w:r>
      <w:r w:rsidR="004535BF">
        <w:t>odine</w:t>
      </w:r>
      <w:r w:rsidRPr="00B10B1C">
        <w:t xml:space="preserve"> </w:t>
      </w:r>
      <w:r w:rsidR="00BF4259" w:rsidRPr="00B10B1C">
        <w:t xml:space="preserve">kupac </w:t>
      </w:r>
      <w:r w:rsidR="004535BF">
        <w:t>Mirela Dedić nije položila</w:t>
      </w:r>
      <w:r w:rsidRPr="00B10B1C">
        <w:t xml:space="preserve"> kupovninu u visini od</w:t>
      </w:r>
      <w:r w:rsidR="004535BF">
        <w:t xml:space="preserve"> 135</w:t>
      </w:r>
      <w:r w:rsidRPr="00B10B1C">
        <w:t>.000,00 kn.</w:t>
      </w:r>
    </w:p>
    <w:p w:rsidRDefault="007F5CF0" w:rsidP="007705CE" w:rsidR="007F5CF0" w:rsidRPr="00B10B1C">
      <w:pPr>
        <w:ind w:firstLine="708"/>
        <w:jc w:val="both"/>
      </w:pPr>
      <w:r w:rsidRPr="00B10B1C">
        <w:t>N</w:t>
      </w:r>
      <w:r w:rsidR="00543451" w:rsidRPr="00B10B1C">
        <w:t xml:space="preserve">a usmenoj javnoj dražbi održanoj </w:t>
      </w:r>
      <w:r w:rsidR="004535BF">
        <w:t>22</w:t>
      </w:r>
      <w:r w:rsidR="00543451" w:rsidRPr="00B10B1C">
        <w:t xml:space="preserve">. </w:t>
      </w:r>
      <w:r w:rsidR="004535BF">
        <w:t>rujna</w:t>
      </w:r>
      <w:r w:rsidR="00543451" w:rsidRPr="00B10B1C">
        <w:t xml:space="preserve"> 201</w:t>
      </w:r>
      <w:r w:rsidR="004535BF">
        <w:t>5</w:t>
      </w:r>
      <w:r w:rsidR="00543451" w:rsidRPr="00B10B1C">
        <w:t>.</w:t>
      </w:r>
      <w:r w:rsidR="004535BF">
        <w:t xml:space="preserve"> godine ponuditelj Saša Vujanac iz Tenje</w:t>
      </w:r>
      <w:r w:rsidRPr="00B10B1C">
        <w:t xml:space="preserve"> je</w:t>
      </w:r>
      <w:r w:rsidR="00543451" w:rsidRPr="00B10B1C">
        <w:t xml:space="preserve"> za predmetnu nekretninu ponudio</w:t>
      </w:r>
      <w:r w:rsidRPr="00B10B1C">
        <w:t xml:space="preserve"> redom</w:t>
      </w:r>
      <w:r w:rsidR="00543451" w:rsidRPr="00B10B1C">
        <w:t xml:space="preserve">  nižu cijenu</w:t>
      </w:r>
      <w:r w:rsidRPr="00B10B1C">
        <w:t xml:space="preserve"> u visini od </w:t>
      </w:r>
      <w:r w:rsidR="004535BF">
        <w:t>130</w:t>
      </w:r>
      <w:r w:rsidRPr="00B10B1C">
        <w:t>.000,00 kn.</w:t>
      </w:r>
    </w:p>
    <w:p w:rsidRDefault="007F5CF0" w:rsidP="00B10B1C" w:rsidR="00655F42" w:rsidRPr="00B10B1C">
      <w:pPr>
        <w:ind w:firstLine="708"/>
        <w:jc w:val="both"/>
      </w:pPr>
      <w:r w:rsidRPr="00B10B1C">
        <w:t xml:space="preserve">Obzirom da </w:t>
      </w:r>
      <w:r w:rsidR="00543451" w:rsidRPr="00B10B1C">
        <w:t xml:space="preserve">kupac </w:t>
      </w:r>
      <w:r w:rsidR="004535BF">
        <w:t>Mirela Dedić</w:t>
      </w:r>
      <w:r w:rsidR="00543451" w:rsidRPr="00B10B1C">
        <w:t xml:space="preserve"> </w:t>
      </w:r>
      <w:r w:rsidR="004535BF">
        <w:t xml:space="preserve">iz Pule, Komunal 66, </w:t>
      </w:r>
      <w:r w:rsidR="00543451" w:rsidRPr="00B10B1C">
        <w:t>koj</w:t>
      </w:r>
      <w:r w:rsidR="004535BF">
        <w:t>a</w:t>
      </w:r>
      <w:r w:rsidR="00543451" w:rsidRPr="00B10B1C">
        <w:t xml:space="preserve"> je</w:t>
      </w:r>
      <w:r w:rsidRPr="00B10B1C">
        <w:t xml:space="preserve"> za predmetnu nekretninu</w:t>
      </w:r>
      <w:r w:rsidR="00543451" w:rsidRPr="00B10B1C">
        <w:t xml:space="preserve"> ponudi</w:t>
      </w:r>
      <w:r w:rsidR="004535BF">
        <w:t>la</w:t>
      </w:r>
      <w:r w:rsidR="00543451" w:rsidRPr="00B10B1C">
        <w:t xml:space="preserve"> veću cijenu nije položi</w:t>
      </w:r>
      <w:r w:rsidR="004535BF">
        <w:t>la</w:t>
      </w:r>
      <w:r w:rsidR="00543451" w:rsidRPr="00B10B1C">
        <w:t xml:space="preserve"> kupovninu u roku, valjalo je temeljem čl.</w:t>
      </w:r>
      <w:r w:rsidR="004535BF">
        <w:t>103</w:t>
      </w:r>
      <w:r w:rsidR="00543451" w:rsidRPr="00B10B1C">
        <w:t>. st</w:t>
      </w:r>
      <w:r w:rsidR="00217B08" w:rsidRPr="00B10B1C">
        <w:t xml:space="preserve">.6. </w:t>
      </w:r>
      <w:r w:rsidR="004535BF">
        <w:t>Ovršnog zakona (NN 112/12)</w:t>
      </w:r>
      <w:r w:rsidR="00EF32C0" w:rsidRPr="00B10B1C">
        <w:t xml:space="preserve"> </w:t>
      </w:r>
      <w:r w:rsidR="00543451" w:rsidRPr="00B10B1C">
        <w:t>odlučiti kao u točkama I i II. izreke rješenja.</w:t>
      </w:r>
    </w:p>
    <w:p w:rsidRDefault="00BF4259" w:rsidP="007705CE" w:rsidR="00BF4259" w:rsidRPr="00B10B1C">
      <w:pPr>
        <w:ind w:firstLine="708"/>
        <w:jc w:val="both"/>
      </w:pPr>
    </w:p>
    <w:p w:rsidRDefault="00667B91" w:rsidP="00EE27D1" w:rsidR="00EE27D1" w:rsidRPr="00B10B1C">
      <w:pPr>
        <w:jc w:val="both"/>
      </w:pPr>
      <w:r w:rsidRPr="00B10B1C">
        <w:tab/>
      </w:r>
      <w:r w:rsidRPr="00B10B1C">
        <w:tab/>
      </w:r>
      <w:r w:rsidRPr="00B10B1C">
        <w:tab/>
      </w:r>
      <w:r w:rsidRPr="00B10B1C">
        <w:tab/>
        <w:t xml:space="preserve">U Rijeci, </w:t>
      </w:r>
      <w:r w:rsidR="00B10B1C">
        <w:t>25. studenoga 2015</w:t>
      </w:r>
      <w:r w:rsidR="00EE27D1" w:rsidRPr="00B10B1C">
        <w:t>. g</w:t>
      </w:r>
      <w:r w:rsidR="00B10B1C">
        <w:t>odine</w:t>
      </w:r>
      <w:r w:rsidR="00EE27D1" w:rsidRPr="00B10B1C">
        <w:t xml:space="preserve"> </w:t>
      </w:r>
    </w:p>
    <w:p w:rsidRDefault="00EE27D1" w:rsidP="00B10B1C" w:rsidR="00EE27D1" w:rsidRPr="00B10B1C">
      <w:pPr>
        <w:jc w:val="right"/>
      </w:pPr>
      <w:r w:rsidRPr="00B10B1C">
        <w:tab/>
      </w:r>
      <w:r w:rsidRPr="00B10B1C">
        <w:tab/>
      </w:r>
      <w:r w:rsidRPr="00B10B1C">
        <w:tab/>
      </w:r>
      <w:r w:rsidRPr="00B10B1C">
        <w:tab/>
      </w:r>
      <w:r w:rsidRPr="00B10B1C">
        <w:tab/>
      </w:r>
      <w:r w:rsidRPr="00B10B1C">
        <w:tab/>
      </w:r>
      <w:r w:rsidRPr="00B10B1C">
        <w:tab/>
      </w:r>
      <w:r w:rsidRPr="00B10B1C">
        <w:tab/>
      </w:r>
      <w:r w:rsidRPr="00B10B1C">
        <w:tab/>
        <w:t>Stečajni sudac</w:t>
      </w:r>
    </w:p>
    <w:p w:rsidRDefault="00EE27D1" w:rsidP="00B10B1C" w:rsidR="00EE27D1" w:rsidRPr="00B10B1C">
      <w:pPr>
        <w:jc w:val="right"/>
      </w:pPr>
      <w:r w:rsidRPr="00B10B1C">
        <w:t xml:space="preserve"> </w:t>
      </w:r>
      <w:r w:rsidRPr="00B10B1C">
        <w:tab/>
      </w:r>
      <w:r w:rsidRPr="00B10B1C">
        <w:tab/>
      </w:r>
      <w:r w:rsidRPr="00B10B1C">
        <w:tab/>
      </w:r>
      <w:r w:rsidRPr="00B10B1C">
        <w:tab/>
      </w:r>
      <w:r w:rsidRPr="00B10B1C">
        <w:tab/>
      </w:r>
      <w:r w:rsidRPr="00B10B1C">
        <w:tab/>
      </w:r>
      <w:r w:rsidRPr="00B10B1C">
        <w:tab/>
      </w:r>
      <w:r w:rsidRPr="00B10B1C">
        <w:tab/>
        <w:t xml:space="preserve">          </w:t>
      </w:r>
      <w:smartTag w:element="PersonName" w:uri="urn:schemas-microsoft-com:office:smarttags">
        <w:r w:rsidRPr="00B10B1C">
          <w:t>Daniela Korlević</w:t>
        </w:r>
      </w:smartTag>
    </w:p>
    <w:p w:rsidRDefault="00EE27D1" w:rsidP="00EE27D1" w:rsidR="00EE27D1" w:rsidRPr="00B10B1C">
      <w:pPr>
        <w:jc w:val="both"/>
      </w:pPr>
    </w:p>
    <w:p w:rsidRDefault="00EE27D1" w:rsidP="00EE27D1" w:rsidR="00EE27D1" w:rsidRPr="00B10B1C">
      <w:pPr>
        <w:rPr>
          <w:b/>
        </w:rPr>
      </w:pPr>
      <w:r w:rsidRPr="00B10B1C">
        <w:rPr>
          <w:b/>
        </w:rPr>
        <w:t>UPUTA O PRAVNOM LIJEKU</w:t>
      </w:r>
    </w:p>
    <w:p w:rsidRDefault="0093333F" w:rsidP="00EE27D1" w:rsidR="00EE27D1" w:rsidRPr="00B10B1C">
      <w:pPr>
        <w:jc w:val="both"/>
      </w:pPr>
      <w:r w:rsidRPr="00B10B1C">
        <w:tab/>
        <w:t xml:space="preserve">Protiv </w:t>
      </w:r>
      <w:r w:rsidR="00EE27D1" w:rsidRPr="00B10B1C">
        <w:t xml:space="preserve"> rješenja nezadovoljna stranka može podnijeti žalbu u roku od 8 dana od primitka iste. </w:t>
      </w:r>
      <w:r w:rsidRPr="00B10B1C">
        <w:t xml:space="preserve">Pravo na žalbu imaju i osobe koje su sudjelovale na dražbi kao ponuditelji. </w:t>
      </w:r>
      <w:r w:rsidR="00EE27D1" w:rsidRPr="00B10B1C">
        <w:t>Žalba se podnosi putem ovog suda u tri istovjetna primjerka, a o žalbi odlučuje Visoki trgovački sud u Zagrebu.</w:t>
      </w:r>
    </w:p>
    <w:p w:rsidRDefault="00EE27D1" w:rsidP="00EE27D1" w:rsidR="00EE27D1" w:rsidRPr="00B10B1C"/>
    <w:p w:rsidRDefault="00EE27D1" w:rsidP="00EE27D1" w:rsidR="00EE27D1" w:rsidRPr="00B10B1C"/>
    <w:p w:rsidRDefault="00EE27D1" w:rsidP="00EE27D1" w:rsidR="00EE27D1" w:rsidRPr="00B10B1C"/>
    <w:p w:rsidRDefault="00EE27D1" w:rsidP="00EE27D1" w:rsidR="00EE27D1" w:rsidRPr="00B10B1C">
      <w:pPr>
        <w:rPr>
          <w:sz w:val="20"/>
          <w:szCs w:val="20"/>
        </w:rPr>
      </w:pPr>
    </w:p>
    <w:p w:rsidRDefault="00EE27D1" w:rsidP="00EE27D1" w:rsidR="00EE27D1" w:rsidRPr="00B10B1C">
      <w:pPr>
        <w:rPr>
          <w:b/>
          <w:sz w:val="20"/>
          <w:szCs w:val="20"/>
        </w:rPr>
      </w:pPr>
      <w:r w:rsidRPr="00B10B1C">
        <w:rPr>
          <w:b/>
          <w:sz w:val="20"/>
          <w:szCs w:val="20"/>
        </w:rPr>
        <w:t>DNA:</w:t>
      </w:r>
    </w:p>
    <w:p w:rsidRDefault="00EE27D1" w:rsidP="00EE27D1" w:rsidR="00EE27D1" w:rsidRPr="00B10B1C">
      <w:pPr>
        <w:numPr>
          <w:ilvl w:val="0"/>
          <w:numId w:val="1"/>
        </w:numPr>
        <w:rPr>
          <w:sz w:val="20"/>
          <w:szCs w:val="20"/>
        </w:rPr>
      </w:pPr>
      <w:r w:rsidRPr="00B10B1C">
        <w:rPr>
          <w:sz w:val="20"/>
          <w:szCs w:val="20"/>
        </w:rPr>
        <w:t xml:space="preserve">stečajnom upravitelju </w:t>
      </w:r>
      <w:r w:rsidR="004535BF">
        <w:rPr>
          <w:sz w:val="20"/>
          <w:szCs w:val="20"/>
        </w:rPr>
        <w:t xml:space="preserve">Jasmina </w:t>
      </w:r>
      <w:r w:rsidR="004535BF" w:rsidRPr="004535BF">
        <w:rPr>
          <w:sz w:val="20"/>
          <w:szCs w:val="20"/>
        </w:rPr>
        <w:t xml:space="preserve">Lichtenberg iz Pule, Ravenska 8, </w:t>
      </w:r>
    </w:p>
    <w:p w:rsidRDefault="00EE27D1" w:rsidP="00532279" w:rsidR="00532279">
      <w:pPr>
        <w:numPr>
          <w:ilvl w:val="0"/>
          <w:numId w:val="1"/>
        </w:numPr>
        <w:rPr>
          <w:sz w:val="20"/>
          <w:szCs w:val="20"/>
        </w:rPr>
      </w:pPr>
      <w:r w:rsidRPr="00B10B1C">
        <w:rPr>
          <w:sz w:val="20"/>
          <w:szCs w:val="20"/>
        </w:rPr>
        <w:t>kupcu</w:t>
      </w:r>
      <w:r w:rsidR="004535BF">
        <w:rPr>
          <w:sz w:val="20"/>
          <w:szCs w:val="20"/>
        </w:rPr>
        <w:t xml:space="preserve"> Mireli Dedić iz Pule, Komunal 66</w:t>
      </w:r>
    </w:p>
    <w:p w:rsidRDefault="004535BF" w:rsidP="004535BF" w:rsidR="004535BF" w:rsidRPr="00B10B1C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k</w:t>
      </w:r>
      <w:r w:rsidRPr="00B10B1C">
        <w:rPr>
          <w:sz w:val="20"/>
          <w:szCs w:val="20"/>
        </w:rPr>
        <w:t>upcu</w:t>
      </w:r>
      <w:r>
        <w:rPr>
          <w:sz w:val="20"/>
          <w:szCs w:val="20"/>
        </w:rPr>
        <w:t xml:space="preserve"> Saši Vujanac, Tenja, I. Mažuranića 25</w:t>
      </w:r>
    </w:p>
    <w:p w:rsidRDefault="004535BF" w:rsidP="00EE27D1" w:rsidR="00EE27D1" w:rsidRPr="00B10B1C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</w:t>
      </w:r>
      <w:r w:rsidR="00EE27D1" w:rsidRPr="00B10B1C">
        <w:rPr>
          <w:sz w:val="20"/>
          <w:szCs w:val="20"/>
        </w:rPr>
        <w:t>oglasna ploča</w:t>
      </w:r>
    </w:p>
    <w:p w:rsidRDefault="00D15AC4" w:rsidP="00EE27D1" w:rsidR="00D15AC4" w:rsidRPr="00B10B1C">
      <w:pPr>
        <w:numPr>
          <w:ilvl w:val="0"/>
          <w:numId w:val="1"/>
        </w:numPr>
        <w:rPr>
          <w:sz w:val="20"/>
          <w:szCs w:val="20"/>
        </w:rPr>
      </w:pPr>
      <w:r w:rsidRPr="00B10B1C">
        <w:rPr>
          <w:sz w:val="20"/>
          <w:szCs w:val="20"/>
        </w:rPr>
        <w:t xml:space="preserve">z.k. odjelu Općinskog suda u </w:t>
      </w:r>
      <w:r w:rsidR="004535BF">
        <w:rPr>
          <w:sz w:val="20"/>
          <w:szCs w:val="20"/>
        </w:rPr>
        <w:t xml:space="preserve">Pula </w:t>
      </w:r>
      <w:r w:rsidR="009E6676" w:rsidRPr="00B10B1C">
        <w:rPr>
          <w:sz w:val="20"/>
          <w:szCs w:val="20"/>
        </w:rPr>
        <w:t>radi zabilježbe</w:t>
      </w:r>
      <w:r w:rsidR="004535BF">
        <w:rPr>
          <w:sz w:val="20"/>
          <w:szCs w:val="20"/>
        </w:rPr>
        <w:t xml:space="preserve"> i brisanja</w:t>
      </w:r>
      <w:r w:rsidR="009E6676" w:rsidRPr="00B10B1C">
        <w:rPr>
          <w:sz w:val="20"/>
          <w:szCs w:val="20"/>
        </w:rPr>
        <w:t xml:space="preserve"> dosude </w:t>
      </w:r>
    </w:p>
    <w:p w:rsidRDefault="0039778E" w:rsidP="00EE27D1" w:rsidR="0039778E" w:rsidRPr="00B10B1C">
      <w:pPr>
        <w:numPr>
          <w:ilvl w:val="0"/>
          <w:numId w:val="1"/>
        </w:numPr>
        <w:rPr>
          <w:sz w:val="20"/>
          <w:szCs w:val="20"/>
        </w:rPr>
      </w:pPr>
      <w:r w:rsidRPr="00B10B1C">
        <w:rPr>
          <w:sz w:val="20"/>
          <w:szCs w:val="20"/>
        </w:rPr>
        <w:t xml:space="preserve">Porezna uprava </w:t>
      </w:r>
      <w:r w:rsidR="004535BF">
        <w:rPr>
          <w:sz w:val="20"/>
          <w:szCs w:val="20"/>
        </w:rPr>
        <w:t>Pula</w:t>
      </w:r>
    </w:p>
    <w:p w:rsidRDefault="00EE27D1" w:rsidP="00EE27D1" w:rsidR="00EE27D1" w:rsidRPr="00B10B1C">
      <w:pPr>
        <w:ind w:left="360"/>
        <w:rPr>
          <w:sz w:val="20"/>
          <w:szCs w:val="20"/>
        </w:rPr>
      </w:pPr>
    </w:p>
    <w:p w:rsidRDefault="0039778E" w:rsidP="00EE27D1" w:rsidR="00EE27D1" w:rsidRPr="00B10B1C">
      <w:pPr>
        <w:ind w:left="360"/>
        <w:rPr>
          <w:sz w:val="20"/>
          <w:szCs w:val="20"/>
        </w:rPr>
      </w:pPr>
      <w:r w:rsidRPr="00B10B1C">
        <w:rPr>
          <w:sz w:val="20"/>
          <w:szCs w:val="20"/>
        </w:rPr>
        <w:t xml:space="preserve">U Rijeci, </w:t>
      </w:r>
      <w:r w:rsidR="00B10B1C">
        <w:rPr>
          <w:sz w:val="20"/>
          <w:szCs w:val="20"/>
        </w:rPr>
        <w:t>25.11.2015</w:t>
      </w:r>
      <w:r w:rsidR="00EE27D1" w:rsidRPr="00B10B1C">
        <w:rPr>
          <w:sz w:val="20"/>
          <w:szCs w:val="20"/>
        </w:rPr>
        <w:t>.g.</w:t>
      </w:r>
    </w:p>
    <w:p w:rsidRDefault="00EE27D1" w:rsidP="00EE27D1" w:rsidR="00EE27D1" w:rsidRPr="00B10B1C">
      <w:pPr>
        <w:ind w:left="360"/>
        <w:rPr>
          <w:sz w:val="20"/>
          <w:szCs w:val="20"/>
        </w:rPr>
      </w:pPr>
    </w:p>
    <w:p w:rsidRDefault="00EE27D1" w:rsidP="00EE27D1" w:rsidR="00EE27D1" w:rsidRPr="00B10B1C">
      <w:pPr>
        <w:ind w:left="360"/>
        <w:rPr>
          <w:sz w:val="20"/>
          <w:szCs w:val="20"/>
        </w:rPr>
      </w:pPr>
      <w:r w:rsidRPr="00B10B1C">
        <w:rPr>
          <w:sz w:val="20"/>
          <w:szCs w:val="20"/>
        </w:rPr>
        <w:t>Stečajni sudac</w:t>
      </w:r>
    </w:p>
    <w:p w:rsidRDefault="00EE27D1" w:rsidP="00EE27D1" w:rsidR="00EE27D1" w:rsidRPr="00B10B1C">
      <w:pPr>
        <w:ind w:left="360"/>
        <w:rPr>
          <w:sz w:val="20"/>
          <w:szCs w:val="20"/>
        </w:rPr>
      </w:pPr>
      <w:smartTag w:element="PersonName" w:uri="urn:schemas-microsoft-com:office:smarttags">
        <w:r w:rsidRPr="00B10B1C">
          <w:rPr>
            <w:sz w:val="20"/>
            <w:szCs w:val="20"/>
          </w:rPr>
          <w:t>Daniela Korlević</w:t>
        </w:r>
      </w:smartTag>
    </w:p>
    <w:p w:rsidRDefault="00EE27D1" w:rsidP="00EE27D1" w:rsidR="00EE27D1" w:rsidRPr="00B10B1C"/>
    <w:p w:rsidRDefault="00EE27D1" w:rsidP="00EE27D1" w:rsidR="00EE27D1" w:rsidRPr="00B10B1C"/>
    <w:p w:rsidRDefault="00EE27D1" w:rsidP="00EE27D1" w:rsidR="00EE27D1" w:rsidRPr="00B10B1C"/>
    <w:p w:rsidRDefault="00A50178" w:rsidR="00A50178" w:rsidRPr="00B10B1C"/>
    <w:sectPr w:rsidSect="00345E61" w:rsidR="00A50178" w:rsidRPr="00B10B1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831" w:rsidR="008A0831">
      <w:r>
        <w:separator/>
      </w:r>
    </w:p>
  </w:endnote>
  <w:endnote w:id="0" w:type="continuationSeparator">
    <w:p w:rsidRDefault="008A0831" w:rsidR="008A0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2C0" w:rsidP="00345E61" w:rsidR="00EF32C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32C0" w:rsidR="00EF32C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2C0" w:rsidP="00345E61" w:rsidR="00EF32C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18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F32C0" w:rsidR="00EF32C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831" w:rsidR="008A0831">
      <w:r>
        <w:separator/>
      </w:r>
    </w:p>
  </w:footnote>
  <w:footnote w:id="0" w:type="continuationSeparator">
    <w:p w:rsidRDefault="008A0831" w:rsidR="008A08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2C0" w:rsidR="00EF32C0" w:rsidRPr="00B10B1C">
    <w:pPr>
      <w:pStyle w:val="Zaglavlje"/>
      <w:rPr>
        <w:b/>
      </w:rPr>
    </w:pPr>
    <w:r w:rsidRPr="00B10B1C">
      <w:tab/>
    </w:r>
    <w:r w:rsidRPr="00B10B1C">
      <w:tab/>
    </w:r>
    <w:r w:rsidRPr="00B10B1C">
      <w:rPr>
        <w:b/>
      </w:rPr>
      <w:t>Posl. br. 15 St-</w:t>
    </w:r>
    <w:r w:rsidR="00A020A9">
      <w:rPr>
        <w:b/>
      </w:rPr>
      <w:t>25/12-129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F030AE"/>
    <w:multiLevelType w:val="hybridMultilevel"/>
    <w:tmpl w:val="36E666BA"/>
    <w:lvl w:tplc="5F4C6F02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5F33"/>
    <w:rsid w:val="00070F76"/>
    <w:rsid w:val="000816D5"/>
    <w:rsid w:val="00090A1F"/>
    <w:rsid w:val="00095C35"/>
    <w:rsid w:val="000C71F1"/>
    <w:rsid w:val="000D45DB"/>
    <w:rsid w:val="000E244A"/>
    <w:rsid w:val="000E474F"/>
    <w:rsid w:val="000F643C"/>
    <w:rsid w:val="00104BDE"/>
    <w:rsid w:val="00136520"/>
    <w:rsid w:val="001538F7"/>
    <w:rsid w:val="00163560"/>
    <w:rsid w:val="00197372"/>
    <w:rsid w:val="001A7F1C"/>
    <w:rsid w:val="001B0074"/>
    <w:rsid w:val="001B42DE"/>
    <w:rsid w:val="001C3482"/>
    <w:rsid w:val="00217B08"/>
    <w:rsid w:val="002225B4"/>
    <w:rsid w:val="0024382E"/>
    <w:rsid w:val="002C0922"/>
    <w:rsid w:val="002D3CA4"/>
    <w:rsid w:val="002E3CB0"/>
    <w:rsid w:val="0033350E"/>
    <w:rsid w:val="00345E61"/>
    <w:rsid w:val="0039778E"/>
    <w:rsid w:val="003A2F6F"/>
    <w:rsid w:val="003D39C5"/>
    <w:rsid w:val="0041253B"/>
    <w:rsid w:val="00413338"/>
    <w:rsid w:val="00435973"/>
    <w:rsid w:val="0043645A"/>
    <w:rsid w:val="004535BF"/>
    <w:rsid w:val="0045574E"/>
    <w:rsid w:val="00461223"/>
    <w:rsid w:val="004D5AF8"/>
    <w:rsid w:val="004E60D5"/>
    <w:rsid w:val="004F1EC8"/>
    <w:rsid w:val="004F310C"/>
    <w:rsid w:val="00532279"/>
    <w:rsid w:val="00534BB4"/>
    <w:rsid w:val="0054019A"/>
    <w:rsid w:val="00543451"/>
    <w:rsid w:val="00596A6D"/>
    <w:rsid w:val="005C198F"/>
    <w:rsid w:val="005C3797"/>
    <w:rsid w:val="005F07FA"/>
    <w:rsid w:val="0062420D"/>
    <w:rsid w:val="00651302"/>
    <w:rsid w:val="006526C3"/>
    <w:rsid w:val="00655F42"/>
    <w:rsid w:val="00667B91"/>
    <w:rsid w:val="0068769A"/>
    <w:rsid w:val="007437C5"/>
    <w:rsid w:val="00745688"/>
    <w:rsid w:val="007705CE"/>
    <w:rsid w:val="00782FBB"/>
    <w:rsid w:val="00784D05"/>
    <w:rsid w:val="007B2A85"/>
    <w:rsid w:val="007B6823"/>
    <w:rsid w:val="007C2181"/>
    <w:rsid w:val="007F284D"/>
    <w:rsid w:val="007F5CF0"/>
    <w:rsid w:val="0081119E"/>
    <w:rsid w:val="00854F32"/>
    <w:rsid w:val="008763D0"/>
    <w:rsid w:val="008A0831"/>
    <w:rsid w:val="008F6483"/>
    <w:rsid w:val="00932DA1"/>
    <w:rsid w:val="0093333F"/>
    <w:rsid w:val="009628A0"/>
    <w:rsid w:val="009635E6"/>
    <w:rsid w:val="009811F9"/>
    <w:rsid w:val="009A7EB7"/>
    <w:rsid w:val="009E3242"/>
    <w:rsid w:val="009E6676"/>
    <w:rsid w:val="00A020A9"/>
    <w:rsid w:val="00A50178"/>
    <w:rsid w:val="00A52721"/>
    <w:rsid w:val="00AB2888"/>
    <w:rsid w:val="00AC2714"/>
    <w:rsid w:val="00AF3CBA"/>
    <w:rsid w:val="00AF79E9"/>
    <w:rsid w:val="00B01AF5"/>
    <w:rsid w:val="00B10B1C"/>
    <w:rsid w:val="00B32CD7"/>
    <w:rsid w:val="00B71370"/>
    <w:rsid w:val="00BA39C5"/>
    <w:rsid w:val="00BC256A"/>
    <w:rsid w:val="00BF4259"/>
    <w:rsid w:val="00C01753"/>
    <w:rsid w:val="00C06055"/>
    <w:rsid w:val="00C21D21"/>
    <w:rsid w:val="00C24D35"/>
    <w:rsid w:val="00C413B4"/>
    <w:rsid w:val="00C45DA0"/>
    <w:rsid w:val="00C545F6"/>
    <w:rsid w:val="00C6486E"/>
    <w:rsid w:val="00C82032"/>
    <w:rsid w:val="00CA3150"/>
    <w:rsid w:val="00CE521D"/>
    <w:rsid w:val="00CE7A2C"/>
    <w:rsid w:val="00CF0B6F"/>
    <w:rsid w:val="00CF3B53"/>
    <w:rsid w:val="00D10D6D"/>
    <w:rsid w:val="00D15AC4"/>
    <w:rsid w:val="00D33083"/>
    <w:rsid w:val="00D823AA"/>
    <w:rsid w:val="00D866DF"/>
    <w:rsid w:val="00D869D0"/>
    <w:rsid w:val="00D954C5"/>
    <w:rsid w:val="00DE6DDE"/>
    <w:rsid w:val="00DF282B"/>
    <w:rsid w:val="00E24BB5"/>
    <w:rsid w:val="00E33F90"/>
    <w:rsid w:val="00E42062"/>
    <w:rsid w:val="00E431BC"/>
    <w:rsid w:val="00E4501F"/>
    <w:rsid w:val="00EB666F"/>
    <w:rsid w:val="00ED6128"/>
    <w:rsid w:val="00EE27D1"/>
    <w:rsid w:val="00EF32C0"/>
    <w:rsid w:val="00EF636C"/>
    <w:rsid w:val="00F02503"/>
    <w:rsid w:val="00F03DE4"/>
    <w:rsid w:val="00F372C1"/>
    <w:rsid w:val="00F6726C"/>
    <w:rsid w:val="00F731C0"/>
    <w:rsid w:val="00F861A3"/>
    <w:rsid w:val="00FE12F2"/>
    <w:rsid w:val="00FE18B8"/>
    <w:rsid w:val="00FF524D"/>
    <w:rsid w:val="00FF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E27D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020A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C2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1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1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1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1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C21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218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E27D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020A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C2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1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1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1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1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C21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218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2012.</izvorni_sadrzaj>
    <derivirana_varijabla naziv="DomainObject.Predmet.DatumOsnivanja_1">17.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N.J. TRADE d.o.o.  Fažana</izvorni_sadrzaj>
    <derivirana_varijabla naziv="DomainObject.Predmet.ProtustrankaFormated_1">  N.J. TRADE d.o.o.  Fažana</derivirana_varijabla>
  </DomainObject.Predmet.ProtustrankaFormated>
  <DomainObject.Predmet.ProtustrankaFormatedOIB>
    <izvorni_sadrzaj>  N.J. TRADE d.o.o.  Fažana, OIB 15208085847</izvorni_sadrzaj>
    <derivirana_varijabla naziv="DomainObject.Predmet.ProtustrankaFormatedOIB_1">  N.J. TRADE d.o.o.  Fažana, OIB 15208085847</derivirana_varijabla>
  </DomainObject.Predmet.ProtustrankaFormatedOIB>
  <DomainObject.Predmet.ProtustrankaFormatedWithAdress>
    <izvorni_sadrzaj> N.J. TRADE d.o.o.  Fažana, Braće Ilić 45, 52 212 Fažana</izvorni_sadrzaj>
    <derivirana_varijabla naziv="DomainObject.Predmet.ProtustrankaFormatedWithAdress_1"> N.J. TRADE d.o.o.  Fažana, Braće Ilić 45, 52 212 Fažana</derivirana_varijabla>
  </DomainObject.Predmet.ProtustrankaFormatedWithAdress>
  <DomainObject.Predmet.ProtustrankaFormatedWithAdressOIB>
    <izvorni_sadrzaj> N.J. TRADE d.o.o.  Fažana, OIB 15208085847, Braće Ilić 45, 52 212 Fažana</izvorni_sadrzaj>
    <derivirana_varijabla naziv="DomainObject.Predmet.ProtustrankaFormatedWithAdressOIB_1"> N.J. TRADE d.o.o.  Fažana, OIB 15208085847, Braće Ilić 45, 52 212 Fažana</derivirana_varijabla>
  </DomainObject.Predmet.ProtustrankaFormatedWithAdressOIB>
  <DomainObject.Predmet.ProtustrankaWithAdress>
    <izvorni_sadrzaj>N.J. TRADE d.o.o.  Fažana Braće Ilić 45, 52 212 Fažana</izvorni_sadrzaj>
    <derivirana_varijabla naziv="DomainObject.Predmet.ProtustrankaWithAdress_1">N.J. TRADE d.o.o.  Fažana Braće Ilić 45, 52 212 Fažana</derivirana_varijabla>
  </DomainObject.Predmet.ProtustrankaWithAdress>
  <DomainObject.Predmet.ProtustrankaWithAdressOIB>
    <izvorni_sadrzaj>N.J. TRADE d.o.o.  Fažana, OIB 15208085847, Braće Ilić 45, 52 212 Fažana</izvorni_sadrzaj>
    <derivirana_varijabla naziv="DomainObject.Predmet.ProtustrankaWithAdressOIB_1">N.J. TRADE d.o.o.  Fažana, OIB 15208085847, Braće Ilić 45, 52 212 Fažana</derivirana_varijabla>
  </DomainObject.Predmet.ProtustrankaWithAdressOIB>
  <DomainObject.Predmet.ProtustrankaNazivFormated>
    <izvorni_sadrzaj>N.J. TRADE d.o.o.  Fažana</izvorni_sadrzaj>
    <derivirana_varijabla naziv="DomainObject.Predmet.ProtustrankaNazivFormated_1">N.J. TRADE d.o.o.  Fažana</derivirana_varijabla>
  </DomainObject.Predmet.ProtustrankaNazivFormated>
  <DomainObject.Predmet.ProtustrankaNazivFormatedOIB>
    <izvorni_sadrzaj>N.J. TRADE d.o.o.  Fažana, OIB 15208085847</izvorni_sadrzaj>
    <derivirana_varijabla naziv="DomainObject.Predmet.ProtustrankaNazivFormatedOIB_1">N.J. TRADE d.o.o.  Fažana, OIB 15208085847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N.J. TRADE d.o.o.  Fažana</item>
    </izvorni_sadrzaj>
    <derivirana_varijabla naziv="DomainObject.Predmet.ProtuStrankaListFormated_1">
      <item>N.J. TRADE d.o.o.  Fažana</item>
    </derivirana_varijabla>
  </DomainObject.Predmet.ProtuStrankaListFormated>
  <DomainObject.Predmet.ProtuStrankaListFormatedOIB>
    <izvorni_sadrzaj>
      <item>N.J. TRADE d.o.o.  Fažana, OIB 15208085847</item>
    </izvorni_sadrzaj>
    <derivirana_varijabla naziv="DomainObject.Predmet.ProtuStrankaListFormatedOIB_1">
      <item>N.J. TRADE d.o.o.  Fažana, OIB 15208085847</item>
    </derivirana_varijabla>
  </DomainObject.Predmet.ProtuStrankaListFormatedOIB>
  <DomainObject.Predmet.ProtuStrankaListFormatedWithAdress>
    <izvorni_sadrzaj>
      <item>N.J. TRADE d.o.o.  Fažana, Braće Ilić 45, 52 212 Fažana</item>
    </izvorni_sadrzaj>
    <derivirana_varijabla naziv="DomainObject.Predmet.ProtuStrankaListFormatedWithAdress_1">
      <item>N.J. TRADE d.o.o.  Fažana, Braće Ilić 45, 52 212 Fažana</item>
    </derivirana_varijabla>
  </DomainObject.Predmet.ProtuStrankaListFormatedWithAdress>
  <DomainObject.Predmet.ProtuStrankaListFormatedWithAdressOIB>
    <izvorni_sadrzaj>
      <item>N.J. TRADE d.o.o.  Fažana, OIB 15208085847, Braće Ilić 45, 52 212 Fažana</item>
    </izvorni_sadrzaj>
    <derivirana_varijabla naziv="DomainObject.Predmet.ProtuStrankaListFormatedWithAdressOIB_1">
      <item>N.J. TRADE d.o.o.  Fažana, OIB 15208085847, Braće Ilić 45, 52 212 Fažana</item>
    </derivirana_varijabla>
  </DomainObject.Predmet.ProtuStrankaListFormatedWithAdressOIB>
  <DomainObject.Predmet.ProtuStrankaListNazivFormated>
    <izvorni_sadrzaj>
      <item>N.J. TRADE d.o.o.  Fažana</item>
    </izvorni_sadrzaj>
    <derivirana_varijabla naziv="DomainObject.Predmet.ProtuStrankaListNazivFormated_1">
      <item>N.J. TRADE d.o.o.  Fažana</item>
    </derivirana_varijabla>
  </DomainObject.Predmet.ProtuStrankaListNazivFormated>
  <DomainObject.Predmet.ProtuStrankaListNazivFormatedOIB>
    <izvorni_sadrzaj>
      <item>N.J. TRADE d.o.o.  Fažana, OIB 15208085847</item>
    </izvorni_sadrzaj>
    <derivirana_varijabla naziv="DomainObject.Predmet.ProtuStrankaListNazivFormatedOIB_1">
      <item>N.J. TRADE d.o.o.  Fažana, OIB 15208085847</item>
    </derivirana_varijabla>
  </DomainObject.Predmet.ProtuStrankaListNazivFormatedOIB>
  <DomainObject.Predmet.OstaliList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</izvorni_sadrzaj>
    <derivirana_varijabla naziv="DomainObject.Predmet.OstaliList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</derivirana_varijabla>
  </DomainObject.Predmet.OstaliListFormated>
  <DomainObject.Predmet.OstaliList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</izvorni_sadrzaj>
    <derivirana_varijabla naziv="DomainObject.Predmet.OstaliListFormatedOIB_1"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</derivirana_varijabla>
  </DomainObject.Predmet.OstaliListFormatedOIB>
  <DomainObject.Predmet.OstaliListFormatedWithAdress>
    <izvorni_sadrzaj>
      <item>Županijsko državno odvjetništvo u Puli</item>
      <item>JASMINA LICHTENBERG,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</izvorni_sadrzaj>
    <derivirana_varijabla naziv="DomainObject.Predmet.OstaliListFormatedWithAdress_1">
      <item>Županijsko državno odvjetništvo u Puli</item>
      <item>JASMINA LICHTENBERG,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</derivirana_varijabla>
  </DomainObject.Predmet.OstaliListFormatedWithAdress>
  <DomainObject.Predmet.OstaliListFormatedWithAdressOIB>
    <izvorni_sadrzaj>
      <item>Županijsko državno odvjetništvo u Puli</item>
      <item>JASMINA LICHTENBERG, OIB 26338581935,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</izvorni_sadrzaj>
    <derivirana_varijabla naziv="DomainObject.Predmet.OstaliListFormatedWithAdressOIB_1">
      <item>Županijsko državno odvjetništvo u Puli</item>
      <item>JASMINA LICHTENBERG, OIB 26338581935, 52100 Pula</item>
      <item>SONJA ŠIPIĆ, 52100 Pula</item>
      <item>VISOKI TRGOVAČKI SUD RH, Berislavićeva 11, 10000 Zagreb</item>
      <item>MIRELA DEDIĆ, Komunal 66, 52100 Pula</item>
      <item>SAŠA VUJANAC, I. Mažuranića 25, 31207 Tenja</item>
      <item>VLADO DUJIĆ, A. Hebranga 21, 44000 Sisak</item>
      <item>DAMIR BOSANAC, Sv. Antuna 79, 35000 Slavonski Brod</item>
    </derivirana_varijabla>
  </DomainObject.Predmet.OstaliListFormatedWithAdressOIB>
  <DomainObject.Predmet.OstaliListNazivFormated>
    <izvorni_sadrzaj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</izvorni_sadrzaj>
    <derivirana_varijabla naziv="DomainObject.Predmet.OstaliListNazivFormated_1">
      <item>Županijsko državno odvjetništvo u Puli</item>
      <item>JASMINA LICHTENBERG</item>
      <item>SONJA ŠIPIĆ</item>
      <item>VISOKI TRGOVAČKI SUD RH</item>
      <item>MIRELA DEDIĆ</item>
      <item>SAŠA VUJANAC</item>
      <item>VLADO DUJIĆ</item>
      <item>DAMIR BOSANAC</item>
    </derivirana_varijabla>
  </DomainObject.Predmet.OstaliListNazivFormated>
  <DomainObject.Predmet.OstaliListNazivFormatedOIB>
    <izvorni_sadrzaj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</izvorni_sadrzaj>
    <derivirana_varijabla naziv="DomainObject.Predmet.OstaliListNazivFormatedOIB_1">
      <item>Županijsko državno odvjetništvo u Puli</item>
      <item>JASMINA LICHTENBERG, OIB 26338581935</item>
      <item>SONJA ŠIPIĆ</item>
      <item>VISOKI TRGOVAČKI SUD RH</item>
      <item>MIRELA DEDIĆ</item>
      <item>SAŠA VUJANAC</item>
      <item>VLADO DUJIĆ</item>
      <item>DAMIR BOSANAC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N.J. TRADE d.o.o.  Fažana</izvorni_sadrzaj>
    <derivirana_varijabla naziv="DomainObject.Predmet.ProtustrankaIDrugi_1">N.J. TRADE d.o.o.  Fažana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N.J. TRADE d.o.o.  Fažana, OIB 15208085847, Braće Ilić 45, 52 212 Fažana</izvorni_sadrzaj>
    <derivirana_varijabla naziv="DomainObject.Predmet.ProtustrankaIDrugiAdressOIB_1">N.J. TRADE d.o.o.  Fažana, OIB 15208085847, Braće Ilić 45, 52 212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Puli</item>
      <item>N.J. TRADE d.o.o.  Fažana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</izvorni_sadrzaj>
    <derivirana_varijabla naziv="DomainObject.Predmet.SudioniciListNaziv_1">
      <item>Županijsko državno odvjetništvo u Puli</item>
      <item>N.J. TRADE d.o.o.  Fažana</item>
      <item>REPUBLIKA HRVATSKA</item>
      <item>JASMINA LICHTENBERG</item>
      <item>SONJA ŠIPIĆ</item>
      <item>VISOKI TRGOVAČKI SUD RH</item>
      <item>MIRELA DEDIĆ</item>
      <item>SAŠA VUJANAC</item>
      <item>VLADO DUJIĆ</item>
      <item>DAMIR BOSANAC</item>
    </derivirana_varijabla>
  </DomainObject.Predmet.SudioniciListNaziv>
  <DomainObject.Predmet.SudioniciListAdressOIB>
    <izvorni_sadrzaj>
      <item>Županijsko državno odvjetništvo u Puli</item>
      <item>N.J. TRADE d.o.o.  Fažana, OIB 15208085847, Braće Ilić 45,52 212 Fažana</item>
      <item>REPUBLIKA HRVATSKA</item>
      <item>JASMINA LICHTENBERG, OIB 26338581935, 52100 Pula</item>
      <item>SONJA ŠIPIĆ, 52100 Pula</item>
      <item>VISOKI TRGOVAČKI SUD RH, Berislavićeva 11,10000 Zagreb</item>
      <item>MIRELA DEDIĆ, Komunal 66,52100 Pula</item>
      <item>SAŠA VUJANAC, I. Mažuranića 25,31207 Tenja</item>
      <item>VLADO DUJIĆ, A. Hebranga 21,44000 Sisak</item>
      <item>DAMIR BOSANAC, Sv. Antuna 79,35000 Slavonski Brod</item>
    </izvorni_sadrzaj>
    <derivirana_varijabla naziv="DomainObject.Predmet.SudioniciListAdressOIB_1">
      <item>Županijsko državno odvjetništvo u Puli</item>
      <item>N.J. TRADE d.o.o.  Fažana, OIB 15208085847, Braće Ilić 45,52 212 Fažana</item>
      <item>REPUBLIKA HRVATSKA</item>
      <item>JASMINA LICHTENBERG, OIB 26338581935, 52100 Pula</item>
      <item>SONJA ŠIPIĆ, 52100 Pula</item>
      <item>VISOKI TRGOVAČKI SUD RH, Berislavićeva 11,10000 Zagreb</item>
      <item>MIRELA DEDIĆ, Komunal 66,52100 Pula</item>
      <item>SAŠA VUJANAC, I. Mažuranića 25,31207 Tenja</item>
      <item>VLADO DUJIĆ, A. Hebranga 21,44000 Sisak</item>
      <item>DAMIR BOSANAC, Sv. Antuna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15208085847</item>
      <item>, OIB null</item>
      <item>, OIB 26338581935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15208085847</item>
      <item>, OIB null</item>
      <item>, OIB 26338581935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1634</properties:Words>
  <properties:Characters>8803</properties:Characters>
  <properties:Lines>182</properties:Lines>
  <properties:Paragraphs>50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</vt:lpstr>
    </vt:vector>
  </properties:TitlesOfParts>
  <properties:LinksUpToDate>false</properties:LinksUpToDate>
  <properties:CharactersWithSpaces>10471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2015-11-25T12:56:00Z</dcterms:created>
  <dc:creator>dcmelik</dc:creator>
  <cp:lastModifiedBy>Jasna Radulović</cp:lastModifiedBy>
  <cp:lastPrinted>2015-11-25T12:59:00Z</cp:lastPrinted>
  <dcterms:modified xmlns:xsi="http://www.w3.org/2001/XMLSchema-instance" xsi:type="dcterms:W3CDTF">2015-11-25T13:16:00Z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