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30bb" w14:paraId="5cf30bb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ind w:firstLine="708" w:left="708"/>
        <w:rPr>
          <w:color w:val="000000"/>
          <w:sz w:val="22"/>
          <w:szCs w:val="22"/>
        </w:rPr>
      </w:pP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214C4B">
        <w:rPr>
          <w:b/>
          <w:sz w:val="22"/>
          <w:szCs w:val="22"/>
        </w:rPr>
        <w:t>1282</w:t>
      </w:r>
      <w:r>
        <w:rPr>
          <w:b/>
          <w:sz w:val="22"/>
          <w:szCs w:val="22"/>
        </w:rPr>
        <w:t>/2016-</w:t>
      </w:r>
      <w:r w:rsidR="00214C4B">
        <w:rPr>
          <w:b/>
          <w:sz w:val="22"/>
          <w:szCs w:val="22"/>
        </w:rPr>
        <w:t>7</w:t>
      </w:r>
      <w:r w:rsidR="001064C2">
        <w:rPr>
          <w:b/>
          <w:sz w:val="22"/>
          <w:szCs w:val="22"/>
        </w:rPr>
        <w:t>4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214C4B" w:rsidRPr="00214C4B">
        <w:rPr>
          <w:sz w:val="22"/>
          <w:szCs w:val="22"/>
        </w:rPr>
        <w:t>AETERNUM d.o.o. za usluge "u stečaju",</w:t>
      </w:r>
      <w:r w:rsidR="00214C4B" w:rsidRPr="00214C4B">
        <w:rPr>
          <w:b/>
          <w:sz w:val="22"/>
          <w:szCs w:val="22"/>
        </w:rPr>
        <w:t xml:space="preserve"> </w:t>
      </w:r>
      <w:r w:rsidR="00214C4B" w:rsidRPr="00214C4B">
        <w:rPr>
          <w:sz w:val="22"/>
          <w:szCs w:val="22"/>
        </w:rPr>
        <w:t>Zamaslina 31, Mokošica, MBS: 060229000, OIB: 16730457203, zastupano po stečajnom upravitelju Perici Mitroviću iz Osijeka</w:t>
      </w:r>
      <w:r w:rsidRPr="00761934">
        <w:rPr>
          <w:sz w:val="22"/>
          <w:szCs w:val="22"/>
        </w:rPr>
        <w:t xml:space="preserve">, izvan ročišta, dana </w:t>
      </w:r>
      <w:r w:rsidR="001064C2">
        <w:rPr>
          <w:sz w:val="22"/>
          <w:szCs w:val="22"/>
        </w:rPr>
        <w:t>29</w:t>
      </w:r>
      <w:r w:rsidRPr="00761934">
        <w:rPr>
          <w:sz w:val="22"/>
          <w:szCs w:val="22"/>
        </w:rPr>
        <w:t xml:space="preserve">. </w:t>
      </w:r>
      <w:r w:rsidR="00214C4B">
        <w:rPr>
          <w:sz w:val="22"/>
          <w:szCs w:val="22"/>
        </w:rPr>
        <w:t>siječnja</w:t>
      </w:r>
      <w:r w:rsidRPr="00761934">
        <w:rPr>
          <w:sz w:val="22"/>
          <w:szCs w:val="22"/>
        </w:rPr>
        <w:t xml:space="preserve"> 201</w:t>
      </w:r>
      <w:r w:rsidR="00214C4B">
        <w:rPr>
          <w:sz w:val="22"/>
          <w:szCs w:val="22"/>
        </w:rPr>
        <w:t>8</w:t>
      </w:r>
      <w:r w:rsidRPr="00761934">
        <w:rPr>
          <w:sz w:val="22"/>
          <w:szCs w:val="22"/>
        </w:rPr>
        <w:t>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279</w:t>
      </w:r>
      <w:r w:rsidRPr="009953EF">
        <w:rPr>
          <w:sz w:val="22"/>
          <w:szCs w:val="22"/>
        </w:rPr>
        <w:t xml:space="preserve"> vrt 946 m2, </w:t>
      </w:r>
      <w:r w:rsidRPr="009953EF">
        <w:rPr>
          <w:b/>
          <w:sz w:val="22"/>
          <w:szCs w:val="22"/>
        </w:rPr>
        <w:t>281</w:t>
      </w:r>
      <w:r w:rsidRPr="009953EF">
        <w:rPr>
          <w:sz w:val="22"/>
          <w:szCs w:val="22"/>
        </w:rPr>
        <w:t xml:space="preserve"> vrt 1.108 m2, sve z.ul. 713 k.o. Mokošica,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591</w:t>
      </w:r>
      <w:r w:rsidRPr="009953EF">
        <w:rPr>
          <w:sz w:val="22"/>
          <w:szCs w:val="22"/>
        </w:rPr>
        <w:t xml:space="preserve"> maslinjak 795 m2 z.ul. 286 k.o. Mokošica,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610/1</w:t>
      </w:r>
      <w:r w:rsidRPr="009953EF">
        <w:rPr>
          <w:sz w:val="22"/>
          <w:szCs w:val="22"/>
        </w:rPr>
        <w:t xml:space="preserve">  vrt, maslinjak 565 m2, </w:t>
      </w:r>
      <w:r w:rsidRPr="009953EF">
        <w:rPr>
          <w:b/>
          <w:sz w:val="22"/>
          <w:szCs w:val="22"/>
        </w:rPr>
        <w:t>610/2</w:t>
      </w:r>
      <w:r w:rsidRPr="009953EF">
        <w:rPr>
          <w:sz w:val="22"/>
          <w:szCs w:val="22"/>
        </w:rPr>
        <w:t xml:space="preserve"> vrt, maslinjak 309 m2, </w:t>
      </w:r>
      <w:r w:rsidRPr="009953EF">
        <w:rPr>
          <w:b/>
          <w:sz w:val="22"/>
          <w:szCs w:val="22"/>
        </w:rPr>
        <w:t>611</w:t>
      </w:r>
      <w:r w:rsidRPr="009953EF">
        <w:rPr>
          <w:sz w:val="22"/>
          <w:szCs w:val="22"/>
        </w:rPr>
        <w:t xml:space="preserve"> vrt, maslinjak 745 m2, sve z.ul. 295 k.o. Mokošica,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595/1</w:t>
      </w:r>
      <w:r w:rsidRPr="009953EF">
        <w:rPr>
          <w:sz w:val="22"/>
          <w:szCs w:val="22"/>
        </w:rPr>
        <w:t xml:space="preserve"> vrt 903 m2, </w:t>
      </w:r>
      <w:r w:rsidRPr="009953EF">
        <w:rPr>
          <w:b/>
          <w:sz w:val="22"/>
          <w:szCs w:val="22"/>
        </w:rPr>
        <w:t>595/2</w:t>
      </w:r>
      <w:r w:rsidRPr="009953EF">
        <w:rPr>
          <w:sz w:val="22"/>
          <w:szCs w:val="22"/>
        </w:rPr>
        <w:t xml:space="preserve"> potok 29 m2, </w:t>
      </w:r>
      <w:r w:rsidRPr="009953EF">
        <w:rPr>
          <w:b/>
          <w:sz w:val="22"/>
          <w:szCs w:val="22"/>
        </w:rPr>
        <w:t>596/1</w:t>
      </w:r>
      <w:r w:rsidRPr="009953EF">
        <w:rPr>
          <w:sz w:val="22"/>
          <w:szCs w:val="22"/>
        </w:rPr>
        <w:t xml:space="preserve"> potok 79 m2, </w:t>
      </w:r>
      <w:r w:rsidRPr="009953EF">
        <w:rPr>
          <w:b/>
          <w:sz w:val="22"/>
          <w:szCs w:val="22"/>
        </w:rPr>
        <w:t>596/2</w:t>
      </w:r>
      <w:r w:rsidRPr="009953EF">
        <w:rPr>
          <w:sz w:val="22"/>
          <w:szCs w:val="22"/>
        </w:rPr>
        <w:t xml:space="preserve"> vrt 1.108 m2, </w:t>
      </w:r>
      <w:r w:rsidRPr="009953EF">
        <w:rPr>
          <w:b/>
          <w:sz w:val="22"/>
          <w:szCs w:val="22"/>
        </w:rPr>
        <w:t>609</w:t>
      </w:r>
      <w:r w:rsidRPr="009953EF">
        <w:rPr>
          <w:sz w:val="22"/>
          <w:szCs w:val="22"/>
        </w:rPr>
        <w:t xml:space="preserve"> šuma 1.262 m2, sve z.ul. 57 k.o. Mokošica,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291</w:t>
      </w:r>
      <w:r w:rsidRPr="009953EF">
        <w:rPr>
          <w:sz w:val="22"/>
          <w:szCs w:val="22"/>
        </w:rPr>
        <w:t xml:space="preserve"> maslinjak z.ul. 715 k.o. Mokošica,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594</w:t>
      </w:r>
      <w:r w:rsidRPr="009953EF">
        <w:rPr>
          <w:sz w:val="22"/>
          <w:szCs w:val="22"/>
        </w:rPr>
        <w:t xml:space="preserve"> vrt 816 m2 z.ul. 292 k.o. Mokošica,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282/1</w:t>
      </w:r>
      <w:r w:rsidRPr="009953EF">
        <w:rPr>
          <w:sz w:val="22"/>
          <w:szCs w:val="22"/>
        </w:rPr>
        <w:t xml:space="preserve"> vrt 489 m2 z.ul. 116 k.o. Mokošica,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688</w:t>
      </w:r>
      <w:r w:rsidRPr="009953EF">
        <w:rPr>
          <w:sz w:val="22"/>
          <w:szCs w:val="22"/>
        </w:rPr>
        <w:t xml:space="preserve"> oranica 1.953 m2 z.ul. 398 k.o. Mokošica, za 1241/1953 dijela,</w:t>
      </w:r>
    </w:p>
    <w:p w:rsidRDefault="009953EF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289/2</w:t>
      </w:r>
      <w:r w:rsidRPr="009953EF">
        <w:rPr>
          <w:sz w:val="22"/>
          <w:szCs w:val="22"/>
        </w:rPr>
        <w:t xml:space="preserve"> vrt 1.023 m2 i </w:t>
      </w:r>
      <w:r w:rsidRPr="009953EF">
        <w:rPr>
          <w:b/>
          <w:sz w:val="22"/>
          <w:szCs w:val="22"/>
        </w:rPr>
        <w:t>290</w:t>
      </w:r>
      <w:r w:rsidRPr="009953EF">
        <w:rPr>
          <w:sz w:val="22"/>
          <w:szCs w:val="22"/>
        </w:rPr>
        <w:t xml:space="preserve"> pašnjak 421 m2, sve z.ul. 737 k.o. Mokošica,</w:t>
      </w:r>
    </w:p>
    <w:p w:rsidRDefault="009953EF" w:rsidP="009953EF" w:rsidR="006C1973" w:rsidRPr="006C1973">
      <w:pPr>
        <w:tabs>
          <w:tab w:pos="709" w:val="num"/>
        </w:tabs>
        <w:jc w:val="both"/>
        <w:rPr>
          <w:sz w:val="22"/>
          <w:szCs w:val="22"/>
        </w:rPr>
      </w:pPr>
      <w:r w:rsidRPr="009953EF">
        <w:rPr>
          <w:sz w:val="22"/>
          <w:szCs w:val="22"/>
        </w:rPr>
        <w:t xml:space="preserve">- kat. čestice </w:t>
      </w:r>
      <w:r w:rsidRPr="009953EF">
        <w:rPr>
          <w:b/>
          <w:sz w:val="22"/>
          <w:szCs w:val="22"/>
        </w:rPr>
        <w:t>280</w:t>
      </w:r>
      <w:r w:rsidRPr="009953EF">
        <w:rPr>
          <w:sz w:val="22"/>
          <w:szCs w:val="22"/>
        </w:rPr>
        <w:t>, vrt 223 m2, z.ul. 722 k.o. Mokošica</w:t>
      </w:r>
      <w:r w:rsidR="006C1973" w:rsidRPr="006C1973">
        <w:rPr>
          <w:sz w:val="22"/>
          <w:szCs w:val="22"/>
        </w:rPr>
        <w:t>;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490478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6. ožujka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 w:rsidR="009953EF">
        <w:rPr>
          <w:b/>
          <w:sz w:val="22"/>
          <w:szCs w:val="22"/>
          <w:u w:val="single"/>
        </w:rPr>
        <w:t>8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9,30 sati</w:t>
      </w:r>
      <w:r w:rsidR="00B63E65" w:rsidRPr="00865156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4219A4" w:rsidRPr="00490478">
        <w:rPr>
          <w:sz w:val="22"/>
          <w:szCs w:val="22"/>
        </w:rPr>
        <w:t>1</w:t>
      </w:r>
      <w:r w:rsidRPr="00490478">
        <w:rPr>
          <w:sz w:val="22"/>
          <w:szCs w:val="22"/>
        </w:rPr>
        <w:t xml:space="preserve"> </w:t>
      </w:r>
      <w:r w:rsidRPr="00865156">
        <w:rPr>
          <w:sz w:val="22"/>
          <w:szCs w:val="22"/>
        </w:rPr>
        <w:t>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490478">
        <w:rPr>
          <w:sz w:val="22"/>
          <w:szCs w:val="22"/>
        </w:rPr>
        <w:t>29</w:t>
      </w:r>
      <w:r w:rsidR="00881574">
        <w:rPr>
          <w:sz w:val="22"/>
          <w:szCs w:val="22"/>
        </w:rPr>
        <w:t>. siječnja</w:t>
      </w:r>
      <w:r w:rsidRPr="00F260DC">
        <w:rPr>
          <w:sz w:val="22"/>
          <w:szCs w:val="22"/>
        </w:rPr>
        <w:t xml:space="preserve"> 201</w:t>
      </w:r>
      <w:r w:rsidR="00881574">
        <w:rPr>
          <w:sz w:val="22"/>
          <w:szCs w:val="22"/>
        </w:rPr>
        <w:t>8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490478">
        <w:rPr>
          <w:sz w:val="20"/>
        </w:rPr>
        <w:t>29</w:t>
      </w:r>
      <w:r w:rsidR="00D006EA" w:rsidRPr="000C50FB">
        <w:rPr>
          <w:sz w:val="20"/>
        </w:rPr>
        <w:t>.0</w:t>
      </w:r>
      <w:r w:rsidR="00881574">
        <w:rPr>
          <w:sz w:val="20"/>
        </w:rPr>
        <w:t>1</w:t>
      </w:r>
      <w:r w:rsidRPr="000C50FB">
        <w:rPr>
          <w:sz w:val="20"/>
        </w:rPr>
        <w:t>.201</w:t>
      </w:r>
      <w:r w:rsidR="00881574">
        <w:rPr>
          <w:sz w:val="20"/>
        </w:rPr>
        <w:t>8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</w:p>
    <w:p w:rsidRDefault="00881574" w:rsidP="008E5457" w:rsidR="00881574" w:rsidRPr="00881574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881574">
        <w:rPr>
          <w:sz w:val="20"/>
        </w:rPr>
        <w:t xml:space="preserve">HETA ASSET RESOLUTION AG </w:t>
      </w:r>
      <w:r w:rsidR="008E5457">
        <w:rPr>
          <w:sz w:val="20"/>
        </w:rPr>
        <w:t xml:space="preserve">kao pravni slijednik HYPO ALPE-ADRIA-BANK INTERNATIONAL, </w:t>
      </w:r>
      <w:r w:rsidRPr="00881574">
        <w:rPr>
          <w:sz w:val="20"/>
        </w:rPr>
        <w:t>po punomoćniku, putem e oglasne ploče,</w:t>
      </w:r>
    </w:p>
    <w:p w:rsidRDefault="00881574" w:rsidP="00881574" w:rsidR="00B63E65" w:rsidRPr="000C50FB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>
        <w:rPr>
          <w:sz w:val="20"/>
        </w:rPr>
        <w:t>mrežna stranica e oglasna ploča</w:t>
      </w:r>
      <w:r w:rsidR="00216EB9" w:rsidRPr="000C50FB">
        <w:rPr>
          <w:sz w:val="20"/>
        </w:rPr>
        <w:t xml:space="preserve">.  </w:t>
      </w:r>
    </w:p>
    <w:sectPr w:rsidSect="004005B9" w:rsidR="00B63E65" w:rsidRPr="000C50FB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881574" w:rsidRPr="00881574">
      <w:rPr>
        <w:b/>
      </w:rPr>
      <w:t>Posl. br. 6-St.1282/2016-7</w:t>
    </w:r>
    <w:r w:rsidR="00490478">
      <w:rPr>
        <w:b/>
      </w:rPr>
      <w:t>3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90478"/>
    <w:rsid w:val="004C7DBB"/>
    <w:rsid w:val="004D568E"/>
    <w:rsid w:val="004F149A"/>
    <w:rsid w:val="00545302"/>
    <w:rsid w:val="00560F79"/>
    <w:rsid w:val="005707D5"/>
    <w:rsid w:val="00582217"/>
    <w:rsid w:val="005A296D"/>
    <w:rsid w:val="005A4EC4"/>
    <w:rsid w:val="005B5D45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1D0F"/>
    <w:rsid w:val="007E73EC"/>
    <w:rsid w:val="007F7B7D"/>
    <w:rsid w:val="0080200A"/>
    <w:rsid w:val="00821053"/>
    <w:rsid w:val="00860EA0"/>
    <w:rsid w:val="00865156"/>
    <w:rsid w:val="00881574"/>
    <w:rsid w:val="00891D4D"/>
    <w:rsid w:val="0089626D"/>
    <w:rsid w:val="00896C3F"/>
    <w:rsid w:val="008E5457"/>
    <w:rsid w:val="008F43F1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C71E1"/>
    <w:rsid w:val="009F0B0D"/>
    <w:rsid w:val="00A13BAB"/>
    <w:rsid w:val="00A209F0"/>
    <w:rsid w:val="00A248D7"/>
    <w:rsid w:val="00A55B54"/>
    <w:rsid w:val="00A64641"/>
    <w:rsid w:val="00A96A9F"/>
    <w:rsid w:val="00AA6998"/>
    <w:rsid w:val="00AC49F9"/>
    <w:rsid w:val="00AE094B"/>
    <w:rsid w:val="00B22769"/>
    <w:rsid w:val="00B22BBD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44BF4"/>
    <w:rsid w:val="00C76017"/>
    <w:rsid w:val="00C94C51"/>
    <w:rsid w:val="00CA6A50"/>
    <w:rsid w:val="00CF1126"/>
    <w:rsid w:val="00CF3714"/>
    <w:rsid w:val="00D006EA"/>
    <w:rsid w:val="00D25C3B"/>
    <w:rsid w:val="00D26050"/>
    <w:rsid w:val="00D705E8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1E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1E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1E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1E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1E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1E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1E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1E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u suca drugi polica kal 1</izvorni_sadrzaj>
    <derivirana_varijabla naziv="DomainObject.Predmet.PrimjedbaSuca_1">I i V u suca drugi polica kal 1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428</properties:Words>
  <properties:Characters>2072</properties:Characters>
  <properties:Lines>69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2018-01-15T11:45:00Z</dcterms:created>
  <dc:creator>Ante Kačić</dc:creator>
  <cp:lastModifiedBy>Srđan Gavranić</cp:lastModifiedBy>
  <cp:lastPrinted>2017-09-28T06:22:00Z</cp:lastPrinted>
  <dcterms:modified xmlns:xsi="http://www.w3.org/2001/XMLSchema-instance" xsi:type="dcterms:W3CDTF">2018-01-29T16:18:00Z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