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ca03" w14:paraId="3f5ca0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E29B0">
        <w:rPr>
          <w:rFonts w:hAnsi="Times New Roman" w:ascii="Times New Roman"/>
          <w:szCs w:val="24"/>
          <w:lang w:val="hr-HR"/>
        </w:rPr>
        <w:t>9213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B70735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3E29B0" w:rsidRPr="003E29B0">
        <w:rPr>
          <w:rFonts w:hAnsi="Times New Roman" w:ascii="Times New Roman"/>
          <w:szCs w:val="24"/>
        </w:rPr>
        <w:t>PAULITA-USLUGE d.o.o., Zagreb, Vijenac Frane Gotovca 10, OIB: 93240180035</w:t>
      </w:r>
      <w:r w:rsidR="00D4254F" w:rsidRPr="003E29B0">
        <w:rPr>
          <w:rFonts w:hAnsi="Times New Roman" w:ascii="Times New Roman"/>
        </w:rPr>
        <w:t>,</w:t>
      </w:r>
      <w:r w:rsidR="00464CAD" w:rsidRPr="00B576D2">
        <w:rPr>
          <w:rFonts w:hAnsi="Times New Roman" w:ascii="Times New Roman"/>
          <w:szCs w:val="24"/>
        </w:rPr>
        <w:t xml:space="preserve"> 2</w:t>
      </w:r>
      <w:r w:rsidR="00D4254F">
        <w:rPr>
          <w:rFonts w:hAnsi="Times New Roman" w:ascii="Times New Roman"/>
          <w:szCs w:val="24"/>
        </w:rPr>
        <w:t>2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A61FDD" w:rsidRPr="003E29B0">
        <w:rPr>
          <w:rFonts w:hAnsi="Times New Roman" w:ascii="Times New Roman"/>
          <w:szCs w:val="24"/>
        </w:rPr>
        <w:t>PAULITA-USLUGE d.o.o., Zagreb, Vijenac Frane Gotovca 10, OIB: 93240180035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C202D8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25193">
        <w:rPr>
          <w:rFonts w:hAnsi="Times New Roman" w:ascii="Times New Roman"/>
          <w:szCs w:val="24"/>
        </w:rPr>
        <w:t>14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552B7">
        <w:rPr>
          <w:rFonts w:hAnsi="Times New Roman" w:ascii="Times New Roman"/>
          <w:szCs w:val="24"/>
        </w:rPr>
        <w:t xml:space="preserve"> </w:t>
      </w:r>
      <w:r w:rsidR="001B3811">
        <w:rPr>
          <w:rFonts w:hAnsi="Times New Roman" w:ascii="Times New Roman"/>
          <w:szCs w:val="24"/>
        </w:rPr>
        <w:t xml:space="preserve">Mirjana Dujmović iz Zagreba, Božidara Magovca 48, OIB: </w:t>
      </w:r>
      <w:r w:rsidR="00CA2376">
        <w:rPr>
          <w:rFonts w:hAnsi="Times New Roman" w:ascii="Times New Roman"/>
          <w:szCs w:val="24"/>
        </w:rPr>
        <w:t>30711927799.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F0ED3" w:rsidRPr="003E29B0">
        <w:rPr>
          <w:rFonts w:hAnsi="Times New Roman" w:ascii="Times New Roman"/>
          <w:szCs w:val="24"/>
        </w:rPr>
        <w:t>PAULITA-USLUGE d.o.o., Zagreb, Vijenac Frane Gotovca 10, OIB: 93240180035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932D1" w:rsidRPr="003E29B0">
        <w:rPr>
          <w:rFonts w:hAnsi="Times New Roman" w:ascii="Times New Roman"/>
          <w:szCs w:val="24"/>
        </w:rPr>
        <w:t>PAULITA-USLUGE d.o.o., Zagreb, Vijenac Frane Gotovca 10, OIB: 93240180035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9F0609">
        <w:rPr>
          <w:rFonts w:hAnsi="Times New Roman" w:ascii="Times New Roman"/>
          <w:szCs w:val="24"/>
          <w:lang w:val="hr-HR"/>
        </w:rPr>
        <w:t>29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0A5EFF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A011C1" w:rsidRPr="003E29B0">
        <w:rPr>
          <w:rFonts w:hAnsi="Times New Roman" w:ascii="Times New Roman"/>
          <w:szCs w:val="24"/>
        </w:rPr>
        <w:t>PAULITA-USLUGE d.o.o., Zagreb, Vijenac Frane Gotovca 10, OIB: 93240180035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CA2376">
        <w:rPr>
          <w:rFonts w:hAnsi="Times New Roman" w:ascii="Times New Roman"/>
          <w:szCs w:val="24"/>
          <w:lang w:val="hr-HR"/>
        </w:rPr>
        <w:t>751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CA2376">
        <w:rPr>
          <w:rFonts w:hAnsi="Times New Roman" w:ascii="Times New Roman"/>
          <w:szCs w:val="24"/>
          <w:lang w:val="hr-HR"/>
        </w:rPr>
        <w:t>9.365,15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CA2376">
        <w:rPr>
          <w:rFonts w:hAnsi="Times New Roman" w:ascii="Times New Roman"/>
          <w:szCs w:val="24"/>
          <w:lang w:val="hr-HR"/>
        </w:rPr>
        <w:t>18</w:t>
      </w:r>
      <w:r w:rsidR="00E8598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CA2376">
        <w:rPr>
          <w:rFonts w:hAnsi="Times New Roman" w:ascii="Times New Roman"/>
          <w:szCs w:val="24"/>
          <w:lang w:val="hr-HR"/>
        </w:rPr>
        <w:t>16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CA237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CA2376">
        <w:rPr>
          <w:rFonts w:hAnsi="Times New Roman" w:ascii="Times New Roman"/>
          <w:szCs w:val="24"/>
          <w:lang w:val="hr-HR"/>
        </w:rPr>
        <w:t>10.107,25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9C1D6B">
        <w:rPr>
          <w:rFonts w:hAnsi="Times New Roman" w:ascii="Times New Roman"/>
          <w:szCs w:val="24"/>
          <w:lang w:val="hr-HR"/>
        </w:rPr>
        <w:t>29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9C1D6B">
        <w:rPr>
          <w:rFonts w:hAnsi="Times New Roman" w:ascii="Times New Roman"/>
          <w:szCs w:val="24"/>
          <w:lang w:val="hr-HR"/>
        </w:rPr>
        <w:t>29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9C1D6B">
        <w:rPr>
          <w:rFonts w:hAnsi="Times New Roman" w:ascii="Times New Roman"/>
          <w:szCs w:val="24"/>
          <w:lang w:val="hr-HR"/>
        </w:rPr>
        <w:t>21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9C1D6B">
        <w:rPr>
          <w:rFonts w:hAnsi="Times New Roman" w:ascii="Times New Roman"/>
          <w:szCs w:val="24"/>
          <w:lang w:val="hr-HR"/>
        </w:rPr>
        <w:t>listopada</w:t>
      </w:r>
      <w:r w:rsidR="006F2512">
        <w:rPr>
          <w:rFonts w:hAnsi="Times New Roman" w:ascii="Times New Roman"/>
          <w:szCs w:val="24"/>
          <w:lang w:val="hr-HR"/>
        </w:rPr>
        <w:t xml:space="preserve"> 2016.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</w:t>
      </w:r>
      <w:r w:rsidR="000A23B5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3532D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70735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0735" w:rsidP="00B70735" w:rsidR="00B7073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0735" w:rsidP="00B70735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70735" w:rsidRPr="00B7073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E29B0">
          <w:rPr>
            <w:rFonts w:hAnsi="Times New Roman" w:ascii="Times New Roman"/>
          </w:rPr>
          <w:t>9213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A0ADD"/>
    <w:rsid w:val="001B3811"/>
    <w:rsid w:val="001D13FF"/>
    <w:rsid w:val="001E14AE"/>
    <w:rsid w:val="001E6252"/>
    <w:rsid w:val="001E6FA6"/>
    <w:rsid w:val="001F7BED"/>
    <w:rsid w:val="002108B7"/>
    <w:rsid w:val="00236AF3"/>
    <w:rsid w:val="002552B7"/>
    <w:rsid w:val="00257C05"/>
    <w:rsid w:val="002712ED"/>
    <w:rsid w:val="00280A5F"/>
    <w:rsid w:val="002A2C23"/>
    <w:rsid w:val="002C238D"/>
    <w:rsid w:val="002E1310"/>
    <w:rsid w:val="002F2EAA"/>
    <w:rsid w:val="00314802"/>
    <w:rsid w:val="00325193"/>
    <w:rsid w:val="00325C1E"/>
    <w:rsid w:val="003340DB"/>
    <w:rsid w:val="0036343F"/>
    <w:rsid w:val="00366203"/>
    <w:rsid w:val="00390896"/>
    <w:rsid w:val="003B2493"/>
    <w:rsid w:val="003C6061"/>
    <w:rsid w:val="003D7189"/>
    <w:rsid w:val="003E29B0"/>
    <w:rsid w:val="00411055"/>
    <w:rsid w:val="0042162E"/>
    <w:rsid w:val="00433292"/>
    <w:rsid w:val="004567D4"/>
    <w:rsid w:val="00464CAD"/>
    <w:rsid w:val="00465511"/>
    <w:rsid w:val="00480E62"/>
    <w:rsid w:val="00490F29"/>
    <w:rsid w:val="004C4AD3"/>
    <w:rsid w:val="004F0ED3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C1E76"/>
    <w:rsid w:val="006E4B7B"/>
    <w:rsid w:val="006F2512"/>
    <w:rsid w:val="0070323E"/>
    <w:rsid w:val="007037F9"/>
    <w:rsid w:val="00722C2D"/>
    <w:rsid w:val="0072396A"/>
    <w:rsid w:val="00730EAB"/>
    <w:rsid w:val="00751C7E"/>
    <w:rsid w:val="00754231"/>
    <w:rsid w:val="00775884"/>
    <w:rsid w:val="007A29F9"/>
    <w:rsid w:val="007C53C7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302EB"/>
    <w:rsid w:val="00935487"/>
    <w:rsid w:val="00943F0B"/>
    <w:rsid w:val="00955E9E"/>
    <w:rsid w:val="00974C2D"/>
    <w:rsid w:val="00974E50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21251"/>
    <w:rsid w:val="00A3532D"/>
    <w:rsid w:val="00A61FDD"/>
    <w:rsid w:val="00A7532D"/>
    <w:rsid w:val="00A77A6F"/>
    <w:rsid w:val="00A92B4F"/>
    <w:rsid w:val="00A95334"/>
    <w:rsid w:val="00A97DF9"/>
    <w:rsid w:val="00AA1645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70735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St-9213/2015-13</izvorni_sadrzaj>
    <derivirana_varijabla naziv="DomainObject.Oznaka_1">St-9213/2015-13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 zastupanog po punomoćniku Mirela Šoša</izvorni_sadrzaj>
    <derivirana_varijabla naziv="DomainObject.Predmet.ProtustrankaFormated_1">  PAULITA-USLUGE d.o.o. zastupanog po punomoćniku Mirela Šoša</derivirana_varijabla>
  </DomainObject.Predmet.ProtustrankaFormated>
  <DomainObject.Predmet.ProtustrankaFormatedOIB>
    <izvorni_sadrzaj>  PAULITA-USLUGE d.o.o., OIB 93240180035 zastupanog po punomoćniku Mirela Šoša</izvorni_sadrzaj>
    <derivirana_varijabla naziv="DomainObject.Predmet.ProtustrankaFormatedOIB_1">  PAULITA-USLUGE d.o.o., OIB 93240180035 zastupanog po punomoćniku Mirela Šoša</derivirana_varijabla>
  </DomainObject.Predmet.ProtustrankaFormatedOIB>
  <DomainObject.Predmet.ProtustrankaFormatedWithAdress>
    <izvorni_sadrzaj> PAULITA-USLUGE d.o.o., Vijenac Frane Gotovca 10, 10000 Zagreb zastupanog po punomoćniku Mirela Šoša</izvorni_sadrzaj>
    <derivirana_varijabla naziv="DomainObject.Predmet.ProtustrankaFormatedWithAdress_1"> PAULITA-USLUGE d.o.o., Vijenac Frane Gotovca 10, 10000 Zagreb zastupanog po punomoćniku Mirela Šoša</derivirana_varijabla>
  </DomainObject.Predmet.ProtustrankaFormatedWithAdress>
  <DomainObject.Predmet.ProtustrankaFormatedWithAdressOIB>
    <izvorni_sadrzaj> PAULITA-USLUGE d.o.o., OIB 93240180035, Vijenac Frane Gotovca 10, 10000 Zagreb zastupanog po punomoćniku Mirela Šoša</izvorni_sadrzaj>
    <derivirana_varijabla naziv="DomainObject.Predmet.ProtustrankaFormatedWithAdressOIB_1"> PAULITA-USLUGE d.o.o., OIB 93240180035, Vijenac Frane Gotovca 10, 10000 Zagreb zastupanog po punomoćniku Mirela Šoša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 zastupanog po punomoćniku Mirela Šoša</item>
    </izvorni_sadrzaj>
    <derivirana_varijabla naziv="DomainObject.Predmet.ProtuStrankaListFormated_1">
      <item>PAULITA-USLUGE d.o.o. zastupanog po punomoćniku Mirela Šoša</item>
    </derivirana_varijabla>
  </DomainObject.Predmet.ProtuStrankaListFormated>
  <DomainObject.Predmet.ProtuStrankaListFormatedOIB>
    <izvorni_sadrzaj>
      <item>PAULITA-USLUGE d.o.o., OIB 93240180035 zastupanog po punomoćniku Mirela Šoša</item>
    </izvorni_sadrzaj>
    <derivirana_varijabla naziv="DomainObject.Predmet.ProtuStrankaListFormatedOIB_1">
      <item>PAULITA-USLUGE d.o.o., OIB 93240180035 zastupanog po punomoćniku Mirela Šoša</item>
    </derivirana_varijabla>
  </DomainObject.Predmet.ProtuStrankaListFormatedOIB>
  <DomainObject.Predmet.ProtuStrankaListFormatedWithAdress>
    <izvorni_sadrzaj>
      <item>PAULITA-USLUGE d.o.o., Vijenac Frane Gotovca 10, 10000 Zagreb zastupanog po punomoćniku Mirela Šoša</item>
    </izvorni_sadrzaj>
    <derivirana_varijabla naziv="DomainObject.Predmet.ProtuStrankaListFormatedWithAdress_1">
      <item>PAULITA-USLUGE d.o.o., Vijenac Frane Gotovca 10, 10000 Zagreb zastupanog po punomoćniku Mirela Šoša</item>
    </derivirana_varijabla>
  </DomainObject.Predmet.ProtuStrankaListFormatedWithAdress>
  <DomainObject.Predmet.ProtuStrankaListFormatedWithAdressOIB>
    <izvorni_sadrzaj>
      <item>PAULITA-USLUGE d.o.o., OIB 93240180035, Vijenac Frane Gotovca 10, 10000 Zagreb zastupanog po punomoćniku Mirela Šoša</item>
    </izvorni_sadrzaj>
    <derivirana_varijabla naziv="DomainObject.Predmet.ProtuStrankaListFormatedWithAdressOIB_1">
      <item>PAULITA-USLUGE d.o.o., OIB 93240180035, Vijenac Frane Gotovca 10, 10000 Zagreb zastupanog po punomoćniku Mirela Šoša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>
      <item>Mirela Šoša punomoćnik sudionika u postupku PAULITA-USLUGE d.o.o.</item>
    </izvorni_sadrzaj>
    <derivirana_varijabla naziv="DomainObject.Predmet.OstaliListFormated_1">
      <item>Mirela Šoša punomoćnik sudionika u postupku PAULITA-USLUGE d.o.o.</item>
    </derivirana_varijabla>
  </DomainObject.Predmet.OstaliListFormated>
  <DomainObject.Predmet.OstaliListFormatedOIB>
    <izvorni_sadrzaj>
      <item>Mirela Šoša, OIB 03371640465 punomoćnik sudionika u postupku PAULITA-USLUGE d.o.o.</item>
    </izvorni_sadrzaj>
    <derivirana_varijabla naziv="DomainObject.Predmet.OstaliListFormatedOIB_1">
      <item>Mirela Šoša, OIB 03371640465 punomoćnik sudionika u postupku PAULITA-USLUGE d.o.o.</item>
    </derivirana_varijabla>
  </DomainObject.Predmet.OstaliListFormatedOIB>
  <DomainObject.Predmet.OstaliListFormatedWithAdress>
    <izvorni_sadrzaj>
      <item>Mirela Šoša, ULICA STJEPANA PLANIĆA 10, 10000 Zagreb punomoćnik sudionika u postupku PAULITA-USLUGE d.o.o.</item>
    </izvorni_sadrzaj>
    <derivirana_varijabla naziv="DomainObject.Predmet.OstaliListFormatedWithAdress_1">
      <item>Mirela Šoša, ULICA STJEPANA PLANIĆA 10, 10000 Zagreb punomoćnik sudionika u postupku PAULITA-USLUGE d.o.o.</item>
    </derivirana_varijabla>
  </DomainObject.Predmet.OstaliListFormatedWithAdress>
  <DomainObject.Predmet.OstaliListFormatedWithAdressOIB>
    <izvorni_sadrzaj>
      <item>Mirela Šoša, OIB 03371640465, ULICA STJEPANA PLANIĆA 10, 10000 Zagreb punomoćnik sudionika u postupku PAULITA-USLUGE d.o.o.</item>
    </izvorni_sadrzaj>
    <derivirana_varijabla naziv="DomainObject.Predmet.OstaliListFormatedWithAdressOIB_1">
      <item>Mirela Šoša, OIB 03371640465, ULICA STJEPANA PLANIĆA 10, 10000 Zagreb punomoćnik sudionika u postupku PAULITA-USLUGE d.o.o.</item>
    </derivirana_varijabla>
  </DomainObject.Predmet.OstaliListFormatedWithAdressOIB>
  <DomainObject.Predmet.OstaliListNazivFormated>
    <izvorni_sadrzaj>
      <item>Mirela Šoša</item>
    </izvorni_sadrzaj>
    <derivirana_varijabla naziv="DomainObject.Predmet.OstaliListNazivFormated_1">
      <item>Mirela Šoša</item>
    </derivirana_varijabla>
  </DomainObject.Predmet.OstaliListNazivFormated>
  <DomainObject.Predmet.OstaliListNazivFormatedOIB>
    <izvorni_sadrzaj>
      <item>Mirela Šoša, OIB 03371640465</item>
    </izvorni_sadrzaj>
    <derivirana_varijabla naziv="DomainObject.Predmet.OstaliListNazivFormatedOIB_1">
      <item>Mirela Šoša, OIB 03371640465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St-9213/2015-13</izvorni_sadrzaj>
    <derivirana_varijabla naziv="DomainObject.PoslovniBrojDokumenta_1">St-9213/2015-13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St-9213/2015-13</izvorni_sadrzaj>
    <derivirana_varijabla naziv="DomainObject.Predmet.OdlukaRjesenje.Oznaka_1">St-9213/2015-13</derivirana_varijabla>
  </DomainObject.Predmet.OdlukaRjesenje.Oznaka>
  <DomainObject.Predmet.SudioniciListNaziv>
    <izvorni_sadrzaj>
      <item>FINA Regionalni centar Zagreb</item>
      <item>PAULITA-USLUGE d.o.o.</item>
      <item>Mirela Šoša</item>
    </izvorni_sadrzaj>
    <derivirana_varijabla naziv="DomainObject.Predmet.SudioniciListNaziv_1">
      <item>FINA Regionalni centar Zagreb</item>
      <item>PAULITA-USLUGE d.o.o.</item>
      <item>Mirela Šoša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  <item>, OIB 03371640465</item>
    </izvorni_sadrzaj>
    <derivirana_varijabla naziv="DomainObject.Predmet.SudioniciListNazivOIB_1">
      <item>, OIB 85821130368</item>
      <item>, OIB 93240180035</item>
      <item>, OIB 03371640465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D090C-2F79-47F4-A84C-638966D62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736</properties:Words>
  <properties:Characters>3916</properties:Characters>
  <properties:Lines>91</properties:Lines>
  <properties:Paragraphs>27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2017-02-22T13:19:00Z</cp:lastPrinted>
  <dcterms:modified xmlns:xsi="http://www.w3.org/2001/XMLSchema-instance" xsi:type="dcterms:W3CDTF">2017-02-22T13:19:00Z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St-9213/2015-13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