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e80c1f" w14:paraId="6e80c1f" w:rsidRDefault="000E1DB7" w:rsidP="000E1DB7" w:rsidR="000E1DB7">
      <w:pPr>
        <w15:collapsed w:val="false"/>
      </w:pPr>
      <w:bookmarkStart w:name="_GoBack" w:id="0"/>
      <w:bookmarkEnd w:id="0"/>
      <w:r>
        <w:t xml:space="preserve">  </w:t>
      </w:r>
    </w:p>
    <w:p w:rsidRDefault="000E1DB7" w:rsidP="000E1DB7" w:rsidR="000E1DB7"/>
    <w:p w:rsidRDefault="009F7F00" w:rsidP="000E1DB7" w:rsidR="000E1DB7"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E1DB7" w:rsidP="000E1DB7" w:rsidR="000E1DB7"/>
    <w:p w:rsidRDefault="000E1DB7" w:rsidP="000E1DB7" w:rsidR="000E1DB7">
      <w:r>
        <w:t xml:space="preserve">REPUBLIKA HRVATSKA </w:t>
      </w:r>
    </w:p>
    <w:p w:rsidRDefault="000E1DB7" w:rsidP="000E1DB7" w:rsidR="000E1DB7">
      <w:r>
        <w:t>Trgovački sud u Zagrebu</w:t>
      </w:r>
    </w:p>
    <w:p w:rsidRDefault="000E1DB7" w:rsidP="000E1DB7" w:rsidR="000E1DB7">
      <w:r>
        <w:t xml:space="preserve">  Zagreb, Amruševa 2/II</w:t>
      </w:r>
    </w:p>
    <w:p w:rsidRDefault="000E1DB7" w:rsidP="000E1DB7" w:rsidR="000E1DB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90.St-4490/2015</w:t>
      </w:r>
    </w:p>
    <w:p w:rsidRDefault="000E1DB7" w:rsidP="000E1DB7" w:rsidR="000E1DB7"/>
    <w:p w:rsidRDefault="000E1DB7" w:rsidP="000E1DB7" w:rsidR="000E1DB7"/>
    <w:p w:rsidRDefault="000E1DB7" w:rsidP="000E1DB7" w:rsidR="000E1DB7">
      <w:pPr>
        <w:jc w:val="center"/>
      </w:pPr>
      <w:r>
        <w:t>R E P U B L I K A    H R V A T S K A</w:t>
      </w:r>
    </w:p>
    <w:p w:rsidRDefault="000E1DB7" w:rsidP="000E1DB7" w:rsidR="000E1DB7">
      <w:pPr>
        <w:jc w:val="center"/>
      </w:pPr>
    </w:p>
    <w:p w:rsidRDefault="000E1DB7" w:rsidP="000E1DB7" w:rsidR="000E1DB7">
      <w:pPr>
        <w:jc w:val="center"/>
      </w:pPr>
      <w:r>
        <w:t>R J E Š E N J E</w:t>
      </w:r>
    </w:p>
    <w:p w:rsidRDefault="000E1DB7" w:rsidP="000E1DB7" w:rsidR="000E1DB7"/>
    <w:p w:rsidRDefault="000E1DB7" w:rsidP="000E1DB7" w:rsidR="000E1DB7">
      <w:r>
        <w:tab/>
        <w:t xml:space="preserve">Trgovački sud u Zagrebu po sucu Sandri Rotar Vogrin u skraćenom stečajnom postupku pokrenutom nad dužnikom MAKSIMILIJAN d.o.o., Svetice 2, Zagreb,  OIB: 13156903182, dana 25. ožujka 2016. </w:t>
      </w:r>
    </w:p>
    <w:p w:rsidRDefault="000E1DB7" w:rsidP="000E1DB7" w:rsidR="000E1DB7"/>
    <w:p w:rsidRDefault="000E1DB7" w:rsidP="000E1DB7" w:rsidR="000E1DB7">
      <w:pPr>
        <w:jc w:val="center"/>
      </w:pPr>
      <w:r>
        <w:t>r i j e š i o    je</w:t>
      </w:r>
    </w:p>
    <w:p w:rsidRDefault="000E1DB7" w:rsidP="000E1DB7" w:rsidR="000E1DB7"/>
    <w:p w:rsidRDefault="000E1DB7" w:rsidP="000E1DB7" w:rsidR="000E1DB7">
      <w:r>
        <w:t>I.)</w:t>
      </w:r>
      <w:r>
        <w:tab/>
        <w:t>Otvara se stečajni postupak nad dužnikom MAKSIMILIJAN d.o.o., Svetice 2, Zagreb,  OIB: 13156903182.</w:t>
      </w:r>
    </w:p>
    <w:p w:rsidRDefault="000E1DB7" w:rsidP="000E1DB7" w:rsidR="000E1DB7"/>
    <w:p w:rsidRDefault="000E1DB7" w:rsidP="000E1DB7" w:rsidR="000E1DB7">
      <w:r>
        <w:t xml:space="preserve">Stečajni postupak otvoren je dana 25. ožujka 2016., u 14 sati i 00 </w:t>
      </w:r>
      <w:r>
        <w:tab/>
        <w:t>minuta,  kada  je ovo rješenje objavljeno na mrežnoj stranici e-Oglasna ploča ovog suda.</w:t>
      </w:r>
    </w:p>
    <w:p w:rsidRDefault="000E1DB7" w:rsidP="000E1DB7" w:rsidR="000E1DB7"/>
    <w:p w:rsidRDefault="000E1DB7" w:rsidP="000E1DB7" w:rsidR="000E1DB7">
      <w:r>
        <w:t>II.)</w:t>
      </w:r>
      <w:r>
        <w:tab/>
        <w:t>Za stečajnog upravitelja imenuje se Dušanka Ivančević iz Zagreba, B. Bernardija 1,. OIB: 59003296761.</w:t>
      </w:r>
    </w:p>
    <w:p w:rsidRDefault="000E1DB7" w:rsidP="000E1DB7" w:rsidR="000E1DB7"/>
    <w:p w:rsidRDefault="000E1DB7" w:rsidP="000E1DB7" w:rsidR="000E1DB7">
      <w:r>
        <w:t>III.)</w:t>
      </w:r>
      <w:r>
        <w:tab/>
        <w:t>Zaključuje se stečajni postupak nad dužnikom MAKSIMILIJAN d.o.o., Svetice 2, Zagreb,  OIB: 13156903182.</w:t>
      </w:r>
    </w:p>
    <w:p w:rsidRDefault="000E1DB7" w:rsidP="000E1DB7" w:rsidR="000E1DB7"/>
    <w:p w:rsidRDefault="000E1DB7" w:rsidP="000E1DB7" w:rsidR="000E1DB7">
      <w:r>
        <w:t>IV.)</w:t>
      </w:r>
      <w:r>
        <w:tab/>
        <w:t>Po pravomoćnosti ovog rješenja, dužnik će se brisati iz sudskog registra.</w:t>
      </w:r>
    </w:p>
    <w:p w:rsidRDefault="000E1DB7" w:rsidP="000E1DB7" w:rsidR="000E1DB7"/>
    <w:p w:rsidRDefault="000E1DB7" w:rsidP="000E1DB7" w:rsidR="000E1DB7">
      <w:pPr>
        <w:jc w:val="center"/>
      </w:pPr>
      <w:r>
        <w:t>Obrazloženje</w:t>
      </w:r>
    </w:p>
    <w:p w:rsidRDefault="000E1DB7" w:rsidP="000E1DB7" w:rsidR="000E1DB7"/>
    <w:p w:rsidRDefault="000E1DB7" w:rsidP="000E1DB7" w:rsidR="000E1DB7">
      <w:r>
        <w:tab/>
        <w:t>Zahtjev za provedbu skraćenog stečajnog postupka podnijela je ovome sudu Financijska agencija (dalje: FINA), temeljem odredbe čl. 429. Stečajnog zakona (NN 71/15, dalje SZ), nakon čega je ovaj sud pokrenuo skraćeni stečajni postupak nad gore navedenim dužnikom, budući da su ostvareni  uvjeti iz čl. 428. SZ-a.</w:t>
      </w:r>
    </w:p>
    <w:p w:rsidRDefault="000E1DB7" w:rsidP="000E1DB7" w:rsidR="000E1DB7"/>
    <w:p w:rsidRDefault="000E1DB7" w:rsidP="000E1DB7" w:rsidR="000E1DB7">
      <w:r>
        <w:tab/>
        <w:t>Ovaj sud je pozvao osobe ovlaštene za zastupanje dužnika po zakonu, dostaviti javnobilježnički ovjerovljen popis imovine i obveza dužnika na propisanom obrascu, sukladno čl. 430., 17.  i 13. SZ. Nakon ovog poziva utvrđeno je da  dužnik nema imovinu dostatnu za namirenje troškova postupka.</w:t>
      </w:r>
    </w:p>
    <w:p w:rsidRDefault="000E1DB7" w:rsidP="000E1DB7" w:rsidR="000E1DB7">
      <w:r>
        <w:t xml:space="preserve"> </w:t>
      </w:r>
    </w:p>
    <w:p w:rsidRDefault="000E1DB7" w:rsidP="000E1DB7" w:rsidR="000E1DB7">
      <w:r>
        <w:lastRenderedPageBreak/>
        <w:tab/>
        <w:t>Nadalje, ovaj sud je pozvao dužnikove vjerovnike sukladno članku 430. i 431. SZ-a, predložiti otvaranje stečajnog postupka na dužnikom te predujmiti sredstva za namirenje troškova postupka, uz upozorenje na pravne posljedice nepodnošenja istog.</w:t>
      </w:r>
    </w:p>
    <w:p w:rsidRDefault="000E1DB7" w:rsidP="000E1DB7" w:rsidR="000E1DB7"/>
    <w:p w:rsidRDefault="000E1DB7" w:rsidP="000E1DB7" w:rsidR="000E1DB7">
      <w:r>
        <w:t xml:space="preserve">Niti jedan od vjerovnika nije u ostavljenom roku podnio prijedlog za otvaranjem redovnog stečajnog postupka. </w:t>
      </w:r>
    </w:p>
    <w:p w:rsidRDefault="000E1DB7" w:rsidP="000E1DB7" w:rsidR="000E1DB7"/>
    <w:p w:rsidRDefault="000E1DB7" w:rsidP="000E1DB7" w:rsidR="000E1DB7">
      <w:r>
        <w:tab/>
        <w:t>Temeljem gore navedenog, smatra se da je dužnik  nesposoban za plaćanje, te je stoga odlučeno kao u izreci ovog rješenja temeljem odredbe čl. 431. SZ-a. Izbor stečajnog upravitelja odabran je primjenom odredbe čl. 432. SZ-a.</w:t>
      </w:r>
    </w:p>
    <w:p w:rsidRDefault="000E1DB7" w:rsidP="000E1DB7" w:rsidR="000E1DB7"/>
    <w:p w:rsidRDefault="000E1DB7" w:rsidP="000E1DB7" w:rsidR="000E1DB7"/>
    <w:p w:rsidRDefault="000E1DB7" w:rsidP="000E1DB7" w:rsidR="000E1DB7">
      <w:pPr>
        <w:jc w:val="center"/>
      </w:pPr>
      <w:r>
        <w:t>U Zagrebu, 25. ožujka 2016.</w:t>
      </w:r>
    </w:p>
    <w:p w:rsidRDefault="000E1DB7" w:rsidP="000E1DB7" w:rsidR="000E1DB7"/>
    <w:p w:rsidRDefault="000E1DB7" w:rsidP="000E1DB7" w:rsidR="000E1DB7">
      <w:r>
        <w:t xml:space="preserve">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SUDAC:</w:t>
      </w:r>
    </w:p>
    <w:p w:rsidRDefault="000E1DB7" w:rsidP="009F7F00" w:rsidR="000E1DB7">
      <w:pPr>
        <w:ind w:firstLine="708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</w:t>
      </w:r>
      <w:r>
        <w:tab/>
        <w:t>Sandra Rotar Vogrin</w:t>
      </w:r>
    </w:p>
    <w:p w:rsidRDefault="000E1DB7" w:rsidP="000E1DB7" w:rsidR="000E1DB7"/>
    <w:p w:rsidRDefault="000E1DB7" w:rsidP="000E1DB7" w:rsidR="000E1DB7"/>
    <w:p w:rsidRDefault="000E1DB7" w:rsidP="000E1DB7" w:rsidR="000E1DB7">
      <w:r>
        <w:t>Uputa o pravnom lijeku:</w:t>
      </w:r>
    </w:p>
    <w:p w:rsidRDefault="000E1DB7" w:rsidP="000E1DB7" w:rsidR="000E1DB7">
      <w:r>
        <w:t xml:space="preserve">Protiv ovog rješenja dopuštena je  žalba Visokom trgovačkom sudu RH, a koja se podnosi u roku od 8 dana ovome sudu u 3 primjerka.  </w:t>
      </w:r>
    </w:p>
    <w:p w:rsidRDefault="000E1DB7" w:rsidP="000E1DB7" w:rsidR="000E1DB7"/>
    <w:p w:rsidRDefault="000E1DB7" w:rsidP="000E1DB7" w:rsidR="000E1DB7"/>
    <w:p w:rsidRDefault="000E1DB7" w:rsidP="000E1DB7" w:rsidR="000E1DB7"/>
    <w:p w:rsidRDefault="000E1DB7" w:rsidP="000E1DB7" w:rsidR="000E1DB7"/>
    <w:p w:rsidRDefault="00280EDB" w:rsidR="00280EDB"/>
    <w:sectPr w:rsidSect="009F7F00" w:rsidR="00280EDB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F7F00" w:rsidP="009F7F00" w:rsidR="009F7F00">
      <w:r>
        <w:separator/>
      </w:r>
    </w:p>
  </w:endnote>
  <w:endnote w:id="0" w:type="continuationSeparator">
    <w:p w:rsidRDefault="009F7F00" w:rsidP="009F7F00" w:rsidR="009F7F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F7F00" w:rsidP="009F7F00" w:rsidR="009F7F00">
      <w:r>
        <w:separator/>
      </w:r>
    </w:p>
  </w:footnote>
  <w:footnote w:id="0" w:type="continuationSeparator">
    <w:p w:rsidRDefault="009F7F00" w:rsidP="009F7F00" w:rsidR="009F7F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194739700"/>
      <w:docPartObj>
        <w:docPartGallery w:val="Page Numbers (Top of Page)"/>
        <w:docPartUnique/>
      </w:docPartObj>
    </w:sdtPr>
    <w:sdtEndPr/>
    <w:sdtContent>
      <w:p w:rsidRDefault="009F7F00" w:rsidR="009F7F00">
        <w:pPr>
          <w:pStyle w:val="Zaglavlje"/>
          <w:jc w:val="center"/>
        </w:pPr>
        <w:r>
          <w:t xml:space="preserve">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BD49A1">
          <w:rPr>
            <w:noProof/>
          </w:rPr>
          <w:t>2</w:t>
        </w:r>
        <w:r>
          <w:fldChar w:fldCharType="end"/>
        </w:r>
        <w:r>
          <w:t xml:space="preserve">                             90 St-4490/2015</w:t>
        </w:r>
      </w:p>
    </w:sdtContent>
  </w:sdt>
  <w:p w:rsidRDefault="009F7F00" w:rsidR="009F7F00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DB7"/>
    <w:rsid w:val="000E1DB7"/>
    <w:rsid w:val="00280EDB"/>
    <w:rsid w:val="009F7F00"/>
    <w:rsid w:val="00BD49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1DB7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F7F0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F7F00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9F7F0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F7F00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F7F0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F7F00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D49A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D49A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D49A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D49A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D49A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DB7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F7F0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F7F00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9F7F0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F7F00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F7F0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F7F00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D49A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D49A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D49A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D49A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D49A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307950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ožujka 2016.</izvorni_sadrzaj>
    <derivirana_varijabla naziv="DomainObject.DatumDonosenjaOdluke_1">25.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Sandra</izvorni_sadrzaj>
    <derivirana_varijabla naziv="DomainObject.DonositeljOdluke.Ime_1">Sandra</derivirana_varijabla>
  </DomainObject.DonositeljOdluke.Ime>
  <DomainObject.DonositeljOdluke.Prezime>
    <izvorni_sadrzaj>Rotar Vogrin</izvorni_sadrzaj>
    <derivirana_varijabla naziv="DomainObject.DonositeljOdluke.Prezime_1">Rotar Vogrin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4490</izvorni_sadrzaj>
    <derivirana_varijabla naziv="DomainObject.Predmet.Broj_1">4490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St-4490/2015</izvorni_sadrzaj>
    <derivirana_varijabla naziv="DomainObject.Predmet.OznakaBroj_1">St-4490/2015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MAKSIMILIJAN d.o.o.</izvorni_sadrzaj>
    <derivirana_varijabla naziv="DomainObject.Predmet.ProtustrankaFormated_1">  MAKSIMILIJAN d.o.o.</derivirana_varijabla>
  </DomainObject.Predmet.ProtustrankaFormated>
  <DomainObject.Predmet.ProtustrankaFormatedOIB>
    <izvorni_sadrzaj>  MAKSIMILIJAN d.o.o., OIB 13156903182</izvorni_sadrzaj>
    <derivirana_varijabla naziv="DomainObject.Predmet.ProtustrankaFormatedOIB_1">  MAKSIMILIJAN d.o.o., OIB 13156903182</derivirana_varijabla>
  </DomainObject.Predmet.ProtustrankaFormatedOIB>
  <DomainObject.Predmet.ProtustrankaFormatedWithAdress>
    <izvorni_sadrzaj> MAKSIMILIJAN d.o.o., Svetice 2, 10000 Zagreb</izvorni_sadrzaj>
    <derivirana_varijabla naziv="DomainObject.Predmet.ProtustrankaFormatedWithAdress_1"> MAKSIMILIJAN d.o.o., Svetice 2, 10000 Zagreb</derivirana_varijabla>
  </DomainObject.Predmet.ProtustrankaFormatedWithAdress>
  <DomainObject.Predmet.ProtustrankaFormatedWithAdressOIB>
    <izvorni_sadrzaj> MAKSIMILIJAN d.o.o., OIB 13156903182, Svetice 2, 10000 Zagreb</izvorni_sadrzaj>
    <derivirana_varijabla naziv="DomainObject.Predmet.ProtustrankaFormatedWithAdressOIB_1"> MAKSIMILIJAN d.o.o., OIB 13156903182, Svetice 2, 10000 Zagreb</derivirana_varijabla>
  </DomainObject.Predmet.ProtustrankaFormatedWithAdressOIB>
  <DomainObject.Predmet.ProtustrankaWithAdress>
    <izvorni_sadrzaj>MAKSIMILIJAN d.o.o. Svetice 2, 10000 Zagreb</izvorni_sadrzaj>
    <derivirana_varijabla naziv="DomainObject.Predmet.ProtustrankaWithAdress_1">MAKSIMILIJAN d.o.o. Svetice 2, 10000 Zagreb</derivirana_varijabla>
  </DomainObject.Predmet.ProtustrankaWithAdress>
  <DomainObject.Predmet.ProtustrankaWithAdressOIB>
    <izvorni_sadrzaj>MAKSIMILIJAN d.o.o., OIB 13156903182, Svetice 2, 10000 Zagreb</izvorni_sadrzaj>
    <derivirana_varijabla naziv="DomainObject.Predmet.ProtustrankaWithAdressOIB_1">MAKSIMILIJAN d.o.o., OIB 13156903182, Svetice 2, 10000 Zagreb</derivirana_varijabla>
  </DomainObject.Predmet.ProtustrankaWithAdressOIB>
  <DomainObject.Predmet.ProtustrankaNazivFormated>
    <izvorni_sadrzaj>MAKSIMILIJAN d.o.o.</izvorni_sadrzaj>
    <derivirana_varijabla naziv="DomainObject.Predmet.ProtustrankaNazivFormated_1">MAKSIMILIJAN d.o.o.</derivirana_varijabla>
  </DomainObject.Predmet.ProtustrankaNazivFormated>
  <DomainObject.Predmet.ProtustrankaNazivFormatedOIB>
    <izvorni_sadrzaj>MAKSIMILIJAN d.o.o., OIB 13156903182</izvorni_sadrzaj>
    <derivirana_varijabla naziv="DomainObject.Predmet.ProtustrankaNazivFormatedOIB_1">MAKSIMILIJAN d.o.o., OIB 13156903182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90.St - S. Rotar Vogrin</izvorni_sadrzaj>
    <derivirana_varijabla naziv="DomainObject.Predmet.Referada.Naziv_1">90.St - S. Rotar Vogrin</derivirana_varijabla>
  </DomainObject.Predmet.Referada.Naziv>
  <DomainObject.Predmet.Referada.Oznaka>
    <izvorni_sadrzaj>90.St</izvorni_sadrzaj>
    <derivirana_varijabla naziv="DomainObject.Predmet.Referada.Oznaka_1">90.St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Sandra Rotar Vogrin</izvorni_sadrzaj>
    <derivirana_varijabla naziv="DomainObject.Predmet.Referada.Sudac_1">Sandra Rotar Vogrin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90.St - S. Rotar Vogrin</izvorni_sadrzaj>
    <derivirana_varijabla naziv="DomainObject.Predmet.TrenutnaLokacijaSpisa.Naziv_1">90.St - S. Rotar Vogrin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MAKSIMILIJAN d.o.o.</item>
    </izvorni_sadrzaj>
    <derivirana_varijabla naziv="DomainObject.Predmet.ProtuStrankaListFormated_1">
      <item>MAKSIMILIJAN d.o.o.</item>
    </derivirana_varijabla>
  </DomainObject.Predmet.ProtuStrankaListFormated>
  <DomainObject.Predmet.ProtuStrankaListFormatedOIB>
    <izvorni_sadrzaj>
      <item>MAKSIMILIJAN d.o.o., OIB 13156903182</item>
    </izvorni_sadrzaj>
    <derivirana_varijabla naziv="DomainObject.Predmet.ProtuStrankaListFormatedOIB_1">
      <item>MAKSIMILIJAN d.o.o., OIB 13156903182</item>
    </derivirana_varijabla>
  </DomainObject.Predmet.ProtuStrankaListFormatedOIB>
  <DomainObject.Predmet.ProtuStrankaListFormatedWithAdress>
    <izvorni_sadrzaj>
      <item>MAKSIMILIJAN d.o.o., Svetice 2, 10000 Zagreb</item>
    </izvorni_sadrzaj>
    <derivirana_varijabla naziv="DomainObject.Predmet.ProtuStrankaListFormatedWithAdress_1">
      <item>MAKSIMILIJAN d.o.o., Svetice 2, 10000 Zagreb</item>
    </derivirana_varijabla>
  </DomainObject.Predmet.ProtuStrankaListFormatedWithAdress>
  <DomainObject.Predmet.ProtuStrankaListFormatedWithAdressOIB>
    <izvorni_sadrzaj>
      <item>MAKSIMILIJAN d.o.o., OIB 13156903182, Svetice 2, 10000 Zagreb</item>
    </izvorni_sadrzaj>
    <derivirana_varijabla naziv="DomainObject.Predmet.ProtuStrankaListFormatedWithAdressOIB_1">
      <item>MAKSIMILIJAN d.o.o., OIB 13156903182, Svetice 2, 10000 Zagreb</item>
    </derivirana_varijabla>
  </DomainObject.Predmet.ProtuStrankaListFormatedWithAdressOIB>
  <DomainObject.Predmet.ProtuStrankaListNazivFormated>
    <izvorni_sadrzaj>
      <item>MAKSIMILIJAN d.o.o.</item>
    </izvorni_sadrzaj>
    <derivirana_varijabla naziv="DomainObject.Predmet.ProtuStrankaListNazivFormated_1">
      <item>MAKSIMILIJAN d.o.o.</item>
    </derivirana_varijabla>
  </DomainObject.Predmet.ProtuStrankaListNazivFormated>
  <DomainObject.Predmet.ProtuStrankaListNazivFormatedOIB>
    <izvorni_sadrzaj>
      <item>MAKSIMILIJAN d.o.o., OIB 13156903182</item>
    </izvorni_sadrzaj>
    <derivirana_varijabla naziv="DomainObject.Predmet.ProtuStrankaListNazivFormatedOIB_1">
      <item>MAKSIMILIJAN d.o.o., OIB 13156903182</item>
    </derivirana_varijabla>
  </DomainObject.Predmet.ProtuStrankaListNazivFormatedOIB>
  <DomainObject.Predmet.OstaliListFormated>
    <izvorni_sadrzaj>
      <item>Katarina Bačić Androić</item>
      <item>Dušanka Ivančević</item>
    </izvorni_sadrzaj>
    <derivirana_varijabla naziv="DomainObject.Predmet.OstaliListFormated_1">
      <item>Katarina Bačić Androić</item>
      <item>Dušanka Ivančević</item>
    </derivirana_varijabla>
  </DomainObject.Predmet.OstaliListFormated>
  <DomainObject.Predmet.OstaliListFormatedOIB>
    <izvorni_sadrzaj>
      <item>Katarina Bačić Androić, OIB 39668917783</item>
      <item>Dušanka Ivančević, OIB 59003296761</item>
    </izvorni_sadrzaj>
    <derivirana_varijabla naziv="DomainObject.Predmet.OstaliListFormatedOIB_1">
      <item>Katarina Bačić Androić, OIB 39668917783</item>
      <item>Dušanka Ivančević, OIB 59003296761</item>
    </derivirana_varijabla>
  </DomainObject.Predmet.OstaliListFormatedOIB>
  <DomainObject.Predmet.OstaliListFormatedWithAdress>
    <izvorni_sadrzaj>
      <item>Katarina Bačić Androić, Bukovačka cesta 42 a, 10000 Zagreb</item>
      <item>Dušanka Ivančević, B. Bernardija 1, 10000 Zagreb</item>
    </izvorni_sadrzaj>
    <derivirana_varijabla naziv="DomainObject.Predmet.OstaliListFormatedWithAdress_1">
      <item>Katarina Bačić Androić, Bukovačka cesta 42 a, 10000 Zagreb</item>
      <item>Dušanka Ivančević, B. Bernardija 1, 10000 Zagreb</item>
    </derivirana_varijabla>
  </DomainObject.Predmet.OstaliListFormatedWithAdress>
  <DomainObject.Predmet.OstaliListFormatedWithAdressOIB>
    <izvorni_sadrzaj>
      <item>Katarina Bačić Androić, OIB 39668917783, Bukovačka cesta 42 a, 10000 Zagreb</item>
      <item>Dušanka Ivančević, OIB 59003296761, B. Bernardija 1, 10000 Zagreb</item>
    </izvorni_sadrzaj>
    <derivirana_varijabla naziv="DomainObject.Predmet.OstaliListFormatedWithAdressOIB_1">
      <item>Katarina Bačić Androić, OIB 39668917783, Bukovačka cesta 42 a, 10000 Zagreb</item>
      <item>Dušanka Ivančević, OIB 59003296761, B. Bernardija 1, 10000 Zagreb</item>
    </derivirana_varijabla>
  </DomainObject.Predmet.OstaliListFormatedWithAdressOIB>
  <DomainObject.Predmet.OstaliListNazivFormated>
    <izvorni_sadrzaj>
      <item>Katarina Bačić Androić</item>
      <item>Dušanka Ivančević</item>
    </izvorni_sadrzaj>
    <derivirana_varijabla naziv="DomainObject.Predmet.OstaliListNazivFormated_1">
      <item>Katarina Bačić Androić</item>
      <item>Dušanka Ivančević</item>
    </derivirana_varijabla>
  </DomainObject.Predmet.OstaliListNazivFormated>
  <DomainObject.Predmet.OstaliListNazivFormatedOIB>
    <izvorni_sadrzaj>
      <item>Katarina Bačić Androić, OIB 39668917783</item>
      <item>Dušanka Ivančević, OIB 59003296761</item>
    </izvorni_sadrzaj>
    <derivirana_varijabla naziv="DomainObject.Predmet.OstaliListNazivFormatedOIB_1">
      <item>Katarina Bačić Androić, OIB 39668917783</item>
      <item>Dušanka Ivančević, OIB 59003296761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ožujka 2016.</izvorni_sadrzaj>
    <derivirana_varijabla naziv="DomainObject.Datum_1">25.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MAKSIMILIJAN d.o.o.</izvorni_sadrzaj>
    <derivirana_varijabla naziv="DomainObject.Predmet.ProtustrankaIDrugi_1">MAKSIMILIJAN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MAKSIMILIJAN d.o.o., OIB 13156903182, Svetice 2, 10000 Zagreb</izvorni_sadrzaj>
    <derivirana_varijabla naziv="DomainObject.Predmet.ProtustrankaIDrugiAdressOIB_1">MAKSIMILIJAN d.o.o., OIB 13156903182, Svetice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MAKSIMILIJAN d.o.o.</item>
      <item>Katarina Bačić Androić</item>
      <item>Dušanka Ivančević</item>
    </izvorni_sadrzaj>
    <derivirana_varijabla naziv="DomainObject.Predmet.SudioniciListNaziv_1">
      <item>FINA Regionalni centar Zagreb</item>
      <item>MAKSIMILIJAN d.o.o.</item>
      <item>Katarina Bačić Androić</item>
      <item>Dušanka Ivančević</item>
    </derivirana_varijabla>
  </DomainObject.Predmet.SudioniciListNaziv>
  <DomainObject.Predmet.SudioniciListAdressOIB>
    <izvorni_sadrzaj>
      <item>FINA Regionalni centar Zagreb, OIB 85821130368, Trg svibanjskih žrtava 1995. 1,10000 Zagreb</item>
      <item>MAKSIMILIJAN d.o.o., OIB 13156903182, Svetice 2,10000 Zagreb</item>
      <item>Katarina Bačić Androić, OIB 39668917783, Bukovačka cesta 42 a,10000 Zagreb</item>
      <item>Dušanka Ivančević, OIB 59003296761, B. Bernardija 1,10000 Zagreb</item>
    </izvorni_sadrzaj>
    <derivirana_varijabla naziv="DomainObject.Predmet.SudioniciListAdressOIB_1">
      <item>FINA Regionalni centar Zagreb, OIB 85821130368, Trg svibanjskih žrtava 1995. 1,10000 Zagreb</item>
      <item>MAKSIMILIJAN d.o.o., OIB 13156903182, Svetice 2,10000 Zagreb</item>
      <item>Katarina Bačić Androić, OIB 39668917783, Bukovačka cesta 42 a,10000 Zagreb</item>
      <item>Dušanka Ivančević, OIB 59003296761, B. Bernardija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13156903182</item>
      <item>, OIB 39668917783</item>
      <item>, OIB 59003296761</item>
    </izvorni_sadrzaj>
    <derivirana_varijabla naziv="DomainObject.Predmet.SudioniciListNazivOIB_1">
      <item>, OIB 85821130368</item>
      <item>, OIB 13156903182</item>
      <item>, OIB 39668917783</item>
      <item>, OIB 59003296761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Dušanka Ivančević, OIB 59003296761, B. Bernardija 1 Zagreb</item>
    </izvorni_sadrzaj>
    <derivirana_varijabla naziv="DomainObject.Predmet.StecajniUpraviteljiListAddressOIB_1">
      <item>Dušanka Ivančević, OIB 59003296761, B. Bernardija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361</properties:Words>
  <properties:Characters>1923</properties:Characters>
  <properties:Lines>71</properties:Lines>
  <properties:Paragraphs>24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2016-03-18T08:28:00Z</dcterms:created>
  <dc:creator>Sandra Rotar Vogrin</dc:creator>
  <cp:lastModifiedBy>Višnja Jurlina</cp:lastModifiedBy>
  <cp:lastPrinted>2016-03-21T09:58:00Z</cp:lastPrinted>
  <dcterms:modified xmlns:xsi="http://www.w3.org/2001/XMLSchema-instance" xsi:type="dcterms:W3CDTF">2016-03-25T08:33:00Z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