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2c41" w14:paraId="8622c41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1336F">
        <w:t>1195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1336F">
        <w:t xml:space="preserve"> BIST d.o.o., OIB: 99077541073, Čakovec, Luje Bezeredija 10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1336F">
        <w:t xml:space="preserve"> BIST d.o.o., OIB: 99077541073, Čakovec, Luje Bezeredija 10</w:t>
      </w:r>
      <w:r w:rsidR="00740000">
        <w:t xml:space="preserve">, </w:t>
      </w:r>
      <w:r w:rsidR="00CB6C18">
        <w:t xml:space="preserve">iznosi </w:t>
      </w:r>
      <w:r w:rsidR="0011336F">
        <w:t>49.435,73</w:t>
      </w:r>
      <w:r w:rsidR="00F8229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11336F">
        <w:t xml:space="preserve"> Biserka Novak, Čakovec, Luje Bezeredija 10, OIB: 93344006846 i Stjepan Novak, Čakovec, Luje Bezeredija 10, OIB: 54017610082</w:t>
      </w:r>
      <w:r w:rsidR="00F8229D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A44" w:rsidR="00420A44">
      <w:r>
        <w:separator/>
      </w:r>
    </w:p>
  </w:endnote>
  <w:endnote w:id="0" w:type="continuationSeparator">
    <w:p w:rsidRDefault="00420A44" w:rsidR="00420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A44" w:rsidR="00420A44">
      <w:r>
        <w:separator/>
      </w:r>
    </w:p>
  </w:footnote>
  <w:footnote w:id="0" w:type="continuationSeparator">
    <w:p w:rsidRDefault="00420A44" w:rsidR="00420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4F6D"/>
    <w:rsid w:val="00067BAE"/>
    <w:rsid w:val="0009315E"/>
    <w:rsid w:val="000C00E4"/>
    <w:rsid w:val="000D3AEC"/>
    <w:rsid w:val="000D41E5"/>
    <w:rsid w:val="000E1119"/>
    <w:rsid w:val="000E51F0"/>
    <w:rsid w:val="000F0403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St-1195/2015</izvorni_sadrzaj>
    <derivirana_varijabla naziv="DomainObject.Predmet.OznakaBroj_1">St-1195/2015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 društvo s ograničenom odgovornošću za  radove u graditeljstvu, trgovinu i usluge</izvorni_sadrzaj>
    <derivirana_varijabla naziv="DomainObject.Predmet.ProtustrankaFormated_1">  BIST društvo s ograničenom odgovornošću za  radove u graditeljstvu, trgovinu i usluge</derivirana_varijabla>
  </DomainObject.Predmet.ProtustrankaFormated>
  <DomainObject.Predmet.ProtustrankaFormatedOIB>
    <izvorni_sadrzaj>  BIST društvo s ograničenom odgovornošću za  radove u graditeljstvu, trgovinu i usluge, OIB 99077541073</izvorni_sadrzaj>
    <derivirana_varijabla naziv="DomainObject.Predmet.ProtustrankaFormatedOIB_1">  BIST društvo s ograničenom odgovornošću za  radove u graditeljstvu, trgovinu i usluge, OIB 99077541073</derivirana_varijabla>
  </DomainObject.Predmet.ProtustrankaFormatedOIB>
  <DomainObject.Predmet.ProtustrankaFormatedWithAdress>
    <izvorni_sadrzaj> BIST društvo s ograničenom odgovornošću za  radove u graditeljstvu, trgovinu i usluge, Luje Bezeredija 10, 40000 Čakovec</izvorni_sadrzaj>
    <derivirana_varijabla naziv="DomainObject.Predmet.ProtustrankaFormatedWithAdress_1"> BIST društvo s ograničenom odgovornošću za  radove u graditeljstvu, trgovinu i usluge, Luje Bezeredija 10, 40000 Čakovec</derivirana_varijabla>
  </DomainObject.Predmet.ProtustrankaFormatedWithAdress>
  <DomainObject.Predmet.ProtustrankaFormatedWithAdressOIB>
    <izvorni_sadrzaj> BIST društvo s ograničenom odgovornošću za  radove u graditeljstvu, trgovinu i usluge, OIB 99077541073, Luje Bezeredija 10, 40000 Čakovec</izvorni_sadrzaj>
    <derivirana_varijabla naziv="DomainObject.Predmet.ProtustrankaFormatedWithAdressOIB_1"> BIST društvo s ograničenom odgovornošću za  radove u graditeljstvu, trgovinu i usluge, OIB 99077541073, Luje Bezeredija 10, 40000 Čakovec</derivirana_varijabla>
  </DomainObject.Predmet.ProtustrankaFormatedWithAdressOIB>
  <DomainObject.Predmet.ProtustrankaWithAdress>
    <izvorni_sadrzaj>BIST društvo s ograničenom odgovornošću za  radove u graditeljstvu, trgovinu i usluge Luje Bezeredija 10, 40000 Čakovec</izvorni_sadrzaj>
    <derivirana_varijabla naziv="DomainObject.Predmet.ProtustrankaWithAdress_1">BIST društvo s ograničenom odgovornošću za  radove u graditeljstvu, trgovinu i usluge Luje Bezeredija 10, 40000 Čakovec</derivirana_varijabla>
  </DomainObject.Predmet.ProtustrankaWithAdress>
  <DomainObject.Predmet.ProtustrankaWithAdressOIB>
    <izvorni_sadrzaj>BIST društvo s ograničenom odgovornošću za  radove u graditeljstvu, trgovinu i usluge, OIB 99077541073, Luje Bezeredija 10, 40000 Čakovec</izvorni_sadrzaj>
    <derivirana_varijabla naziv="DomainObject.Predmet.ProtustrankaWithAdressOIB_1">BIST društvo s ograničenom odgovornošću za  radove u graditeljstvu, trgovinu i usluge, OIB 99077541073, Luje Bezeredija 10, 40000 Čakovec</derivirana_varijabla>
  </DomainObject.Predmet.ProtustrankaWithAdressOIB>
  <DomainObject.Predmet.ProtustrankaNazivFormated>
    <izvorni_sadrzaj>BIST društvo s ograničenom odgovornošću za  radove u graditeljstvu, trgovinu i usluge</izvorni_sadrzaj>
    <derivirana_varijabla naziv="DomainObject.Predmet.ProtustrankaNazivFormated_1">BIST društvo s ograničenom odgovornošću za  radove u graditeljstvu, trgovinu i usluge</derivirana_varijabla>
  </DomainObject.Predmet.ProtustrankaNazivFormated>
  <DomainObject.Predmet.ProtustrankaNazivFormatedOIB>
    <izvorni_sadrzaj>BIST društvo s ograničenom odgovornošću za  radove u graditeljstvu, trgovinu i usluge, OIB 99077541073</izvorni_sadrzaj>
    <derivirana_varijabla naziv="DomainObject.Predmet.ProtustrankaNazivFormatedOIB_1">BIST društvo s ograničenom odgovornošću za  radove u graditeljstvu, trgovinu i usluge, OIB 99077541073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49435.73</izvorni_sadrzaj>
    <derivirana_varijabla naziv="DomainObject.Predmet.TrenutnaVrijednost_1">49435.73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BIST društvo s ograničenom odgovornošću za  radove u graditeljstvu, trgovinu i usluge</item>
    </izvorni_sadrzaj>
    <derivirana_varijabla naziv="DomainObject.Predmet.ProtuStrankaListFormated_1">
      <item>BIST društvo s ograničenom odgovornošću za  radove u graditeljstvu, trgovinu i usluge</item>
    </derivirana_varijabla>
  </DomainObject.Predmet.ProtuStrankaListFormated>
  <DomainObject.Predmet.ProtuStrankaListFormatedOIB>
    <izvorni_sadrzaj>
      <item>BIST društvo s ograničenom odgovornošću za  radove u graditeljstvu, trgovinu i usluge, OIB 99077541073</item>
    </izvorni_sadrzaj>
    <derivirana_varijabla naziv="DomainObject.Predmet.ProtuStrankaListFormatedOIB_1">
      <item>BIST društvo s ograničenom odgovornošću za  radove u graditeljstvu, trgovinu i usluge, OIB 99077541073</item>
    </derivirana_varijabla>
  </DomainObject.Predmet.ProtuStrankaListFormatedOIB>
  <DomainObject.Predmet.ProtuStrankaListFormatedWithAdress>
    <izvorni_sadrzaj>
      <item>BIST društvo s ograničenom odgovornošću za  radove u graditeljstvu, trgovinu i usluge, Luje Bezeredija 10, 40000 Čakovec</item>
    </izvorni_sadrzaj>
    <derivirana_varijabla naziv="DomainObject.Predmet.ProtuStrankaListFormatedWithAdress_1">
      <item>BIST društvo s ograničenom odgovornošću za  radove u graditeljstvu, trgovinu i usluge, Luje Bezeredija 10, 40000 Čakovec</item>
    </derivirana_varijabla>
  </DomainObject.Predmet.ProtuStrankaListFormatedWithAdress>
  <DomainObject.Predmet.ProtuStrankaListFormatedWithAdressOIB>
    <izvorni_sadrzaj>
      <item>BIST društvo s ograničenom odgovornošću za  radove u graditeljstvu, trgovinu i usluge, OIB 99077541073, Luje Bezeredija 10, 40000 Čakovec</item>
    </izvorni_sadrzaj>
    <derivirana_varijabla naziv="DomainObject.Predmet.ProtuStrankaListFormatedWithAdressOIB_1">
      <item>BIST društvo s ograničenom odgovornošću za  radove u graditeljstvu, trgovinu i usluge, OIB 99077541073, Luje Bezeredija 10, 40000 Čakovec</item>
    </derivirana_varijabla>
  </DomainObject.Predmet.ProtuStrankaListFormatedWithAdressOIB>
  <DomainObject.Predmet.ProtuStrankaListNazivFormated>
    <izvorni_sadrzaj>
      <item>BIST društvo s ograničenom odgovornošću za  radove u graditeljstvu, trgovinu i usluge</item>
    </izvorni_sadrzaj>
    <derivirana_varijabla naziv="DomainObject.Predmet.ProtuStrankaListNazivFormated_1">
      <item>BIST društvo s ograničenom odgovornošću za  radove u graditeljstvu, trgovinu i usluge</item>
    </derivirana_varijabla>
  </DomainObject.Predmet.ProtuStrankaListNazivFormated>
  <DomainObject.Predmet.ProtuStrankaListNazivFormatedOIB>
    <izvorni_sadrzaj>
      <item>BIST društvo s ograničenom odgovornošću za  radove u graditeljstvu, trgovinu i usluge, OIB 99077541073</item>
    </izvorni_sadrzaj>
    <derivirana_varijabla naziv="DomainObject.Predmet.ProtuStrankaListNazivFormatedOIB_1">
      <item>BIST društvo s ograničenom odgovornošću za  radove u graditeljstvu, trgovinu i usluge, OIB 99077541073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BIST društvo s ograničenom odgovornošću za  radove u graditeljstvu, trgovinu i usluge</izvorni_sadrzaj>
    <derivirana_varijabla naziv="DomainObject.Predmet.ProtustrankaIDrugi_1">BIST društvo s ograničenom odgovornošću za  radove u graditeljstvu,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BIST društvo s ograničenom odgovornošću za  radove u graditeljstvu, trgovinu i usluge, OIB 99077541073, Luje Bezeredija 10, 40000 Čakovec</izvorni_sadrzaj>
    <derivirana_varijabla naziv="DomainObject.Predmet.ProtustrankaIDrugiAdressOIB_1">BIST društvo s ograničenom odgovornošću za  radove u graditeljstvu, trgovinu i usluge, OIB 99077541073, Luje 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BIST društvo s ograničenom odgovornošću za  radove u graditeljstvu,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BIST društvo s ograničenom odgovornošću za  radove u graditeljstvu,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BIST društvo s ograničenom odgovornošću za  radove u graditeljstvu, trgovinu i usluge, OIB 99077541073, Luje Bezeredija 10,40000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BIST društvo s ograničenom odgovornošću za  radove u graditeljstvu, trgovinu i usluge, OIB 99077541073, Luje Bezeredija 10,40000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99077541073</item>
      <item>, OIB null</item>
      <item>, OIB null</item>
    </izvorni_sadrzaj>
    <derivirana_varijabla naziv="DomainObject.Predmet.SudioniciListNazivOIB_1">
      <item>, OIB 85821130368</item>
      <item>, OIB 99077541073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7951A-AD99-4D10-88ED-34EC30EFC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1908</properties:Characters>
  <properties:Lines>47</properties:Lines>
  <properties:Paragraphs>14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2016-01-15T11:10:00Z</cp:lastPrinted>
  <dcterms:modified xmlns:xsi="http://www.w3.org/2001/XMLSchema-instance" xsi:type="dcterms:W3CDTF">2016-01-15T11:11:00Z</dcterms:modified>
  <cp:revision>95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