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CellMar>
          <w:left w:type="dxa" w:w="0"/>
          <w:right w:type="dxa" w:w="0"/>
        </w:tblCellMar>
        <w:tblLook w:val="04A0" w:noVBand="1" w:noHBand="0" w:lastColumn="0" w:firstColumn="1" w:lastRow="0" w:firstRow="1"/>
      </w:tblPr>
      <w:tblGrid>
        <w:gridCol w:w="2829"/>
      </w:tblGrid>
      <w:tr w:rsidTr="000D053C" w:rsidR="00125516" w:rsidRPr="006A1BF5">
        <w:tc>
          <w:tcPr>
            <w:tcW w:type="dxa" w:w="2829"/>
            <w:shd w:fill="auto" w:color="auto" w:val="clear"/>
          </w:tcPr>
          <w:p w:rsidRDefault="001532C9" w:rsidP="000D053C" w:rsidR="00125516" w:rsidRPr="006A1BF5">
            <w:pPr>
              <w:jc w:val="center"/>
            </w:pPr>
            <w:bookmarkStart w:name="_GoBack" w:id="0"/>
            <w:bookmarkEnd w:id="0"/>
            <w:r>
              <w:rPr>
                <w:noProof/>
                <w:lang w:eastAsia="hr-HR"/>
              </w:rPr>
              <w:drawing>
                <wp:inline distR="0" distL="0" distB="0" distT="0">
                  <wp:extent cy="607060" cx="477520"/>
                  <wp:effectExtent b="2540" r="0" t="0" l="0"/>
                  <wp:docPr descr="GRB-RH-png" name="Slika 3" id="1"/>
                  <wp:cNvGraphicFramePr>
                    <a:graphicFrameLocks noChangeAspect="true"/>
                  </wp:cNvGraphicFramePr>
                  <a:graphic>
                    <a:graphicData uri="http://schemas.openxmlformats.org/drawingml/2006/picture">
                      <pic:pic>
                        <pic:nvPicPr>
                          <pic:cNvPr descr="GRB-RH-png" name="Slika 3"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7060" cx="477520"/>
                          </a:xfrm>
                          <a:prstGeom prst="rect">
                            <a:avLst/>
                          </a:prstGeom>
                          <a:noFill/>
                          <a:ln>
                            <a:noFill/>
                          </a:ln>
                        </pic:spPr>
                      </pic:pic>
                    </a:graphicData>
                  </a:graphic>
                </wp:inline>
              </w:drawing>
            </w:r>
          </w:p>
          <w:p w:rsidRDefault="00125516" w:rsidP="000D053C" w:rsidR="00125516" w:rsidRPr="006A1BF5">
            <w:pPr>
              <w:spacing w:before="120"/>
              <w:jc w:val="center"/>
            </w:pPr>
            <w:r w:rsidRPr="006A1BF5">
              <w:t>Republika Hrvatska</w:t>
            </w:r>
          </w:p>
          <w:p w:rsidRDefault="00125516" w:rsidP="000D053C" w:rsidR="00125516" w:rsidRPr="006A1BF5">
            <w:pPr>
              <w:jc w:val="center"/>
            </w:pPr>
            <w:r>
              <w:t>Trgovački sud u Varaždinu</w:t>
            </w:r>
          </w:p>
          <w:p w:rsidRDefault="00125516" w:rsidP="000D053C" w:rsidR="00125516" w:rsidRPr="006A1BF5">
            <w:pPr>
              <w:jc w:val="center"/>
            </w:pPr>
            <w:r>
              <w:t>Varaždin, Braće Radić 2</w:t>
            </w:r>
          </w:p>
        </w:tc>
      </w:tr>
    </w:tbl>
    <w:p w14:textId="5d9d6ec" w14:paraId="5d9d6ec" w:rsidRDefault="00125516" w:rsidP="00125516" w:rsidR="00125516" w:rsidRPr="00195A47">
      <w:pPr>
        <w:jc w:val="both"/>
        <w15:collapsed w:val="false"/>
        <w:rPr>
          <w:lang w:val="pt-BR"/>
        </w:rPr>
      </w:pPr>
    </w:p>
    <w:p w:rsidRDefault="00125516" w:rsidP="00125516" w:rsidR="00125516" w:rsidRPr="00195A47">
      <w:pPr>
        <w:jc w:val="both"/>
      </w:pPr>
      <w:r w:rsidRPr="00195A47">
        <w:tab/>
      </w:r>
      <w:r w:rsidRPr="00195A47">
        <w:tab/>
      </w:r>
      <w:r w:rsidRPr="00195A47">
        <w:tab/>
      </w:r>
      <w:r w:rsidRPr="00195A47">
        <w:tab/>
      </w:r>
      <w:r w:rsidRPr="00195A47">
        <w:tab/>
        <w:t xml:space="preserve">    </w:t>
      </w:r>
    </w:p>
    <w:p w:rsidRDefault="00125516" w:rsidP="00125516" w:rsidR="00125516" w:rsidRPr="00195A47">
      <w:pPr>
        <w:jc w:val="center"/>
      </w:pPr>
      <w:r w:rsidRPr="00195A47">
        <w:t>R E P U B L I K A    H R V A T S K A</w:t>
      </w:r>
    </w:p>
    <w:p w:rsidRDefault="00125516" w:rsidP="00125516" w:rsidR="00125516" w:rsidRPr="00195A47">
      <w:pPr>
        <w:jc w:val="both"/>
      </w:pPr>
    </w:p>
    <w:p w:rsidRDefault="00125516" w:rsidP="00125516" w:rsidR="00125516">
      <w:pPr>
        <w:pStyle w:val="Naslov2"/>
        <w:rPr>
          <w:b w:val="false"/>
          <w:szCs w:val="24"/>
        </w:rPr>
      </w:pPr>
      <w:r w:rsidRPr="00195A47">
        <w:rPr>
          <w:b w:val="false"/>
          <w:szCs w:val="24"/>
        </w:rPr>
        <w:t>R J E Š E NJ E</w:t>
      </w:r>
    </w:p>
    <w:p w:rsidRDefault="00AC6DB3" w:rsidP="00AC6DB3" w:rsidR="00AC6DB3" w:rsidRPr="00D70943">
      <w:pPr>
        <w:jc w:val="center"/>
        <w:rPr>
          <w:b/>
        </w:rPr>
      </w:pPr>
    </w:p>
    <w:p w:rsidRDefault="00AC6DB3" w:rsidP="00CA720F" w:rsidR="00CA720F" w:rsidRPr="00D70943">
      <w:pPr>
        <w:jc w:val="both"/>
      </w:pPr>
      <w:r w:rsidRPr="00D70943">
        <w:t xml:space="preserve">     </w:t>
      </w:r>
      <w:r w:rsidR="00CA720F" w:rsidRPr="00D70943">
        <w:t xml:space="preserve">         Trgovački sud u Varaždinu</w:t>
      </w:r>
      <w:r w:rsidRPr="00D70943">
        <w:t xml:space="preserve"> po sucu tog suda </w:t>
      </w:r>
      <w:r w:rsidR="00A41920" w:rsidRPr="00D70943">
        <w:t>Iris Hatvalić Nemec</w:t>
      </w:r>
      <w:r w:rsidR="00CA720F" w:rsidRPr="00D70943">
        <w:t xml:space="preserve">, </w:t>
      </w:r>
      <w:r w:rsidRPr="00D70943">
        <w:t xml:space="preserve">kao stečajnom  sucu, u </w:t>
      </w:r>
      <w:r w:rsidR="00CA720F" w:rsidRPr="00D70943">
        <w:t>stečajnom</w:t>
      </w:r>
      <w:r w:rsidR="00D70943">
        <w:t xml:space="preserve"> predmetu</w:t>
      </w:r>
      <w:r w:rsidR="00CA720F" w:rsidRPr="00D70943">
        <w:t xml:space="preserve"> povodom prijedloga predlagatelja</w:t>
      </w:r>
      <w:r w:rsidR="00125516">
        <w:t xml:space="preserve"> Mirjane Tkalec i drugih</w:t>
      </w:r>
      <w:r w:rsidR="0087525B">
        <w:t xml:space="preserve">, </w:t>
      </w:r>
      <w:r w:rsidR="00125516">
        <w:t xml:space="preserve">svi </w:t>
      </w:r>
      <w:r w:rsidR="0087525B">
        <w:t>zastupan</w:t>
      </w:r>
      <w:r w:rsidR="00125516">
        <w:t>i</w:t>
      </w:r>
      <w:r w:rsidR="0087525B">
        <w:t xml:space="preserve"> po </w:t>
      </w:r>
      <w:r w:rsidR="0047689E">
        <w:t>Matei Mikić, zaposlenici Sindikata</w:t>
      </w:r>
      <w:r w:rsidR="00125516">
        <w:t xml:space="preserve"> grafičke i nakladničke djelatnosti  Hrvatske iz Zagreba,</w:t>
      </w:r>
      <w:r w:rsidR="00CA720F" w:rsidRPr="00D70943">
        <w:t xml:space="preserve"> za otvaranje stečajnog postupka nad trgovačkim društvom </w:t>
      </w:r>
      <w:r w:rsidR="00125516" w:rsidRPr="00125516">
        <w:t>ZRINSKI d.d.</w:t>
      </w:r>
      <w:r w:rsidR="00125516">
        <w:t xml:space="preserve">, Dr. Ivana Novaka 13, Čakovec, OIB: 38396277912, dana 13. studenog 2018. </w:t>
      </w:r>
    </w:p>
    <w:p w:rsidRDefault="00AC6DB3" w:rsidP="00AC6DB3" w:rsidR="00AC6DB3" w:rsidRPr="00D70943">
      <w:pPr>
        <w:jc w:val="center"/>
        <w:rPr>
          <w:b/>
        </w:rPr>
      </w:pPr>
    </w:p>
    <w:p w:rsidRDefault="00CA720F" w:rsidP="00AC6DB3" w:rsidR="00CA720F" w:rsidRPr="00D70943">
      <w:pPr>
        <w:jc w:val="center"/>
        <w:rPr>
          <w:b/>
        </w:rPr>
      </w:pPr>
    </w:p>
    <w:p w:rsidRDefault="00AC6DB3" w:rsidP="00AC6DB3" w:rsidR="00AC6DB3" w:rsidRPr="00D70943">
      <w:pPr>
        <w:jc w:val="center"/>
      </w:pPr>
      <w:r w:rsidRPr="00D70943">
        <w:t xml:space="preserve">r i j e š i o    j e </w:t>
      </w:r>
    </w:p>
    <w:p w:rsidRDefault="00AC6DB3" w:rsidP="00AC6DB3" w:rsidR="00AC6DB3" w:rsidRPr="00D70943"/>
    <w:p w:rsidRDefault="00F93606" w:rsidR="00CA720F" w:rsidRPr="00D70943">
      <w:r w:rsidRPr="00D70943">
        <w:tab/>
        <w:t xml:space="preserve">Odbacuje se prijedlog za otvaranje stečajnog postupka nad dužnikom </w:t>
      </w:r>
      <w:r w:rsidR="00125516" w:rsidRPr="00125516">
        <w:t>ZRINSKI d.d.</w:t>
      </w:r>
      <w:r w:rsidR="00125516">
        <w:t xml:space="preserve">, Dr. Ivana Novaka 13, Čakovec, OIB: 38396277912. </w:t>
      </w:r>
    </w:p>
    <w:p w:rsidRDefault="00CA720F" w:rsidR="00CA720F" w:rsidRPr="00D70943"/>
    <w:p w:rsidRDefault="003A7DAB" w:rsidP="00F93606" w:rsidR="003A7DAB">
      <w:pPr>
        <w:jc w:val="center"/>
      </w:pPr>
    </w:p>
    <w:p w:rsidRDefault="00F93606" w:rsidP="00F93606" w:rsidR="00935ABA" w:rsidRPr="00D70943">
      <w:pPr>
        <w:jc w:val="center"/>
      </w:pPr>
      <w:r w:rsidRPr="00D70943">
        <w:t>Obrazloženje</w:t>
      </w:r>
    </w:p>
    <w:p w:rsidRDefault="00CC0811" w:rsidP="00F93606" w:rsidR="00CC0811" w:rsidRPr="00D70943">
      <w:pPr>
        <w:jc w:val="center"/>
      </w:pPr>
    </w:p>
    <w:p w:rsidRDefault="009F7567" w:rsidP="009F7567" w:rsidR="00EA3E0C">
      <w:pPr>
        <w:pStyle w:val="Tijeloteksta"/>
        <w:ind w:firstLine="720"/>
      </w:pPr>
      <w:r w:rsidRPr="00D70943">
        <w:t>Predlagatelj</w:t>
      </w:r>
      <w:r w:rsidR="00125516">
        <w:t xml:space="preserve">i su podnijeli </w:t>
      </w:r>
      <w:r w:rsidR="00CC0811" w:rsidRPr="00D70943">
        <w:t>ovom</w:t>
      </w:r>
      <w:r w:rsidR="001E4A09" w:rsidRPr="00D70943">
        <w:t>e</w:t>
      </w:r>
      <w:r w:rsidR="00CC0811" w:rsidRPr="00D70943">
        <w:t xml:space="preserve"> sudu prijedlog za pokretanje stečajnog postupka nad dužnikom </w:t>
      </w:r>
      <w:r w:rsidR="0047689E">
        <w:t>navodeći</w:t>
      </w:r>
      <w:r w:rsidR="00CC0811" w:rsidRPr="00D70943">
        <w:t xml:space="preserve"> da </w:t>
      </w:r>
      <w:r w:rsidR="00125516">
        <w:t>im</w:t>
      </w:r>
      <w:r w:rsidR="00CC0811" w:rsidRPr="00D70943">
        <w:t xml:space="preserve"> duž</w:t>
      </w:r>
      <w:r w:rsidRPr="00D70943">
        <w:t xml:space="preserve">nik duguje </w:t>
      </w:r>
      <w:r w:rsidR="00A41920" w:rsidRPr="00D70943">
        <w:t>zaostale,</w:t>
      </w:r>
      <w:r w:rsidR="00EA3E0C">
        <w:t xml:space="preserve"> a neisplaćene plaće za </w:t>
      </w:r>
      <w:r w:rsidR="00125516">
        <w:t>kolovoz i rujan 2018.</w:t>
      </w:r>
      <w:r w:rsidR="00EA3E0C">
        <w:t xml:space="preserve"> u </w:t>
      </w:r>
      <w:r w:rsidR="00125516">
        <w:t xml:space="preserve">ukupnom </w:t>
      </w:r>
      <w:r w:rsidR="00EA3E0C">
        <w:t xml:space="preserve">iznosu od </w:t>
      </w:r>
      <w:r w:rsidR="00125516">
        <w:t>206.721,98</w:t>
      </w:r>
      <w:r w:rsidR="00EA3E0C">
        <w:t xml:space="preserve"> kn</w:t>
      </w:r>
      <w:r w:rsidR="0047689E">
        <w:t>, a koj</w:t>
      </w:r>
      <w:r w:rsidR="00AD07D1">
        <w:t>i</w:t>
      </w:r>
      <w:r w:rsidR="0047689E">
        <w:t xml:space="preserve"> će</w:t>
      </w:r>
      <w:r w:rsidR="00AD07D1">
        <w:t xml:space="preserve"> iznos</w:t>
      </w:r>
      <w:r w:rsidR="003A16A7">
        <w:t>, po pretpostavci predlagatelja</w:t>
      </w:r>
      <w:r w:rsidR="003A7DAB">
        <w:t>,</w:t>
      </w:r>
      <w:r w:rsidR="00AD07D1">
        <w:t xml:space="preserve"> biti uvećan</w:t>
      </w:r>
      <w:r w:rsidR="003A16A7">
        <w:t xml:space="preserve"> i za potraživanje bruto plaće za listopad 2018. u iznosu od 103.360,99 kn. Dužnik predlagateljima – vjerovnicima, unatoč njihovim zahtjevima i zakonskoj obvezi</w:t>
      </w:r>
      <w:r w:rsidR="00AD07D1">
        <w:t>,</w:t>
      </w:r>
      <w:r w:rsidR="003A16A7">
        <w:t xml:space="preserve"> nije dostavio obračun neisplaćenih plaća, te stoga predlagatelji uz prijedlog dostavljaju obračun plaća za srpanj 2018. Navode kako je dužnik nesposoban za plaćanje, jer osim što već nekoliko mjeseci kasni s isplatom ugovorenih plaća i pripadajućih doprinosa, ne može ispunjavati ni ostale dospjele novčane obveze. Dužnik ima evidentirane i neizvršene obveze, a dužnikovi računi su blokirani od 5. listopada 2018. (33 dana u vrijeme podnošenja prijedloga). Osim toga dužnikova imovina ne pokriva njegove postojeće obveze, te je dužnik stoga i prezadužen. Smatraju kako je izgledno da dužnik vjerovnicima do odlučivanja o otvaranju stečajnog postupka neće isplatiti ni treću uzastopnu plaću, te smatraju kako je izgledno da će u vrijeme odlučivanja o otvaranju stečajnog postupka nastupiti svi stečajni razlozi</w:t>
      </w:r>
      <w:r w:rsidR="003A091A">
        <w:t xml:space="preserve"> iz čl. 6. i 7.</w:t>
      </w:r>
      <w:r w:rsidR="0047689E">
        <w:t xml:space="preserve"> </w:t>
      </w:r>
    </w:p>
    <w:p w:rsidRDefault="003A091A" w:rsidP="009F7567" w:rsidR="003A091A">
      <w:pPr>
        <w:pStyle w:val="Tijeloteksta"/>
        <w:ind w:firstLine="720"/>
      </w:pPr>
    </w:p>
    <w:p w:rsidRDefault="00B8177B" w:rsidP="009F7567" w:rsidR="003A091A">
      <w:pPr>
        <w:pStyle w:val="Tijeloteksta"/>
        <w:ind w:firstLine="720"/>
      </w:pPr>
      <w:r>
        <w:t>Predlagatelj</w:t>
      </w:r>
      <w:r w:rsidR="00125516">
        <w:t>i</w:t>
      </w:r>
      <w:r>
        <w:t xml:space="preserve"> </w:t>
      </w:r>
      <w:r w:rsidR="00125516">
        <w:t>su</w:t>
      </w:r>
      <w:r>
        <w:t xml:space="preserve"> sudu priloži</w:t>
      </w:r>
      <w:r w:rsidR="00125516">
        <w:t>li</w:t>
      </w:r>
      <w:r>
        <w:t xml:space="preserve"> Obračunske isprave za isplatu plaće za </w:t>
      </w:r>
      <w:r w:rsidR="00125516">
        <w:t>mjesec srpanj 2018.</w:t>
      </w:r>
      <w:r w:rsidR="003A091A">
        <w:t xml:space="preserve"> godine.</w:t>
      </w:r>
      <w:r>
        <w:t xml:space="preserve"> </w:t>
      </w:r>
    </w:p>
    <w:p w:rsidRDefault="003A091A" w:rsidP="009F7567" w:rsidR="003A091A">
      <w:pPr>
        <w:pStyle w:val="Tijeloteksta"/>
        <w:ind w:firstLine="720"/>
      </w:pPr>
    </w:p>
    <w:p w:rsidRDefault="003A091A" w:rsidP="009F7567" w:rsidR="009F7567" w:rsidRPr="00586FAD">
      <w:pPr>
        <w:pStyle w:val="Tijeloteksta"/>
        <w:ind w:firstLine="720"/>
      </w:pPr>
      <w:r w:rsidRPr="00586FAD">
        <w:lastRenderedPageBreak/>
        <w:t>Predlagatelji nisu priložili potvrdu Financijske agencije kao dokaz da dužnik u Očevidniku redoslijeda osnova za plaćanje ima jednu ili više e</w:t>
      </w:r>
      <w:r w:rsidR="00AD07D1">
        <w:t>videntiranih osnova za plaćanje,</w:t>
      </w:r>
      <w:r w:rsidRPr="00586FAD">
        <w:t xml:space="preserve"> niti su dostavili obračun neisplaćene plaće koji je sastavljen u skladu s propisima, kao niti potvrdu Ministarstva financija – Porezne uprave kojom se potvrđuje da je dostavljeni obračun o neisplati plaće sastavljen u skladu s propisima. Predlagatelji nisu dostavili niti jedan dokaz o imovini dužnika i njenoj vrijednosti, kao niti dokaz o visini postojećih obaveza.</w:t>
      </w:r>
    </w:p>
    <w:p w:rsidRDefault="003E6FBC" w:rsidP="00CC0811" w:rsidR="003E6FBC" w:rsidRPr="00D70943">
      <w:pPr>
        <w:pStyle w:val="Tijeloteksta"/>
      </w:pPr>
    </w:p>
    <w:p w:rsidRDefault="003E6FBC" w:rsidP="00CC0811" w:rsidR="003B274C">
      <w:pPr>
        <w:pStyle w:val="Tijeloteksta"/>
      </w:pPr>
      <w:r w:rsidRPr="00D70943">
        <w:tab/>
        <w:t>Sukladno</w:t>
      </w:r>
      <w:r w:rsidR="001E4A09" w:rsidRPr="00D70943">
        <w:t xml:space="preserve"> odredbi čl.</w:t>
      </w:r>
      <w:r w:rsidR="003A091A">
        <w:t xml:space="preserve"> 10</w:t>
      </w:r>
      <w:r w:rsidR="00CC0811" w:rsidRPr="00D70943">
        <w:t xml:space="preserve">9. Stečajnog zakona (NN </w:t>
      </w:r>
      <w:r w:rsidR="003A091A">
        <w:t>71/15, 104/17</w:t>
      </w:r>
      <w:r w:rsidR="003B274C">
        <w:t>, dalje skraćeno SZ)</w:t>
      </w:r>
      <w:r w:rsidR="00CC0811" w:rsidRPr="00D70943">
        <w:t xml:space="preserve"> stečajni postupak</w:t>
      </w:r>
      <w:r w:rsidRPr="00D70943">
        <w:t xml:space="preserve"> se pokreće</w:t>
      </w:r>
      <w:r w:rsidR="00CC0811" w:rsidRPr="00D70943">
        <w:t xml:space="preserve"> prijedlogo</w:t>
      </w:r>
      <w:r w:rsidRPr="00D70943">
        <w:t>m vjerovnika ili dužnika (st.</w:t>
      </w:r>
      <w:r w:rsidR="00CC0811" w:rsidRPr="00D70943">
        <w:t xml:space="preserve"> 1.). Ako vjerovnik podnosi prijedlog dužan je učiniti vjerojatnim p</w:t>
      </w:r>
      <w:r w:rsidRPr="00D70943">
        <w:t xml:space="preserve">ostojanje svoje tražbine i </w:t>
      </w:r>
      <w:r w:rsidR="00CC0811" w:rsidRPr="00D70943">
        <w:t>stečajn</w:t>
      </w:r>
      <w:r w:rsidR="003A091A">
        <w:t>og</w:t>
      </w:r>
      <w:r w:rsidR="00CC0811" w:rsidRPr="00D70943">
        <w:t xml:space="preserve"> razloga</w:t>
      </w:r>
      <w:r w:rsidR="001E4A09" w:rsidRPr="00D70943">
        <w:t xml:space="preserve"> (st. 2.)</w:t>
      </w:r>
      <w:r w:rsidR="00CC0811" w:rsidRPr="00D70943">
        <w:t>.</w:t>
      </w:r>
      <w:r w:rsidR="00704047" w:rsidRPr="00D70943">
        <w:t xml:space="preserve"> </w:t>
      </w:r>
    </w:p>
    <w:p w:rsidRDefault="003B274C" w:rsidP="00CC0811" w:rsidR="003B274C">
      <w:pPr>
        <w:pStyle w:val="Tijeloteksta"/>
      </w:pPr>
    </w:p>
    <w:p w:rsidRDefault="00CC0811" w:rsidP="003B274C" w:rsidR="00DF71DC">
      <w:pPr>
        <w:pStyle w:val="Tijeloteksta"/>
        <w:ind w:firstLine="720"/>
      </w:pPr>
      <w:r w:rsidRPr="00D70943">
        <w:t>P</w:t>
      </w:r>
      <w:r w:rsidR="003A091A">
        <w:t>rema odredbi čl. 5</w:t>
      </w:r>
      <w:r w:rsidR="003E6FBC" w:rsidRPr="00D70943">
        <w:t>.</w:t>
      </w:r>
      <w:r w:rsidR="003A091A">
        <w:t xml:space="preserve"> SZ</w:t>
      </w:r>
      <w:r w:rsidR="003E6FBC" w:rsidRPr="00D70943">
        <w:t xml:space="preserve"> </w:t>
      </w:r>
      <w:r w:rsidR="003B274C">
        <w:t>stečajni razlozi su nesposobnost za plaćanje i prezaduženost.</w:t>
      </w:r>
    </w:p>
    <w:p w:rsidRDefault="00DF71DC" w:rsidP="003B274C" w:rsidR="00DF71DC">
      <w:pPr>
        <w:pStyle w:val="Tijeloteksta"/>
        <w:ind w:firstLine="720"/>
      </w:pPr>
    </w:p>
    <w:p w:rsidRDefault="00DF71DC" w:rsidP="003B274C" w:rsidR="002E4D31">
      <w:pPr>
        <w:pStyle w:val="Tijeloteksta"/>
        <w:ind w:firstLine="720"/>
      </w:pPr>
      <w:r>
        <w:t>U skladu s odredbom čl. 6. SZ</w:t>
      </w:r>
      <w:r w:rsidR="003B274C">
        <w:t xml:space="preserve"> </w:t>
      </w:r>
      <w:r>
        <w:t>nesposobnost za plaćanje postoji</w:t>
      </w:r>
      <w:r w:rsidR="003B274C">
        <w:t xml:space="preserve"> ako </w:t>
      </w:r>
      <w:r>
        <w:t xml:space="preserve">dužnik </w:t>
      </w:r>
      <w:r w:rsidR="003B274C">
        <w:t xml:space="preserve">ne može trajnije ispunjavati svoje dospjele novčane obveze. Smatrat će se da je dužnik nesposoban za plaćanje ako u Očevidniku </w:t>
      </w:r>
      <w:r w:rsidR="002E4D31">
        <w:t>redoslijed</w:t>
      </w:r>
      <w:r>
        <w:t>a osnova za plaćanje koji vodi F</w:t>
      </w:r>
      <w:r w:rsidR="002E4D31">
        <w:t>inancijska agencija</w:t>
      </w:r>
      <w:r w:rsidR="00C8363A">
        <w:t xml:space="preserve"> ima evidentirane neizvršene osn</w:t>
      </w:r>
      <w:r w:rsidR="002E4D31">
        <w:t xml:space="preserve">ove za plaćanje u razdoblju duljem od 60 dana, a koje je trebalo, na temelju valjanih osnova za plaćanje, bez daljeg pristanka dužnika naplatiti s bilo kojeg njegovog računa. Postojanje okolnosti da je dužnik nesposoban za plaćanje dokazuje se potvrdom Financijske agencije. </w:t>
      </w:r>
      <w:r>
        <w:t xml:space="preserve">Osim toga, smatrat će se da je </w:t>
      </w:r>
      <w:r w:rsidR="001C17B3">
        <w:t xml:space="preserve">dužnik nesposoban za plaćanje </w:t>
      </w:r>
      <w:r w:rsidR="00586FAD">
        <w:t>ako nije isplatio tri uzastopne plaće koje radniku pripadaju prema ugovoru o radu (…).</w:t>
      </w:r>
    </w:p>
    <w:p w:rsidRDefault="002E4D31" w:rsidP="003B274C" w:rsidR="002E4D31">
      <w:pPr>
        <w:pStyle w:val="Tijeloteksta"/>
        <w:ind w:firstLine="720"/>
      </w:pPr>
    </w:p>
    <w:p w:rsidRDefault="00586FAD" w:rsidP="003B274C" w:rsidR="00586FAD">
      <w:pPr>
        <w:pStyle w:val="Tijeloteksta"/>
        <w:ind w:firstLine="720"/>
      </w:pPr>
      <w:r>
        <w:t>U skladu s odredbom čl. 7. SZ prezaduženost postoji ako je imovina dužnika pravne osobe manja od postojećih obveza.</w:t>
      </w:r>
    </w:p>
    <w:p w:rsidRDefault="00586FAD" w:rsidP="003B274C" w:rsidR="00586FAD">
      <w:pPr>
        <w:pStyle w:val="Tijeloteksta"/>
        <w:ind w:firstLine="720"/>
      </w:pPr>
    </w:p>
    <w:p w:rsidRDefault="00586FAD" w:rsidP="002E4D31" w:rsidR="002E4D31">
      <w:pPr>
        <w:pStyle w:val="Tijeloteksta"/>
        <w:ind w:firstLine="720"/>
      </w:pPr>
      <w:r>
        <w:t>Predlagatelj</w:t>
      </w:r>
      <w:r w:rsidR="002E4D31">
        <w:t xml:space="preserve"> priloženim </w:t>
      </w:r>
      <w:r w:rsidR="002B1E3B">
        <w:t xml:space="preserve">dokazima </w:t>
      </w:r>
      <w:r w:rsidR="002E4D31">
        <w:t xml:space="preserve">nije učinio vjerojatnim </w:t>
      </w:r>
      <w:r w:rsidR="003E6FBC" w:rsidRPr="00D70943">
        <w:t>p</w:t>
      </w:r>
      <w:r>
        <w:t>ostojanje stečajnih</w:t>
      </w:r>
      <w:r w:rsidR="00CC0811" w:rsidRPr="00D70943">
        <w:t xml:space="preserve"> razloga </w:t>
      </w:r>
      <w:r w:rsidR="002E4D31">
        <w:t xml:space="preserve">- </w:t>
      </w:r>
      <w:r w:rsidR="00CC0811" w:rsidRPr="00D70943">
        <w:t>nesposobnosti za plaćanje</w:t>
      </w:r>
      <w:r>
        <w:t xml:space="preserve"> i prezaduženosti</w:t>
      </w:r>
      <w:r w:rsidR="002E4D31">
        <w:t>.</w:t>
      </w:r>
    </w:p>
    <w:p w:rsidRDefault="002E4D31" w:rsidP="002E4D31" w:rsidR="002E4D31">
      <w:pPr>
        <w:pStyle w:val="Tijeloteksta"/>
        <w:ind w:firstLine="720"/>
      </w:pPr>
    </w:p>
    <w:p w:rsidRDefault="002E4D31" w:rsidP="002E4D31" w:rsidR="003E6FBC">
      <w:pPr>
        <w:pStyle w:val="Tijeloteksta"/>
        <w:ind w:firstLine="720"/>
      </w:pPr>
      <w:r w:rsidRPr="00080C34">
        <w:t>Predlagatelj</w:t>
      </w:r>
      <w:r w:rsidR="00125516" w:rsidRPr="00080C34">
        <w:t>i</w:t>
      </w:r>
      <w:r w:rsidRPr="00080C34">
        <w:t xml:space="preserve"> sudu nije dostavio potvrdu Financijske agencije kojom se dokazuje da je dužnik nesposoban za plaćanje jer u Očevidniku redoslijeda osnova za plaćanje koji vodi financijska agencija ima evidentirane neizvršene osnove za plaćanje u razdoblju duljem od 60 dana</w:t>
      </w:r>
      <w:r w:rsidR="005A4A76">
        <w:t>,</w:t>
      </w:r>
      <w:r w:rsidR="002B1E3B" w:rsidRPr="00080C34">
        <w:t xml:space="preserve"> no i i</w:t>
      </w:r>
      <w:r w:rsidRPr="00080C34">
        <w:t xml:space="preserve">z </w:t>
      </w:r>
      <w:r w:rsidR="00080C34" w:rsidRPr="00080C34">
        <w:t>navoda samih predlagatelja proizlazi da je račun dužnika u blokadi od 5. listopada 2018. iz čega proizlazi da u Očevidniku redoslijeda osnova za plaćanje koji vodi financijska agencija nema evidentirane neizvršene osnove za plaćanje u razdoblju duljem od 60 dana.</w:t>
      </w:r>
    </w:p>
    <w:p w:rsidRDefault="005A4A76" w:rsidP="002E4D31" w:rsidR="005A4A76">
      <w:pPr>
        <w:pStyle w:val="Tijeloteksta"/>
        <w:ind w:firstLine="720"/>
      </w:pPr>
    </w:p>
    <w:p w:rsidRDefault="005A4A76" w:rsidP="002E4D31" w:rsidR="005A4A76" w:rsidRPr="00080C34">
      <w:pPr>
        <w:pStyle w:val="Tijeloteksta"/>
        <w:ind w:firstLine="720"/>
      </w:pPr>
      <w:r>
        <w:t>Sud je pretragom servisa Financijske agencije e-Blokade utvrdio da je račun dužnika zaista blokiran od 5. listopada 2018. te u trenutku podnošenja prijedloga za otvaranje stečajnog postupka račun dužnika nije bio u blokadi 60 dana, a nije u</w:t>
      </w:r>
      <w:r w:rsidR="00AD07D1">
        <w:t xml:space="preserve"> </w:t>
      </w:r>
      <w:r>
        <w:t xml:space="preserve">blokadi </w:t>
      </w:r>
      <w:r w:rsidR="00AD07D1">
        <w:t xml:space="preserve">u trajanju od </w:t>
      </w:r>
      <w:r>
        <w:t>60 dana ni na dan donošenja ovog rješenja.</w:t>
      </w:r>
    </w:p>
    <w:p w:rsidRDefault="00CC0811" w:rsidP="00CC0811" w:rsidR="00CC0811" w:rsidRPr="00D70943">
      <w:pPr>
        <w:pStyle w:val="Tijeloteksta"/>
      </w:pPr>
      <w:r w:rsidRPr="00D70943">
        <w:t xml:space="preserve"> </w:t>
      </w:r>
    </w:p>
    <w:p w:rsidRDefault="003E6FBC" w:rsidP="00CC0811" w:rsidR="00C8363A" w:rsidRPr="00005EFA">
      <w:pPr>
        <w:pStyle w:val="Tijeloteksta"/>
      </w:pPr>
      <w:r w:rsidRPr="00D70943">
        <w:tab/>
      </w:r>
      <w:r w:rsidR="009A5688" w:rsidRPr="00005EFA">
        <w:t>U pogledu postojanja stečajnog razloga prezaduženosti predlagatelji su konstatirali kako imovina dužnika ne pokriva njegove postojeće obveze, pa da je stoga dužnik prezadužen, no predlagatelji sudu nisu dostavili niti jedan dokaz na temelju kojeg bi sud mogao utvrditi</w:t>
      </w:r>
      <w:r w:rsidR="00005EFA" w:rsidRPr="00005EFA">
        <w:t xml:space="preserve"> da su predlagatelji učinili vjerojatnim postojanje stečajnog razloga prezaduženosti. Predlagatelji sudu ničim sudu nisu učinili vjerojatnim da imovina dužnika ne pokriva njegove postojeće obveze.</w:t>
      </w:r>
    </w:p>
    <w:p w:rsidRDefault="00005EFA" w:rsidP="00CC0811" w:rsidR="00005EFA" w:rsidRPr="00005EFA">
      <w:pPr>
        <w:pStyle w:val="Tijeloteksta"/>
      </w:pPr>
    </w:p>
    <w:p w:rsidRDefault="003E6FBC" w:rsidP="002B1E3B" w:rsidR="00CC0811" w:rsidRPr="00D70943">
      <w:pPr>
        <w:pStyle w:val="Tijeloteksta"/>
        <w:ind w:firstLine="720"/>
      </w:pPr>
      <w:r w:rsidRPr="00D70943">
        <w:lastRenderedPageBreak/>
        <w:t>S o</w:t>
      </w:r>
      <w:r w:rsidR="00CC0811" w:rsidRPr="00D70943">
        <w:t xml:space="preserve">bzirom </w:t>
      </w:r>
      <w:r w:rsidRPr="00D70943">
        <w:t xml:space="preserve">na to da </w:t>
      </w:r>
      <w:r w:rsidR="00CC0811" w:rsidRPr="00D70943">
        <w:t>u konkretnom slučaju predlagatelj</w:t>
      </w:r>
      <w:r w:rsidR="00005EFA">
        <w:t>i</w:t>
      </w:r>
      <w:r w:rsidR="00CC0811" w:rsidRPr="00D70943">
        <w:t xml:space="preserve"> ni</w:t>
      </w:r>
      <w:r w:rsidR="00005EFA">
        <w:t>su</w:t>
      </w:r>
      <w:r w:rsidR="00CC0811" w:rsidRPr="00D70943">
        <w:t xml:space="preserve"> učini</w:t>
      </w:r>
      <w:r w:rsidR="00005EFA">
        <w:t>li</w:t>
      </w:r>
      <w:r w:rsidR="00CC0811" w:rsidRPr="00D70943">
        <w:t xml:space="preserve"> vjerojatni</w:t>
      </w:r>
      <w:r w:rsidRPr="00D70943">
        <w:t xml:space="preserve">m postojanje </w:t>
      </w:r>
      <w:r w:rsidR="001E4A09" w:rsidRPr="00D70943">
        <w:t>stečajnog</w:t>
      </w:r>
      <w:r w:rsidR="00CC0811" w:rsidRPr="00D70943">
        <w:t xml:space="preserve"> razloga</w:t>
      </w:r>
      <w:r w:rsidRPr="00D70943">
        <w:t xml:space="preserve"> </w:t>
      </w:r>
      <w:r w:rsidR="001D7A16" w:rsidRPr="00D70943">
        <w:t xml:space="preserve">nesposobnosti za plaćanje </w:t>
      </w:r>
      <w:r w:rsidR="00005EFA">
        <w:t xml:space="preserve">i prezaduženosti, a na koje su </w:t>
      </w:r>
      <w:r w:rsidRPr="00D70943">
        <w:t>se p</w:t>
      </w:r>
      <w:r w:rsidR="001D7A16" w:rsidRPr="00D70943">
        <w:t>ozva</w:t>
      </w:r>
      <w:r w:rsidR="00005EFA">
        <w:t>li</w:t>
      </w:r>
      <w:r w:rsidR="001D7A16" w:rsidRPr="00D70943">
        <w:t xml:space="preserve"> u prijedlogu za otvaranje</w:t>
      </w:r>
      <w:r w:rsidRPr="00D70943">
        <w:t xml:space="preserve"> stečajnog post</w:t>
      </w:r>
      <w:r w:rsidR="001D7A16" w:rsidRPr="00D70943">
        <w:t>upka,</w:t>
      </w:r>
      <w:r w:rsidR="00C8363A">
        <w:t xml:space="preserve"> </w:t>
      </w:r>
      <w:r w:rsidR="00CC0811" w:rsidRPr="00D70943">
        <w:t>prijedlog</w:t>
      </w:r>
      <w:r w:rsidR="00C8363A">
        <w:t xml:space="preserve"> je</w:t>
      </w:r>
      <w:r w:rsidRPr="00D70943">
        <w:t xml:space="preserve"> </w:t>
      </w:r>
      <w:r w:rsidR="00005EFA">
        <w:t>valjalo odbaciti</w:t>
      </w:r>
      <w:r w:rsidR="00CC0811" w:rsidRPr="00D70943">
        <w:t xml:space="preserve"> zbog neispunjenja </w:t>
      </w:r>
      <w:r w:rsidR="00A76982" w:rsidRPr="00D70943">
        <w:t>procesnih pretpostavki iz čl.</w:t>
      </w:r>
      <w:r w:rsidR="00005EFA">
        <w:t xml:space="preserve"> 10</w:t>
      </w:r>
      <w:r w:rsidR="00CC0811" w:rsidRPr="00D70943">
        <w:t>9. st.</w:t>
      </w:r>
      <w:r w:rsidR="00A76982" w:rsidRPr="00D70943">
        <w:t xml:space="preserve"> </w:t>
      </w:r>
      <w:r w:rsidR="00CC0811" w:rsidRPr="00D70943">
        <w:t>2. SZ</w:t>
      </w:r>
      <w:r w:rsidR="00A76982" w:rsidRPr="00D70943">
        <w:t>-a</w:t>
      </w:r>
      <w:r w:rsidR="00CC0811" w:rsidRPr="00D70943">
        <w:t>.</w:t>
      </w:r>
    </w:p>
    <w:p w:rsidRDefault="00A76982" w:rsidP="00CC0811" w:rsidR="00A76982" w:rsidRPr="00D70943">
      <w:pPr>
        <w:pStyle w:val="Tijeloteksta"/>
      </w:pPr>
    </w:p>
    <w:p w:rsidRDefault="007C0F0E" w:rsidP="00A76982" w:rsidR="00CC0811" w:rsidRPr="00D70943">
      <w:pPr>
        <w:pStyle w:val="Tijeloteksta"/>
        <w:ind w:firstLine="720"/>
      </w:pPr>
      <w:r w:rsidRPr="00D70943">
        <w:t>Slijedom iznijetog odlučeno je kao u izreci ovog rješenja.</w:t>
      </w:r>
    </w:p>
    <w:p w:rsidRDefault="00CC0811" w:rsidP="00CC0811" w:rsidR="00CC0811" w:rsidRPr="00D70943">
      <w:pPr>
        <w:pStyle w:val="Tijeloteksta"/>
      </w:pPr>
    </w:p>
    <w:p w:rsidRDefault="001D7A16" w:rsidP="00CC0811" w:rsidR="00CC0811" w:rsidRPr="00D70943">
      <w:pPr>
        <w:pStyle w:val="Tijeloteksta"/>
        <w:jc w:val="center"/>
      </w:pPr>
      <w:r w:rsidRPr="00D70943">
        <w:t xml:space="preserve">U Varaždinu </w:t>
      </w:r>
      <w:r w:rsidR="00125516">
        <w:t>13. studenog 2018</w:t>
      </w:r>
      <w:r w:rsidR="007C0F0E" w:rsidRPr="00D70943">
        <w:t>.</w:t>
      </w:r>
    </w:p>
    <w:p w:rsidRDefault="00CC0811" w:rsidR="00CC0811" w:rsidRPr="00D70943">
      <w:pPr>
        <w:jc w:val="right"/>
      </w:pPr>
      <w:r w:rsidRPr="00D70943">
        <w:t xml:space="preserve">                                                                                                                             </w:t>
      </w:r>
    </w:p>
    <w:p w:rsidRDefault="001E4A09" w:rsidP="001E4A09" w:rsidR="00CC0811" w:rsidRPr="00D70943">
      <w:r w:rsidRPr="00D70943">
        <w:tab/>
      </w:r>
      <w:r w:rsidRPr="00D70943">
        <w:tab/>
      </w:r>
      <w:r w:rsidRPr="00D70943">
        <w:tab/>
      </w:r>
      <w:r w:rsidRPr="00D70943">
        <w:tab/>
      </w:r>
      <w:r w:rsidRPr="00D70943">
        <w:tab/>
      </w:r>
      <w:r w:rsidRPr="00D70943">
        <w:tab/>
      </w:r>
      <w:r w:rsidRPr="00D70943">
        <w:tab/>
      </w:r>
      <w:r w:rsidRPr="00D70943">
        <w:tab/>
      </w:r>
      <w:r w:rsidR="00153174">
        <w:t xml:space="preserve">                   </w:t>
      </w:r>
      <w:r w:rsidRPr="00D70943">
        <w:t>SUDAC</w:t>
      </w:r>
    </w:p>
    <w:p w:rsidRDefault="00D51CCB" w:rsidP="001E4A09" w:rsidR="00D51CCB" w:rsidRPr="00D70943"/>
    <w:p w:rsidRDefault="00125516" w:rsidP="007528A0" w:rsidR="00153174">
      <w:pPr>
        <w:tabs>
          <w:tab w:pos="0" w:val="left"/>
        </w:tabs>
      </w:pPr>
      <w:r>
        <w:tab/>
      </w:r>
      <w:r>
        <w:tab/>
      </w:r>
      <w:r>
        <w:tab/>
      </w:r>
      <w:r>
        <w:tab/>
      </w:r>
      <w:r>
        <w:tab/>
      </w:r>
      <w:r>
        <w:tab/>
      </w:r>
      <w:r>
        <w:tab/>
      </w:r>
      <w:r>
        <w:tab/>
      </w:r>
      <w:r w:rsidR="00153174">
        <w:t xml:space="preserve">        </w:t>
      </w:r>
      <w:r w:rsidR="007C0F0E" w:rsidRPr="00D70943">
        <w:t>Iris Hatvalić Nemec</w:t>
      </w:r>
      <w:r w:rsidR="00153174">
        <w:t xml:space="preserve"> </w:t>
      </w:r>
    </w:p>
    <w:p w:rsidRDefault="00153174" w:rsidP="001E4A09" w:rsidR="00153174">
      <w:pPr>
        <w:tabs>
          <w:tab w:pos="0" w:val="left"/>
        </w:tabs>
      </w:pPr>
    </w:p>
    <w:p w:rsidRDefault="00153174" w:rsidP="001E4A09" w:rsidR="00153174" w:rsidRPr="00D70943">
      <w:pPr>
        <w:tabs>
          <w:tab w:pos="0" w:val="left"/>
        </w:tabs>
      </w:pPr>
    </w:p>
    <w:p w:rsidRDefault="001E4A09" w:rsidP="001E4A09" w:rsidR="001E4A09" w:rsidRPr="00D70943">
      <w:pPr>
        <w:tabs>
          <w:tab w:pos="0" w:val="left"/>
        </w:tabs>
      </w:pPr>
    </w:p>
    <w:p w:rsidRDefault="00CC0811" w:rsidR="00CC0811" w:rsidRPr="00D70943">
      <w:r w:rsidRPr="00D70943">
        <w:t>UPUTA O PRAVNOM LIJEKU</w:t>
      </w:r>
      <w:r w:rsidR="006E3AAD" w:rsidRPr="00D70943">
        <w:t>:</w:t>
      </w:r>
    </w:p>
    <w:p w:rsidRDefault="00CC0811" w:rsidP="006D2FC8" w:rsidR="006D2FC8">
      <w:pPr>
        <w:jc w:val="both"/>
      </w:pPr>
      <w:r w:rsidRPr="00D70943">
        <w:t xml:space="preserve">Protiv ovog rješenja dopuštena je žalba u roku od </w:t>
      </w:r>
      <w:r w:rsidR="006D2FC8">
        <w:t>osam</w:t>
      </w:r>
      <w:r w:rsidRPr="00D70943">
        <w:t xml:space="preserve"> dana</w:t>
      </w:r>
      <w:r w:rsidR="006D2FC8" w:rsidRPr="00DD489D">
        <w:t xml:space="preserve"> </w:t>
      </w:r>
      <w:r w:rsidR="006D2FC8" w:rsidRPr="00197217">
        <w:t xml:space="preserve">od isteka osmog dana od dana objave rješenja </w:t>
      </w:r>
      <w:r w:rsidR="006D2FC8">
        <w:t xml:space="preserve">na e-Oglasnoj ploči. </w:t>
      </w:r>
      <w:r w:rsidR="006D2FC8" w:rsidRPr="00DD489D">
        <w:t>Žalba se podnosi putem ovog suda, a o žalbi odlučuje Visoki trgovački sud Republike Hrvatske.</w:t>
      </w:r>
    </w:p>
    <w:p w:rsidRDefault="006D2FC8" w:rsidP="006D2FC8" w:rsidR="006D2FC8">
      <w:pPr>
        <w:jc w:val="both"/>
      </w:pPr>
    </w:p>
    <w:p w:rsidRDefault="00CC0811" w:rsidP="00CC0811" w:rsidR="00CC0811" w:rsidRPr="00D70943"/>
    <w:p w:rsidRDefault="00CC0811" w:rsidP="00CC0811" w:rsidR="00CC0811" w:rsidRPr="00D70943">
      <w:r w:rsidRPr="00D70943">
        <w:t>DNA</w:t>
      </w:r>
      <w:r w:rsidR="001C5995" w:rsidRPr="00D70943">
        <w:t>:</w:t>
      </w:r>
    </w:p>
    <w:p w:rsidRDefault="00125516" w:rsidP="002F61B7" w:rsidR="001C5995">
      <w:pPr>
        <w:numPr>
          <w:ilvl w:val="0"/>
          <w:numId w:val="1"/>
        </w:numPr>
      </w:pPr>
      <w:r>
        <w:t>predlagatelji</w:t>
      </w:r>
      <w:r w:rsidR="00C8363A">
        <w:t xml:space="preserve"> po </w:t>
      </w:r>
      <w:r>
        <w:t>Sindikatu grafičke i nakladničke djelatnosti  Hrvatske iz Zagreba</w:t>
      </w:r>
    </w:p>
    <w:p w:rsidRDefault="00153174" w:rsidP="002F61B7" w:rsidR="00153174" w:rsidRPr="00D70943">
      <w:pPr>
        <w:numPr>
          <w:ilvl w:val="0"/>
          <w:numId w:val="1"/>
        </w:numPr>
      </w:pPr>
      <w:r>
        <w:t>e-oglasna ploča suda</w:t>
      </w:r>
    </w:p>
    <w:sectPr w:rsidR="00153174" w:rsidRPr="00D70943">
      <w:headerReference w:type="default" r:id="rId11"/>
      <w:pgSz w:h="15840" w:w="12240"/>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C4149" w:rsidP="00125516" w:rsidR="00EC4149">
      <w:r>
        <w:separator/>
      </w:r>
    </w:p>
  </w:endnote>
  <w:endnote w:id="0" w:type="continuationSeparator">
    <w:p w:rsidRDefault="00EC4149" w:rsidP="00125516" w:rsidR="00EC414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C4149" w:rsidP="00125516" w:rsidR="00EC4149">
      <w:r>
        <w:separator/>
      </w:r>
    </w:p>
  </w:footnote>
  <w:footnote w:id="0" w:type="continuationSeparator">
    <w:p w:rsidRDefault="00EC4149" w:rsidP="00125516" w:rsidR="00EC414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25516" w:rsidR="00125516">
    <w:pPr>
      <w:pStyle w:val="Zaglavlje"/>
      <w:jc w:val="center"/>
    </w:pPr>
    <w:r>
      <w:fldChar w:fldCharType="begin"/>
    </w:r>
    <w:r>
      <w:instrText>PAGE   \* MERGEFORMAT</w:instrText>
    </w:r>
    <w:r>
      <w:fldChar w:fldCharType="separate"/>
    </w:r>
    <w:r w:rsidR="007528A0">
      <w:rPr>
        <w:noProof/>
      </w:rPr>
      <w:t>1</w:t>
    </w:r>
    <w:r>
      <w:fldChar w:fldCharType="end"/>
    </w:r>
  </w:p>
  <w:p w:rsidRDefault="00125516" w:rsidP="00125516" w:rsidR="00125516">
    <w:pPr>
      <w:pStyle w:val="Zaglavlje"/>
      <w:tabs>
        <w:tab w:pos="9072" w:val="clear"/>
        <w:tab w:pos="9356" w:val="right"/>
      </w:tabs>
    </w:pPr>
    <w:r>
      <w:tab/>
    </w:r>
    <w:r>
      <w:tab/>
      <w:t>Poslovni broj: 4 St-440/18-3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5A08E6"/>
    <w:multiLevelType w:val="hybridMultilevel"/>
    <w:tmpl w:val="F0B86A2E"/>
    <w:lvl w:tplc="535419D2"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C6DB3"/>
    <w:rsid w:val="00005EFA"/>
    <w:rsid w:val="00080C34"/>
    <w:rsid w:val="000D053C"/>
    <w:rsid w:val="00114820"/>
    <w:rsid w:val="00125516"/>
    <w:rsid w:val="00153174"/>
    <w:rsid w:val="001532C9"/>
    <w:rsid w:val="00166AC7"/>
    <w:rsid w:val="001C17B3"/>
    <w:rsid w:val="001C5995"/>
    <w:rsid w:val="001D7A16"/>
    <w:rsid w:val="001E4A09"/>
    <w:rsid w:val="002B1E3B"/>
    <w:rsid w:val="002E4D31"/>
    <w:rsid w:val="002F61B7"/>
    <w:rsid w:val="003A091A"/>
    <w:rsid w:val="003A16A7"/>
    <w:rsid w:val="003A7DAB"/>
    <w:rsid w:val="003B274C"/>
    <w:rsid w:val="003E6FBC"/>
    <w:rsid w:val="00402A1B"/>
    <w:rsid w:val="0047689E"/>
    <w:rsid w:val="00577C20"/>
    <w:rsid w:val="00586FAD"/>
    <w:rsid w:val="005A4A76"/>
    <w:rsid w:val="006D2FC8"/>
    <w:rsid w:val="006E3AAD"/>
    <w:rsid w:val="00704047"/>
    <w:rsid w:val="007528A0"/>
    <w:rsid w:val="007C0F0E"/>
    <w:rsid w:val="00866697"/>
    <w:rsid w:val="0087525B"/>
    <w:rsid w:val="008A286D"/>
    <w:rsid w:val="00935ABA"/>
    <w:rsid w:val="009A5688"/>
    <w:rsid w:val="009F7567"/>
    <w:rsid w:val="00A41920"/>
    <w:rsid w:val="00A76982"/>
    <w:rsid w:val="00AC6DB3"/>
    <w:rsid w:val="00AD07D1"/>
    <w:rsid w:val="00B261FC"/>
    <w:rsid w:val="00B8177B"/>
    <w:rsid w:val="00C00CB9"/>
    <w:rsid w:val="00C6318A"/>
    <w:rsid w:val="00C8363A"/>
    <w:rsid w:val="00CA720F"/>
    <w:rsid w:val="00CC0811"/>
    <w:rsid w:val="00D51CCB"/>
    <w:rsid w:val="00D70943"/>
    <w:rsid w:val="00DF71DC"/>
    <w:rsid w:val="00E81382"/>
    <w:rsid w:val="00EA3E0C"/>
    <w:rsid w:val="00EC4149"/>
    <w:rsid w:val="00F9360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DB3"/>
    <w:rPr>
      <w:sz w:val="24"/>
      <w:szCs w:val="24"/>
      <w:lang w:eastAsia="en-US"/>
    </w:rPr>
  </w:style>
  <w:style w:styleId="Naslov2" w:type="paragraph">
    <w:name w:val="heading 2"/>
    <w:basedOn w:val="Normal"/>
    <w:next w:val="Normal"/>
    <w:link w:val="Naslov2Char"/>
    <w:qFormat/>
    <w:rsid w:val="00125516"/>
    <w:pPr>
      <w:keepNext/>
      <w:jc w:val="center"/>
      <w:outlineLvl w:val="1"/>
    </w:pPr>
    <w:rPr>
      <w:b/>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CC0811"/>
    <w:pPr>
      <w:jc w:val="both"/>
    </w:pPr>
    <w:rPr>
      <w:lang w:eastAsia="hr-HR"/>
    </w:rPr>
  </w:style>
  <w:style w:customStyle="true" w:styleId="Naslov2Char" w:type="character">
    <w:name w:val="Naslov 2 Char"/>
    <w:link w:val="Naslov2"/>
    <w:rsid w:val="00125516"/>
    <w:rPr>
      <w:b/>
      <w:sz w:val="24"/>
    </w:rPr>
  </w:style>
  <w:style w:styleId="Zaglavlje" w:type="paragraph">
    <w:name w:val="header"/>
    <w:basedOn w:val="Normal"/>
    <w:link w:val="ZaglavljeChar"/>
    <w:uiPriority w:val="99"/>
    <w:rsid w:val="00125516"/>
    <w:pPr>
      <w:tabs>
        <w:tab w:pos="4536" w:val="center"/>
        <w:tab w:pos="9072" w:val="right"/>
      </w:tabs>
    </w:pPr>
  </w:style>
  <w:style w:customStyle="true" w:styleId="ZaglavljeChar" w:type="character">
    <w:name w:val="Zaglavlje Char"/>
    <w:link w:val="Zaglavlje"/>
    <w:uiPriority w:val="99"/>
    <w:rsid w:val="00125516"/>
    <w:rPr>
      <w:sz w:val="24"/>
      <w:szCs w:val="24"/>
      <w:lang w:eastAsia="en-US"/>
    </w:rPr>
  </w:style>
  <w:style w:styleId="Podnoje" w:type="paragraph">
    <w:name w:val="footer"/>
    <w:basedOn w:val="Normal"/>
    <w:link w:val="PodnojeChar"/>
    <w:rsid w:val="00125516"/>
    <w:pPr>
      <w:tabs>
        <w:tab w:pos="4536" w:val="center"/>
        <w:tab w:pos="9072" w:val="right"/>
      </w:tabs>
    </w:pPr>
  </w:style>
  <w:style w:customStyle="true" w:styleId="PodnojeChar" w:type="character">
    <w:name w:val="Podnožje Char"/>
    <w:link w:val="Podnoje"/>
    <w:rsid w:val="00125516"/>
    <w:rPr>
      <w:sz w:val="24"/>
      <w:szCs w:val="24"/>
      <w:lang w:eastAsia="en-US"/>
    </w:rPr>
  </w:style>
  <w:style w:styleId="Tekstbalonia" w:type="paragraph">
    <w:name w:val="Balloon Text"/>
    <w:basedOn w:val="Normal"/>
    <w:link w:val="TekstbaloniaChar"/>
    <w:rsid w:val="007528A0"/>
    <w:rPr>
      <w:rFonts w:cs="Tahoma" w:hAnsi="Tahoma" w:ascii="Tahoma"/>
      <w:sz w:val="16"/>
      <w:szCs w:val="16"/>
    </w:rPr>
  </w:style>
  <w:style w:customStyle="true" w:styleId="TekstbaloniaChar" w:type="character">
    <w:name w:val="Tekst balončića Char"/>
    <w:basedOn w:val="Zadanifontodlomka"/>
    <w:link w:val="Tekstbalonia"/>
    <w:rsid w:val="007528A0"/>
    <w:rPr>
      <w:rFonts w:cs="Tahoma" w:hAnsi="Tahoma" w:ascii="Tahoma"/>
      <w:sz w:val="16"/>
      <w:szCs w:val="16"/>
      <w:lang w:eastAsia="en-US"/>
    </w:rPr>
  </w:style>
  <w:style w:styleId="Tekstrezerviranogmjesta" w:type="character">
    <w:name w:val="Placeholder Text"/>
    <w:basedOn w:val="Zadanifontodlomka"/>
    <w:uiPriority w:val="99"/>
    <w:semiHidden/>
    <w:rsid w:val="007528A0"/>
    <w:rPr>
      <w:color w:val="808080"/>
      <w:bdr w:space="0" w:sz="0" w:color="auto" w:val="none"/>
      <w:shd w:fill="auto" w:color="auto" w:val="clear"/>
    </w:rPr>
  </w:style>
  <w:style w:customStyle="true" w:styleId="eSPISCCParagraphDefaultFont" w:type="character">
    <w:name w:val="eSPIS_CC_Paragraph Default Font"/>
    <w:basedOn w:val="Zadanifontodlomka"/>
    <w:rsid w:val="007528A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528A0"/>
    <w:rPr>
      <w:bdr w:space="0" w:sz="0" w:color="auto" w:val="none"/>
      <w:shd w:fill="FFFFCC" w:color="auto" w:val="clear"/>
      <w:lang w:val="hr-HR"/>
    </w:rPr>
  </w:style>
  <w:style w:customStyle="true" w:styleId="PozadinaSvijetloCrvena" w:type="character">
    <w:name w:val="Pozadina_SvijetloCrvena"/>
    <w:basedOn w:val="eSPISCCParagraphDefaultFont"/>
    <w:rsid w:val="007528A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528A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DB3"/>
    <w:rPr>
      <w:sz w:val="24"/>
      <w:szCs w:val="24"/>
      <w:lang w:eastAsia="en-US"/>
    </w:rPr>
  </w:style>
  <w:style w:styleId="Naslov2" w:type="paragraph">
    <w:name w:val="heading 2"/>
    <w:basedOn w:val="Normal"/>
    <w:next w:val="Normal"/>
    <w:link w:val="Naslov2Char"/>
    <w:qFormat/>
    <w:rsid w:val="00125516"/>
    <w:pPr>
      <w:keepNext/>
      <w:jc w:val="center"/>
      <w:outlineLvl w:val="1"/>
    </w:pPr>
    <w:rPr>
      <w:b/>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CC0811"/>
    <w:pPr>
      <w:jc w:val="both"/>
    </w:pPr>
    <w:rPr>
      <w:lang w:eastAsia="hr-HR"/>
    </w:rPr>
  </w:style>
  <w:style w:customStyle="1" w:styleId="Naslov2Char" w:type="character">
    <w:name w:val="Naslov 2 Char"/>
    <w:link w:val="Naslov2"/>
    <w:rsid w:val="00125516"/>
    <w:rPr>
      <w:b/>
      <w:sz w:val="24"/>
    </w:rPr>
  </w:style>
  <w:style w:styleId="Zaglavlje" w:type="paragraph">
    <w:name w:val="header"/>
    <w:basedOn w:val="Normal"/>
    <w:link w:val="ZaglavljeChar"/>
    <w:uiPriority w:val="99"/>
    <w:rsid w:val="00125516"/>
    <w:pPr>
      <w:tabs>
        <w:tab w:pos="4536" w:val="center"/>
        <w:tab w:pos="9072" w:val="right"/>
      </w:tabs>
    </w:pPr>
  </w:style>
  <w:style w:customStyle="1" w:styleId="ZaglavljeChar" w:type="character">
    <w:name w:val="Zaglavlje Char"/>
    <w:link w:val="Zaglavlje"/>
    <w:uiPriority w:val="99"/>
    <w:rsid w:val="00125516"/>
    <w:rPr>
      <w:sz w:val="24"/>
      <w:szCs w:val="24"/>
      <w:lang w:eastAsia="en-US"/>
    </w:rPr>
  </w:style>
  <w:style w:styleId="Podnoje" w:type="paragraph">
    <w:name w:val="footer"/>
    <w:basedOn w:val="Normal"/>
    <w:link w:val="PodnojeChar"/>
    <w:rsid w:val="00125516"/>
    <w:pPr>
      <w:tabs>
        <w:tab w:pos="4536" w:val="center"/>
        <w:tab w:pos="9072" w:val="right"/>
      </w:tabs>
    </w:pPr>
  </w:style>
  <w:style w:customStyle="1" w:styleId="PodnojeChar" w:type="character">
    <w:name w:val="Podnožje Char"/>
    <w:link w:val="Podnoje"/>
    <w:rsid w:val="00125516"/>
    <w:rPr>
      <w:sz w:val="24"/>
      <w:szCs w:val="24"/>
      <w:lang w:eastAsia="en-US"/>
    </w:rPr>
  </w:style>
  <w:style w:styleId="Tekstbalonia" w:type="paragraph">
    <w:name w:val="Balloon Text"/>
    <w:basedOn w:val="Normal"/>
    <w:link w:val="TekstbaloniaChar"/>
    <w:rsid w:val="007528A0"/>
    <w:rPr>
      <w:rFonts w:ascii="Tahoma" w:cs="Tahoma" w:hAnsi="Tahoma"/>
      <w:sz w:val="16"/>
      <w:szCs w:val="16"/>
    </w:rPr>
  </w:style>
  <w:style w:customStyle="1" w:styleId="TekstbaloniaChar" w:type="character">
    <w:name w:val="Tekst balončića Char"/>
    <w:basedOn w:val="Zadanifontodlomka"/>
    <w:link w:val="Tekstbalonia"/>
    <w:rsid w:val="007528A0"/>
    <w:rPr>
      <w:rFonts w:ascii="Tahoma" w:cs="Tahoma" w:hAnsi="Tahoma"/>
      <w:sz w:val="16"/>
      <w:szCs w:val="16"/>
      <w:lang w:eastAsia="en-US"/>
    </w:rPr>
  </w:style>
  <w:style w:styleId="Tekstrezerviranogmjesta" w:type="character">
    <w:name w:val="Placeholder Text"/>
    <w:basedOn w:val="Zadanifontodlomka"/>
    <w:uiPriority w:val="99"/>
    <w:semiHidden/>
    <w:rsid w:val="007528A0"/>
    <w:rPr>
      <w:color w:val="808080"/>
      <w:bdr w:color="auto" w:space="0" w:sz="0" w:val="none"/>
      <w:shd w:color="auto" w:fill="auto" w:val="clear"/>
    </w:rPr>
  </w:style>
  <w:style w:customStyle="1" w:styleId="eSPISCCParagraphDefaultFont" w:type="character">
    <w:name w:val="eSPIS_CC_Paragraph Default Font"/>
    <w:basedOn w:val="Zadanifontodlomka"/>
    <w:rsid w:val="007528A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528A0"/>
    <w:rPr>
      <w:bdr w:color="auto" w:space="0" w:sz="0" w:val="none"/>
      <w:shd w:color="auto" w:fill="FFFFCC" w:val="clear"/>
      <w:lang w:val="hr-HR"/>
    </w:rPr>
  </w:style>
  <w:style w:customStyle="1" w:styleId="PozadinaSvijetloCrvena" w:type="character">
    <w:name w:val="Pozadina_SvijetloCrvena"/>
    <w:basedOn w:val="eSPISCCParagraphDefaultFont"/>
    <w:rsid w:val="007528A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528A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studenog 2018.</izvorni_sadrzaj>
    <derivirana_varijabla naziv="DomainObject.DatumDonosenjaOdluke_1">13.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440</izvorni_sadrzaj>
    <derivirana_varijabla naziv="DomainObject.Predmet.Broj_1">440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2018.</izvorni_sadrzaj>
    <derivirana_varijabla naziv="DomainObject.Predmet.DatumOsnivanja_1">9.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radnika za otvaranje stečajnog postupka</izvorni_sadrzaj>
    <derivirana_varijabla naziv="DomainObject.Predmet.Opis_1">Prijedlog radnika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St-440/2018</izvorni_sadrzaj>
    <derivirana_varijabla naziv="DomainObject.Predmet.OznakaBroj_1">St-440/2018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ZRINSKI dioničko društvo za grafičku i nakladničku djelatnost zastupanog po punomoćniku Mirjana Ovčar</izvorni_sadrzaj>
    <derivirana_varijabla naziv="DomainObject.Predmet.ProtustrankaFormated_1">  ZRINSKI dioničko društvo za grafičku i nakladničku djelatnost zastupanog po punomoćniku Mirjana Ovčar</derivirana_varijabla>
  </DomainObject.Predmet.ProtustrankaFormated>
  <DomainObject.Predmet.ProtustrankaFormatedOIB>
    <izvorni_sadrzaj>  ZRINSKI dioničko društvo za grafičku i nakladničku djelatnost, OIB 38396277912 zastupanog po punomoćniku Mirjana Ovčar</izvorni_sadrzaj>
    <derivirana_varijabla naziv="DomainObject.Predmet.ProtustrankaFormatedOIB_1">  ZRINSKI dioničko društvo za grafičku i nakladničku djelatnost, OIB 38396277912 zastupanog po punomoćniku Mirjana Ovčar</derivirana_varijabla>
  </DomainObject.Predmet.ProtustrankaFormatedOIB>
  <DomainObject.Predmet.ProtustrankaFormatedWithAdress>
    <izvorni_sadrzaj> ZRINSKI dioničko društvo za grafičku i nakladničku djelatnost, Dr. Ivana Novaka 13, 40000 Čakovec zastupanog po punomoćniku Mirjana Ovčar</izvorni_sadrzaj>
    <derivirana_varijabla naziv="DomainObject.Predmet.ProtustrankaFormatedWithAdress_1"> ZRINSKI dioničko društvo za grafičku i nakladničku djelatnost, Dr. Ivana Novaka 13, 40000 Čakovec zastupanog po punomoćniku Mirjana Ovčar</derivirana_varijabla>
  </DomainObject.Predmet.ProtustrankaFormatedWithAdress>
  <DomainObject.Predmet.ProtustrankaFormatedWithAdressOIB>
    <izvorni_sadrzaj> ZRINSKI dioničko društvo za grafičku i nakladničku djelatnost, OIB 38396277912, Dr. Ivana Novaka 13, 40000 Čakovec zastupanog po punomoćniku Mirjana Ovčar</izvorni_sadrzaj>
    <derivirana_varijabla naziv="DomainObject.Predmet.ProtustrankaFormatedWithAdressOIB_1"> ZRINSKI dioničko društvo za grafičku i nakladničku djelatnost, OIB 38396277912, Dr. Ivana Novaka 13, 40000 Čakovec zastupanog po punomoćniku Mirjana Ovčar</derivirana_varijabla>
  </DomainObject.Predmet.ProtustrankaFormatedWithAdressOIB>
  <DomainObject.Predmet.ProtustrankaWithAdress>
    <izvorni_sadrzaj>ZRINSKI dioničko društvo za grafičku i nakladničku djelatnost Dr. Ivana Novaka 13, 40000 Čakovec</izvorni_sadrzaj>
    <derivirana_varijabla naziv="DomainObject.Predmet.ProtustrankaWithAdress_1">ZRINSKI dioničko društvo za grafičku i nakladničku djelatnost Dr. Ivana Novaka 13, 40000 Čakovec</derivirana_varijabla>
  </DomainObject.Predmet.ProtustrankaWithAdress>
  <DomainObject.Predmet.ProtustrankaWithAdressOIB>
    <izvorni_sadrzaj>ZRINSKI dioničko društvo za grafičku i nakladničku djelatnost, OIB 38396277912, Dr. Ivana Novaka 13, 40000 Čakovec</izvorni_sadrzaj>
    <derivirana_varijabla naziv="DomainObject.Predmet.ProtustrankaWithAdressOIB_1">ZRINSKI dioničko društvo za grafičku i nakladničku djelatnost, OIB 38396277912, Dr. Ivana Novaka 13, 40000 Čakovec</derivirana_varijabla>
  </DomainObject.Predmet.ProtustrankaWithAdressOIB>
  <DomainObject.Predmet.ProtustrankaNazivFormated>
    <izvorni_sadrzaj>ZRINSKI dioničko društvo za grafičku i nakladničku djelatnost</izvorni_sadrzaj>
    <derivirana_varijabla naziv="DomainObject.Predmet.ProtustrankaNazivFormated_1">ZRINSKI dioničko društvo za grafičku i nakladničku djelatnost</derivirana_varijabla>
  </DomainObject.Predmet.ProtustrankaNazivFormated>
  <DomainObject.Predmet.ProtustrankaNazivFormatedOIB>
    <izvorni_sadrzaj>ZRINSKI dioničko društvo za grafičku i nakladničku djelatnost, OIB 38396277912</izvorni_sadrzaj>
    <derivirana_varijabla naziv="DomainObject.Predmet.ProtustrankaNazivFormatedOIB_1">ZRINSKI dioničko društvo za grafičku i nakladničku djelatnost, OIB 38396277912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Mirjana Tkalec zastupane po punomoćniku Sindikat grafičke i nakladničke djelatnosti Hrvatske; Klodija Mesarić zastupane po punomoćniku Sindikat grafičke i nakladničke djelatnosti Hrvatske; Renato Treska zastupanog po punomoćniku Sindikat grafičke i nakladničke djelatnosti Hrvatske; Božidar Žvorc zastupanog po punomoćniku Sindikat grafičke i nakladničke djelatnosti Hrvatske; Dubravko Keresteš zastupanog po punomoćniku Sindikat grafičke i nakladničke djelatnosti Hrvatske; Nada Šarić zastupane po punomoćniku Sindikat grafičke i nakladničke djelatnosti Hrvatske; Lidija Novak zastupane po punomoćniku Sindikat grafičke i nakladničke djelatnosti Hrvatske; Slavko Vidović zastupanog po punomoćniku Sindikat grafičke i nakladničke djelatnosti Hrvatske; Gorazd Črep zastupanog po punomoćniku Sindikat grafičke i nakladničke djelatnosti Hrvatske; Svjetlana Okreša zastupane po punomoćniku Sindikat grafičke i nakladničke djelatnosti Hrvatske; Ana Zadravec zastupane po punomoćniku Sindikat grafičke i nakladničke djelatnosti Hrvatske; Silvester Bernat zastupanog po punomoćniku Sindikat grafičke i nakladničke djelatnosti Hrvatske; Kristina Janković zastupane po punomoćniku Sindikat grafičke i nakladničke djelatnosti Hrvatske; Jasminka Tušek zastupane po punomoćniku Sindikat grafičke i nakladničke djelatnosti Hrvatske; Spomenka Rob zastupane po punomoćniku Sindikat grafičke i nakladničke djelatnosti Hrvatske; Suzana Škreb zastupane po punomoćniku Sindikat grafičke i nakladničke djelatnosti Hrvatske; Martina Žerjav Srša zastupane po punomoćniku Sindikat grafičke i nakladničke djelatnosti Hrvatske; Zdravko Novak zastupanog po punomoćniku Sindikat grafičke i nakladničke djelatnosti Hrvatske; Ivan Kalamari zastupanog po punomoćniku Sindikat grafičke i nakladničke djelatnosti Hrvatske; Ana Maria Babić zastupane po punomoćniku Sindikat grafičke i nakladničke djelatnosti Hrvatske; Damir Babić zastupanog po punomoćniku Sindikat grafičke i nakladničke djelatnosti Hrvatske</izvorni_sadrzaj>
    <derivirana_varijabla naziv="DomainObject.Predmet.StrankaFormated_1">  Mirjana Tkalec zastupane po punomoćniku Sindikat grafičke i nakladničke djelatnosti Hrvatske; Klodija Mesarić zastupane po punomoćniku Sindikat grafičke i nakladničke djelatnosti Hrvatske; Renato Treska zastupanog po punomoćniku Sindikat grafičke i nakladničke djelatnosti Hrvatske; Božidar Žvorc zastupanog po punomoćniku Sindikat grafičke i nakladničke djelatnosti Hrvatske; Dubravko Keresteš zastupanog po punomoćniku Sindikat grafičke i nakladničke djelatnosti Hrvatske; Nada Šarić zastupane po punomoćniku Sindikat grafičke i nakladničke djelatnosti Hrvatske; Lidija Novak zastupane po punomoćniku Sindikat grafičke i nakladničke djelatnosti Hrvatske; Slavko Vidović zastupanog po punomoćniku Sindikat grafičke i nakladničke djelatnosti Hrvatske; Gorazd Črep zastupanog po punomoćniku Sindikat grafičke i nakladničke djelatnosti Hrvatske; Svjetlana Okreša zastupane po punomoćniku Sindikat grafičke i nakladničke djelatnosti Hrvatske; Ana Zadravec zastupane po punomoćniku Sindikat grafičke i nakladničke djelatnosti Hrvatske; Silvester Bernat zastupanog po punomoćniku Sindikat grafičke i nakladničke djelatnosti Hrvatske; Kristina Janković zastupane po punomoćniku Sindikat grafičke i nakladničke djelatnosti Hrvatske; Jasminka Tušek zastupane po punomoćniku Sindikat grafičke i nakladničke djelatnosti Hrvatske; Spomenka Rob zastupane po punomoćniku Sindikat grafičke i nakladničke djelatnosti Hrvatske; Suzana Škreb zastupane po punomoćniku Sindikat grafičke i nakladničke djelatnosti Hrvatske; Martina Žerjav Srša zastupane po punomoćniku Sindikat grafičke i nakladničke djelatnosti Hrvatske; Zdravko Novak zastupanog po punomoćniku Sindikat grafičke i nakladničke djelatnosti Hrvatske; Ivan Kalamari zastupanog po punomoćniku Sindikat grafičke i nakladničke djelatnosti Hrvatske; Ana Maria Babić zastupane po punomoćniku Sindikat grafičke i nakladničke djelatnosti Hrvatske; Damir Babić zastupanog po punomoćniku Sindikat grafičke i nakladničke djelatnosti Hrvatske</derivirana_varijabla>
  </DomainObject.Predmet.StrankaFormated>
  <DomainObject.Predmet.StrankaFormatedOIB>
    <izvorni_sadrzaj>  Mirjana Tkalec, OIB 15908994886 zastupane po punomoćniku Sindikat grafičke i nakladničke djelatnosti Hrvatske; Klodija Mesarić, OIB 74034758803 zastupane po punomoćniku Sindikat grafičke i nakladničke djelatnosti Hrvatske; Renato Treska, OIB 91090954685 zastupanog po punomoćniku Sindikat grafičke i nakladničke djelatnosti Hrvatske; Božidar Žvorc, OIB 03470609972 zastupanog po punomoćniku Sindikat grafičke i nakladničke djelatnosti Hrvatske; Dubravko Keresteš, OIB 05564464952 zastupanog po punomoćniku Sindikat grafičke i nakladničke djelatnosti Hrvatske; Nada Šarić, OIB 70292213618 zastupane po punomoćniku Sindikat grafičke i nakladničke djelatnosti Hrvatske; Lidija Novak, OIB 87771590668 zastupane po punomoćniku Sindikat grafičke i nakladničke djelatnosti Hrvatske; Slavko Vidović, OIB 01188695357 zastupanog po punomoćniku Sindikat grafičke i nakladničke djelatnosti Hrvatske; Gorazd Črep, OIB 02354095445 zastupanog po punomoćniku Sindikat grafičke i nakladničke djelatnosti Hrvatske; Svjetlana Okreša, OIB 18312867355 zastupane po punomoćniku Sindikat grafičke i nakladničke djelatnosti Hrvatske; Ana Zadravec, OIB 00322024376 zastupane po punomoćniku Sindikat grafičke i nakladničke djelatnosti Hrvatske; Silvester Bernat, OIB 12105501746 zastupanog po punomoćniku Sindikat grafičke i nakladničke djelatnosti Hrvatske; Kristina Janković, OIB 91280290013 zastupane po punomoćniku Sindikat grafičke i nakladničke djelatnosti Hrvatske; Jasminka Tušek, OIB 78938377335 zastupane po punomoćniku Sindikat grafičke i nakladničke djelatnosti Hrvatske; Spomenka Rob, OIB 17427531753 zastupane po punomoćniku Sindikat grafičke i nakladničke djelatnosti Hrvatske; Suzana Škreb, OIB 53823170654 zastupane po punomoćniku Sindikat grafičke i nakladničke djelatnosti Hrvatske; Martina Žerjav Srša, OIB 99880655801 zastupane po punomoćniku Sindikat grafičke i nakladničke djelatnosti Hrvatske; Zdravko Novak, OIB 43391148310 zastupanog po punomoćniku Sindikat grafičke i nakladničke djelatnosti Hrvatske; Ivan Kalamari, OIB 57849365825 zastupanog po punomoćniku Sindikat grafičke i nakladničke djelatnosti Hrvatske; Ana Maria Babić, OIB 07794259400 zastupane po punomoćniku Sindikat grafičke i nakladničke djelatnosti Hrvatske; Damir Babić, OIB 81089353284 zastupanog po punomoćniku Sindikat grafičke i nakladničke djelatnosti Hrvatske</izvorni_sadrzaj>
    <derivirana_varijabla naziv="DomainObject.Predmet.StrankaFormatedOIB_1">  Mirjana Tkalec, OIB 15908994886 zastupane po punomoćniku Sindikat grafičke i nakladničke djelatnosti Hrvatske; Klodija Mesarić, OIB 74034758803 zastupane po punomoćniku Sindikat grafičke i nakladničke djelatnosti Hrvatske; Renato Treska, OIB 91090954685 zastupanog po punomoćniku Sindikat grafičke i nakladničke djelatnosti Hrvatske; Božidar Žvorc, OIB 03470609972 zastupanog po punomoćniku Sindikat grafičke i nakladničke djelatnosti Hrvatske; Dubravko Keresteš, OIB 05564464952 zastupanog po punomoćniku Sindikat grafičke i nakladničke djelatnosti Hrvatske; Nada Šarić, OIB 70292213618 zastupane po punomoćniku Sindikat grafičke i nakladničke djelatnosti Hrvatske; Lidija Novak, OIB 87771590668 zastupane po punomoćniku Sindikat grafičke i nakladničke djelatnosti Hrvatske; Slavko Vidović, OIB 01188695357 zastupanog po punomoćniku Sindikat grafičke i nakladničke djelatnosti Hrvatske; Gorazd Črep, OIB 02354095445 zastupanog po punomoćniku Sindikat grafičke i nakladničke djelatnosti Hrvatske; Svjetlana Okreša, OIB 18312867355 zastupane po punomoćniku Sindikat grafičke i nakladničke djelatnosti Hrvatske; Ana Zadravec, OIB 00322024376 zastupane po punomoćniku Sindikat grafičke i nakladničke djelatnosti Hrvatske; Silvester Bernat, OIB 12105501746 zastupanog po punomoćniku Sindikat grafičke i nakladničke djelatnosti Hrvatske; Kristina Janković, OIB 91280290013 zastupane po punomoćniku Sindikat grafičke i nakladničke djelatnosti Hrvatske; Jasminka Tušek, OIB 78938377335 zastupane po punomoćniku Sindikat grafičke i nakladničke djelatnosti Hrvatske; Spomenka Rob, OIB 17427531753 zastupane po punomoćniku Sindikat grafičke i nakladničke djelatnosti Hrvatske; Suzana Škreb, OIB 53823170654 zastupane po punomoćniku Sindikat grafičke i nakladničke djelatnosti Hrvatske; Martina Žerjav Srša, OIB 99880655801 zastupane po punomoćniku Sindikat grafičke i nakladničke djelatnosti Hrvatske; Zdravko Novak, OIB 43391148310 zastupanog po punomoćniku Sindikat grafičke i nakladničke djelatnosti Hrvatske; Ivan Kalamari, OIB 57849365825 zastupanog po punomoćniku Sindikat grafičke i nakladničke djelatnosti Hrvatske; Ana Maria Babić, OIB 07794259400 zastupane po punomoćniku Sindikat grafičke i nakladničke djelatnosti Hrvatske; Damir Babić, OIB 81089353284 zastupanog po punomoćniku Sindikat grafičke i nakladničke djelatnosti Hrvatske</derivirana_varijabla>
  </DomainObject.Predmet.StrankaFormatedOIB>
  <DomainObject.Predmet.StrankaFormatedWithAdress>
    <izvorni_sadrzaj> Mirjana Tkalec, Marof 7, 40315 Gornji Kraljevec zastupane po punomoćniku Sindikat grafičke i nakladničke djelatnosti Hrvatske; Klodija Mesarić, Vladimira Nazora 56, 40000 Lopatinec zastupane po punomoćniku Sindikat grafičke i nakladničke djelatnosti Hrvatske; Renato Treska, Pretetinec 188, 40000 Pretetinec zastupanog po punomoćniku Sindikat grafičke i nakladničke djelatnosti Hrvatske; Božidar Žvorc, Čehovec 151, 40323 Čehovec zastupanog po punomoćniku Sindikat grafičke i nakladničke djelatnosti Hrvatske; Dubravko Keresteš, Andrije Kačića-Miošića 8a, 40000 Čakovec zastupanog po punomoćniku Sindikat grafičke i nakladničke djelatnosti Hrvatske; Nada Šarić, Silvije Strahimira Kranjčevića 10, 40000 Čakovec zastupane po punomoćniku Sindikat grafičke i nakladničke djelatnosti Hrvatske; Lidija Novak, Donji Zebanec 10, 40313 Donji Zebanec zastupane po punomoćniku Sindikat grafičke i nakladničke djelatnosti Hrvatske; Slavko Vidović, Ivana Gorana Kovačića 49, 40000 Mihovljan zastupanog po punomoćniku Sindikat grafičke i nakladničke djelatnosti Hrvatske; Gorazd Črep, Vinka Žganca 4, 40000 Orehovica zastupanog po punomoćniku Sindikat grafičke i nakladničke djelatnosti Hrvatske; Svjetlana Okreša, Nikole Tesle 27, 40000 Pribislavec zastupane po punomoćniku Sindikat grafičke i nakladničke djelatnosti Hrvatske; Ana Zadravec, Čakovečka 17, 40000 Sivica zastupane po punomoćniku Sindikat grafičke i nakladničke djelatnosti Hrvatske; Silvester Bernat, Josipa Slavenskog 54, 40000 Ivanovec zastupanog po punomoćniku Sindikat grafičke i nakladničke djelatnosti Hrvatske; Kristina Janković, Alojzija Stepinca 29, 40000 Mala Subotica zastupane po punomoćniku Sindikat grafičke i nakladničke djelatnosti Hrvatske; Jasminka Tušek, Školska 37, 40000 Novo Selo Rok zastupane po punomoćniku Sindikat grafičke i nakladničke djelatnosti Hrvatske; Spomenka Rob, Zasadbreg 27a, 40000 Zasadbreg zastupane po punomoćniku Sindikat grafičke i nakladničke djelatnosti Hrvatske; Suzana Škreb, Ulica Lavoslava Ružičke 25, 40000 Čakovec zastupane po punomoćniku Sindikat grafičke i nakladničke djelatnosti Hrvatske; Martina Žerjav Srša, J.bajkovca 113, 40000 Savska Ves zastupane po punomoćniku Sindikat grafičke i nakladničke djelatnosti Hrvatske; Zdravko Novak, Cvjetna 4, 40000 Strahoninec zastupanog po punomoćniku Sindikat grafičke i nakladničke djelatnosti Hrvatske; Ivan Kalamari, Benkovec 30, 40000 Mala Subotica zastupanog po punomoćniku Sindikat grafičke i nakladničke djelatnosti Hrvatske; Ana Maria Babić, V.nazora 16a, 40000 Lopatinec zastupane po punomoćniku Sindikat grafičke i nakladničke djelatnosti Hrvatske; Damir Babić, V.nazora 16a, 40000 Lopatinec zastupanog po punomoćniku Sindikat grafičke i nakladničke djelatnosti Hrvatske</izvorni_sadrzaj>
    <derivirana_varijabla naziv="DomainObject.Predmet.StrankaFormatedWithAdress_1"> Mirjana Tkalec, Marof 7, 40315 Gornji Kraljevec zastupane po punomoćniku Sindikat grafičke i nakladničke djelatnosti Hrvatske; Klodija Mesarić, Vladimira Nazora 56, 40000 Lopatinec zastupane po punomoćniku Sindikat grafičke i nakladničke djelatnosti Hrvatske; Renato Treska, Pretetinec 188, 40000 Pretetinec zastupanog po punomoćniku Sindikat grafičke i nakladničke djelatnosti Hrvatske; Božidar Žvorc, Čehovec 151, 40323 Čehovec zastupanog po punomoćniku Sindikat grafičke i nakladničke djelatnosti Hrvatske; Dubravko Keresteš, Andrije Kačića-Miošića 8a, 40000 Čakovec zastupanog po punomoćniku Sindikat grafičke i nakladničke djelatnosti Hrvatske; Nada Šarić, Silvije Strahimira Kranjčevića 10, 40000 Čakovec zastupane po punomoćniku Sindikat grafičke i nakladničke djelatnosti Hrvatske; Lidija Novak, Donji Zebanec 10, 40313 Donji Zebanec zastupane po punomoćniku Sindikat grafičke i nakladničke djelatnosti Hrvatske; Slavko Vidović, Ivana Gorana Kovačića 49, 40000 Mihovljan zastupanog po punomoćniku Sindikat grafičke i nakladničke djelatnosti Hrvatske; Gorazd Črep, Vinka Žganca 4, 40000 Orehovica zastupanog po punomoćniku Sindikat grafičke i nakladničke djelatnosti Hrvatske; Svjetlana Okreša, Nikole Tesle 27, 40000 Pribislavec zastupane po punomoćniku Sindikat grafičke i nakladničke djelatnosti Hrvatske; Ana Zadravec, Čakovečka 17, 40000 Sivica zastupane po punomoćniku Sindikat grafičke i nakladničke djelatnosti Hrvatske; Silvester Bernat, Josipa Slavenskog 54, 40000 Ivanovec zastupanog po punomoćniku Sindikat grafičke i nakladničke djelatnosti Hrvatske; Kristina Janković, Alojzija Stepinca 29, 40000 Mala Subotica zastupane po punomoćniku Sindikat grafičke i nakladničke djelatnosti Hrvatske; Jasminka Tušek, Školska 37, 40000 Novo Selo Rok zastupane po punomoćniku Sindikat grafičke i nakladničke djelatnosti Hrvatske; Spomenka Rob, Zasadbreg 27a, 40000 Zasadbreg zastupane po punomoćniku Sindikat grafičke i nakladničke djelatnosti Hrvatske; Suzana Škreb, Ulica Lavoslava Ružičke 25, 40000 Čakovec zastupane po punomoćniku Sindikat grafičke i nakladničke djelatnosti Hrvatske; Martina Žerjav Srša, J.bajkovca 113, 40000 Savska Ves zastupane po punomoćniku Sindikat grafičke i nakladničke djelatnosti Hrvatske; Zdravko Novak, Cvjetna 4, 40000 Strahoninec zastupanog po punomoćniku Sindikat grafičke i nakladničke djelatnosti Hrvatske; Ivan Kalamari, Benkovec 30, 40000 Mala Subotica zastupanog po punomoćniku Sindikat grafičke i nakladničke djelatnosti Hrvatske; Ana Maria Babić, V.nazora 16a, 40000 Lopatinec zastupane po punomoćniku Sindikat grafičke i nakladničke djelatnosti Hrvatske; Damir Babić, V.nazora 16a, 40000 Lopatinec zastupanog po punomoćniku Sindikat grafičke i nakladničke djelatnosti Hrvatske</derivirana_varijabla>
  </DomainObject.Predmet.StrankaFormatedWithAdress>
  <DomainObject.Predmet.StrankaFormatedWithAdressOIB>
    <izvorni_sadrzaj> Mirjana Tkalec, OIB 15908994886, Marof 7, 40315 Gornji Kraljevec zastupane po punomoćniku Sindikat grafičke i nakladničke djelatnosti Hrvatske; Klodija Mesarić, OIB 74034758803, Vladimira Nazora 56, 40000 Lopatinec zastupane po punomoćniku Sindikat grafičke i nakladničke djelatnosti Hrvatske; Renato Treska, OIB 91090954685, Pretetinec 188, 40000 Pretetinec zastupanog po punomoćniku Sindikat grafičke i nakladničke djelatnosti Hrvatske; Božidar Žvorc, OIB 03470609972, Čehovec 151, 40323 Čehovec zastupanog po punomoćniku Sindikat grafičke i nakladničke djelatnosti Hrvatske; Dubravko Keresteš, OIB 05564464952, Andrije Kačića-Miošića 8a, 40000 Čakovec zastupanog po punomoćniku Sindikat grafičke i nakladničke djelatnosti Hrvatske; Nada Šarić, OIB 70292213618, Silvije Strahimira Kranjčevića 10, 40000 Čakovec zastupane po punomoćniku Sindikat grafičke i nakladničke djelatnosti Hrvatske; Lidija Novak, OIB 87771590668, Donji Zebanec 10, 40313 Donji Zebanec zastupane po punomoćniku Sindikat grafičke i nakladničke djelatnosti Hrvatske; Slavko Vidović, OIB 01188695357, Ivana Gorana Kovačića 49, 40000 Mihovljan zastupanog po punomoćniku Sindikat grafičke i nakladničke djelatnosti Hrvatske; Gorazd Črep, OIB 02354095445, Vinka Žganca 4, 40000 Orehovica zastupanog po punomoćniku Sindikat grafičke i nakladničke djelatnosti Hrvatske; Svjetlana Okreša, OIB 18312867355, Nikole Tesle 27, 40000 Pribislavec zastupane po punomoćniku Sindikat grafičke i nakladničke djelatnosti Hrvatske; Ana Zadravec, OIB 00322024376, Čakovečka 17, 40000 Sivica zastupane po punomoćniku Sindikat grafičke i nakladničke djelatnosti Hrvatske; Silvester Bernat, OIB 12105501746, Josipa Slavenskog 54, 40000 Ivanovec zastupanog po punomoćniku Sindikat grafičke i nakladničke djelatnosti Hrvatske; Kristina Janković, OIB 91280290013, Alojzija Stepinca 29, 40000 Mala Subotica zastupane po punomoćniku Sindikat grafičke i nakladničke djelatnosti Hrvatske; Jasminka Tušek, OIB 78938377335, Školska 37, 40000 Novo Selo Rok zastupane po punomoćniku Sindikat grafičke i nakladničke djelatnosti Hrvatske; Spomenka Rob, OIB 17427531753, Zasadbreg 27a, 40000 Zasadbreg zastupane po punomoćniku Sindikat grafičke i nakladničke djelatnosti Hrvatske; Suzana Škreb, OIB 53823170654, Ulica Lavoslava Ružičke 25, 40000 Čakovec zastupane po punomoćniku Sindikat grafičke i nakladničke djelatnosti Hrvatske; Martina Žerjav Srša, OIB 99880655801, J.bajkovca 113, 40000 Savska Ves zastupane po punomoćniku Sindikat grafičke i nakladničke djelatnosti Hrvatske; Zdravko Novak, OIB 43391148310, Cvjetna 4, 40000 Strahoninec zastupanog po punomoćniku Sindikat grafičke i nakladničke djelatnosti Hrvatske; Ivan Kalamari, OIB 57849365825, Benkovec 30, 40000 Mala Subotica zastupanog po punomoćniku Sindikat grafičke i nakladničke djelatnosti Hrvatske; Ana Maria Babić, OIB 07794259400, V.nazora 16a, 40000 Lopatinec zastupane po punomoćniku Sindikat grafičke i nakladničke djelatnosti Hrvatske; Damir Babić, OIB 81089353284, V.nazora 16a, 40000 Lopatinec zastupanog po punomoćniku Sindikat grafičke i nakladničke djelatnosti Hrvatske</izvorni_sadrzaj>
    <derivirana_varijabla naziv="DomainObject.Predmet.StrankaFormatedWithAdressOIB_1"> Mirjana Tkalec, OIB 15908994886, Marof 7, 40315 Gornji Kraljevec zastupane po punomoćniku Sindikat grafičke i nakladničke djelatnosti Hrvatske; Klodija Mesarić, OIB 74034758803, Vladimira Nazora 56, 40000 Lopatinec zastupane po punomoćniku Sindikat grafičke i nakladničke djelatnosti Hrvatske; Renato Treska, OIB 91090954685, Pretetinec 188, 40000 Pretetinec zastupanog po punomoćniku Sindikat grafičke i nakladničke djelatnosti Hrvatske; Božidar Žvorc, OIB 03470609972, Čehovec 151, 40323 Čehovec zastupanog po punomoćniku Sindikat grafičke i nakladničke djelatnosti Hrvatske; Dubravko Keresteš, OIB 05564464952, Andrije Kačića-Miošića 8a, 40000 Čakovec zastupanog po punomoćniku Sindikat grafičke i nakladničke djelatnosti Hrvatske; Nada Šarić, OIB 70292213618, Silvije Strahimira Kranjčevića 10, 40000 Čakovec zastupane po punomoćniku Sindikat grafičke i nakladničke djelatnosti Hrvatske; Lidija Novak, OIB 87771590668, Donji Zebanec 10, 40313 Donji Zebanec zastupane po punomoćniku Sindikat grafičke i nakladničke djelatnosti Hrvatske; Slavko Vidović, OIB 01188695357, Ivana Gorana Kovačića 49, 40000 Mihovljan zastupanog po punomoćniku Sindikat grafičke i nakladničke djelatnosti Hrvatske; Gorazd Črep, OIB 02354095445, Vinka Žganca 4, 40000 Orehovica zastupanog po punomoćniku Sindikat grafičke i nakladničke djelatnosti Hrvatske; Svjetlana Okreša, OIB 18312867355, Nikole Tesle 27, 40000 Pribislavec zastupane po punomoćniku Sindikat grafičke i nakladničke djelatnosti Hrvatske; Ana Zadravec, OIB 00322024376, Čakovečka 17, 40000 Sivica zastupane po punomoćniku Sindikat grafičke i nakladničke djelatnosti Hrvatske; Silvester Bernat, OIB 12105501746, Josipa Slavenskog 54, 40000 Ivanovec zastupanog po punomoćniku Sindikat grafičke i nakladničke djelatnosti Hrvatske; Kristina Janković, OIB 91280290013, Alojzija Stepinca 29, 40000 Mala Subotica zastupane po punomoćniku Sindikat grafičke i nakladničke djelatnosti Hrvatske; Jasminka Tušek, OIB 78938377335, Školska 37, 40000 Novo Selo Rok zastupane po punomoćniku Sindikat grafičke i nakladničke djelatnosti Hrvatske; Spomenka Rob, OIB 17427531753, Zasadbreg 27a, 40000 Zasadbreg zastupane po punomoćniku Sindikat grafičke i nakladničke djelatnosti Hrvatske; Suzana Škreb, OIB 53823170654, Ulica Lavoslava Ružičke 25, 40000 Čakovec zastupane po punomoćniku Sindikat grafičke i nakladničke djelatnosti Hrvatske; Martina Žerjav Srša, OIB 99880655801, J.bajkovca 113, 40000 Savska Ves zastupane po punomoćniku Sindikat grafičke i nakladničke djelatnosti Hrvatske; Zdravko Novak, OIB 43391148310, Cvjetna 4, 40000 Strahoninec zastupanog po punomoćniku Sindikat grafičke i nakladničke djelatnosti Hrvatske; Ivan Kalamari, OIB 57849365825, Benkovec 30, 40000 Mala Subotica zastupanog po punomoćniku Sindikat grafičke i nakladničke djelatnosti Hrvatske; Ana Maria Babić, OIB 07794259400, V.nazora 16a, 40000 Lopatinec zastupane po punomoćniku Sindikat grafičke i nakladničke djelatnosti Hrvatske; Damir Babić, OIB 81089353284, V.nazora 16a, 40000 Lopatinec zastupanog po punomoćniku Sindikat grafičke i nakladničke djelatnosti Hrvatske</derivirana_varijabla>
  </DomainObject.Predmet.StrankaFormatedWithAdressOIB>
  <DomainObject.Predmet.StrankaWithAdress>
    <izvorni_sadrzaj>Mirjana Tkalec Marof 7,40315 Gornji Kraljevec,Klodija Mesarić Vladimira Nazora 56,40000 Lopatinec,Renato Treska Pretetinec 188,40000 Pretetinec,Božidar Žvorc Čehovec 151,40323 Čehovec,Dubravko Keresteš Andrije Kačića-Miošića 8a,40000 Čakovec,Nada Šarić Silvije Strahimira Kranjčevića 10,40000 Čakovec,Lidija Novak Donji Zebanec 10,40313 Donji Zebanec,Slavko Vidović Ivana Gorana Kovačića 49,40000 Mihovljan,Gorazd Črep Vinka Žganca 4,40000 Orehovica,Svjetlana Okreša Nikole Tesle 27,40000 Pribislavec,Ana Zadravec Čakovečka 17,40000 Sivica,Silvester Bernat Josipa Slavenskog 54,40000 Ivanovec,Kristina Janković Alojzija Stepinca 29,40000 Mala Subotica,Jasminka Tušek Školska 37,40000 Novo Selo Rok,Spomenka Rob Zasadbreg 27a,40000 Zasadbreg,Suzana Škreb Ulica Lavoslava Ružičke 25,40000 Čakovec,Martina Žerjav Srša J.bajkovca 113,40000 Savska Ves,Zdravko Novak Cvjetna 4,40000 Strahoninec,Ivan Kalamari Benkovec 30,40000 Mala Subotica,Ana Maria Babić V.nazora 16a,40000 Lopatinec,Damir Babić V.nazora 16a,40000 Lopatinec</izvorni_sadrzaj>
    <derivirana_varijabla naziv="DomainObject.Predmet.StrankaWithAdress_1">Mirjana Tkalec Marof 7,40315 Gornji Kraljevec,Klodija Mesarić Vladimira Nazora 56,40000 Lopatinec,Renato Treska Pretetinec 188,40000 Pretetinec,Božidar Žvorc Čehovec 151,40323 Čehovec,Dubravko Keresteš Andrije Kačića-Miošića 8a,40000 Čakovec,Nada Šarić Silvije Strahimira Kranjčevića 10,40000 Čakovec,Lidija Novak Donji Zebanec 10,40313 Donji Zebanec,Slavko Vidović Ivana Gorana Kovačića 49,40000 Mihovljan,Gorazd Črep Vinka Žganca 4,40000 Orehovica,Svjetlana Okreša Nikole Tesle 27,40000 Pribislavec,Ana Zadravec Čakovečka 17,40000 Sivica,Silvester Bernat Josipa Slavenskog 54,40000 Ivanovec,Kristina Janković Alojzija Stepinca 29,40000 Mala Subotica,Jasminka Tušek Školska 37,40000 Novo Selo Rok,Spomenka Rob Zasadbreg 27a,40000 Zasadbreg,Suzana Škreb Ulica Lavoslava Ružičke 25,40000 Čakovec,Martina Žerjav Srša J.bajkovca 113,40000 Savska Ves,Zdravko Novak Cvjetna 4,40000 Strahoninec,Ivan Kalamari Benkovec 30,40000 Mala Subotica,Ana Maria Babić V.nazora 16a,40000 Lopatinec,Damir Babić V.nazora 16a,40000 Lopatinec</derivirana_varijabla>
  </DomainObject.Predmet.StrankaWithAdress>
  <DomainObject.Predmet.StrankaWithAdressOIB>
    <izvorni_sadrzaj>Mirjana Tkalec, OIB 15908994886, Marof 7,40315 Gornji Kraljevec,Klodija Mesarić, OIB 74034758803, Vladimira Nazora 56,40000 Lopatinec,Renato Treska, OIB 91090954685, Pretetinec 188,40000 Pretetinec,Božidar Žvorc, OIB 03470609972, Čehovec 151,40323 Čehovec,Dubravko Keresteš, OIB 05564464952, Andrije Kačića-Miošića 8a,40000 Čakovec,Nada Šarić, OIB 70292213618, Silvije Strahimira Kranjčevića 10,40000 Čakovec,Lidija Novak, OIB 87771590668, Donji Zebanec 10,40313 Donji Zebanec,Slavko Vidović, OIB 01188695357, Ivana Gorana Kovačića 49,40000 Mihovljan,Gorazd Črep, OIB 02354095445, Vinka Žganca 4,40000 Orehovica,Svjetlana Okreša, OIB 18312867355, Nikole Tesle 27,40000 Pribislavec,Ana Zadravec, OIB 00322024376, Čakovečka 17,40000 Sivica,Silvester Bernat, OIB 12105501746, Josipa Slavenskog 54,40000 Ivanovec,Kristina Janković, OIB 91280290013, Alojzija Stepinca 29,40000 Mala Subotica,Jasminka Tušek, OIB 78938377335, Školska 37,40000 Novo Selo Rok,Spomenka Rob, OIB 17427531753, Zasadbreg 27a,40000 Zasadbreg,Suzana Škreb, OIB 53823170654, Ulica Lavoslava Ružičke 25,40000 Čakovec,Martina Žerjav Srša, OIB 99880655801, J.bajkovca 113,40000 Savska Ves,Zdravko Novak, OIB 43391148310, Cvjetna 4,40000 Strahoninec,Ivan Kalamari, OIB 57849365825, Benkovec 30,40000 Mala Subotica,Ana Maria Babić, OIB 07794259400, V.nazora 16a,40000 Lopatinec,Damir Babić, OIB 81089353284, V.nazora 16a,40000 Lopatinec</izvorni_sadrzaj>
    <derivirana_varijabla naziv="DomainObject.Predmet.StrankaWithAdressOIB_1">Mirjana Tkalec, OIB 15908994886, Marof 7,40315 Gornji Kraljevec,Klodija Mesarić, OIB 74034758803, Vladimira Nazora 56,40000 Lopatinec,Renato Treska, OIB 91090954685, Pretetinec 188,40000 Pretetinec,Božidar Žvorc, OIB 03470609972, Čehovec 151,40323 Čehovec,Dubravko Keresteš, OIB 05564464952, Andrije Kačića-Miošića 8a,40000 Čakovec,Nada Šarić, OIB 70292213618, Silvije Strahimira Kranjčevića 10,40000 Čakovec,Lidija Novak, OIB 87771590668, Donji Zebanec 10,40313 Donji Zebanec,Slavko Vidović, OIB 01188695357, Ivana Gorana Kovačića 49,40000 Mihovljan,Gorazd Črep, OIB 02354095445, Vinka Žganca 4,40000 Orehovica,Svjetlana Okreša, OIB 18312867355, Nikole Tesle 27,40000 Pribislavec,Ana Zadravec, OIB 00322024376, Čakovečka 17,40000 Sivica,Silvester Bernat, OIB 12105501746, Josipa Slavenskog 54,40000 Ivanovec,Kristina Janković, OIB 91280290013, Alojzija Stepinca 29,40000 Mala Subotica,Jasminka Tušek, OIB 78938377335, Školska 37,40000 Novo Selo Rok,Spomenka Rob, OIB 17427531753, Zasadbreg 27a,40000 Zasadbreg,Suzana Škreb, OIB 53823170654, Ulica Lavoslava Ružičke 25,40000 Čakovec,Martina Žerjav Srša, OIB 99880655801, J.bajkovca 113,40000 Savska Ves,Zdravko Novak, OIB 43391148310, Cvjetna 4,40000 Strahoninec,Ivan Kalamari, OIB 57849365825, Benkovec 30,40000 Mala Subotica,Ana Maria Babić, OIB 07794259400, V.nazora 16a,40000 Lopatinec,Damir Babić, OIB 81089353284, V.nazora 16a,40000 Lopatinec</derivirana_varijabla>
  </DomainObject.Predmet.StrankaWithAdressOIB>
  <DomainObject.Predmet.StrankaNazivFormated>
    <izvorni_sadrzaj>Mirjana Tkalec,Klodija Mesarić,Renato Treska,Božidar Žvorc,Dubravko Keresteš,Nada Šarić,Lidija Novak,Slavko Vidović,Gorazd Črep,Svjetlana Okreša,Ana Zadravec,Silvester Bernat,Kristina Janković,Jasminka Tušek,Spomenka Rob,Suzana Škreb,Martina Žerjav Srša,Zdravko Novak,Ivan Kalamari,Ana Maria Babić,Damir Babić</izvorni_sadrzaj>
    <derivirana_varijabla naziv="DomainObject.Predmet.StrankaNazivFormated_1">Mirjana Tkalec,Klodija Mesarić,Renato Treska,Božidar Žvorc,Dubravko Keresteš,Nada Šarić,Lidija Novak,Slavko Vidović,Gorazd Črep,Svjetlana Okreša,Ana Zadravec,Silvester Bernat,Kristina Janković,Jasminka Tušek,Spomenka Rob,Suzana Škreb,Martina Žerjav Srša,Zdravko Novak,Ivan Kalamari,Ana Maria Babić,Damir Babić</derivirana_varijabla>
  </DomainObject.Predmet.StrankaNazivFormated>
  <DomainObject.Predmet.StrankaNazivFormatedOIB>
    <izvorni_sadrzaj>Mirjana Tkalec, OIB 15908994886,Klodija Mesarić, OIB 74034758803,Renato Treska, OIB 91090954685,Božidar Žvorc, OIB 03470609972,Dubravko Keresteš, OIB 05564464952,Nada Šarić, OIB 70292213618,Lidija Novak, OIB 87771590668,Slavko Vidović, OIB 01188695357,Gorazd Črep, OIB 02354095445,Svjetlana Okreša, OIB 18312867355,Ana Zadravec, OIB 00322024376,Silvester Bernat, OIB 12105501746,Kristina Janković, OIB 91280290013,Jasminka Tušek, OIB 78938377335,Spomenka Rob, OIB 17427531753,Suzana Škreb, OIB 53823170654,Martina Žerjav Srša, OIB 99880655801,Zdravko Novak, OIB 43391148310,Ivan Kalamari, OIB 57849365825,Ana Maria Babić, OIB 07794259400,Damir Babić, OIB 81089353284</izvorni_sadrzaj>
    <derivirana_varijabla naziv="DomainObject.Predmet.StrankaNazivFormatedOIB_1">Mirjana Tkalec, OIB 15908994886,Klodija Mesarić, OIB 74034758803,Renato Treska, OIB 91090954685,Božidar Žvorc, OIB 03470609972,Dubravko Keresteš, OIB 05564464952,Nada Šarić, OIB 70292213618,Lidija Novak, OIB 87771590668,Slavko Vidović, OIB 01188695357,Gorazd Črep, OIB 02354095445,Svjetlana Okreša, OIB 18312867355,Ana Zadravec, OIB 00322024376,Silvester Bernat, OIB 12105501746,Kristina Janković, OIB 91280290013,Jasminka Tušek, OIB 78938377335,Spomenka Rob, OIB 17427531753,Suzana Škreb, OIB 53823170654,Martina Žerjav Srša, OIB 99880655801,Zdravko Novak, OIB 43391148310,Ivan Kalamari, OIB 57849365825,Ana Maria Babić, OIB 07794259400,Damir Babić, OIB 81089353284</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Mirjana Tkalec zastupane po punomoćniku Sindikat grafičke i nakladničke djelatnosti Hrvatske</item>
      <item>Klodija Mesarić zastupane po punomoćniku Sindikat grafičke i nakladničke djelatnosti Hrvatske</item>
      <item>Renato Treska zastupanog po punomoćniku Sindikat grafičke i nakladničke djelatnosti Hrvatske</item>
      <item>Božidar Žvorc zastupanog po punomoćniku Sindikat grafičke i nakladničke djelatnosti Hrvatske</item>
      <item>Dubravko Keresteš zastupanog po punomoćniku Sindikat grafičke i nakladničke djelatnosti Hrvatske</item>
      <item>Nada Šarić zastupane po punomoćniku Sindikat grafičke i nakladničke djelatnosti Hrvatske</item>
      <item>Lidija Novak zastupane po punomoćniku Sindikat grafičke i nakladničke djelatnosti Hrvatske</item>
      <item>Slavko Vidović zastupanog po punomoćniku Sindikat grafičke i nakladničke djelatnosti Hrvatske</item>
      <item>Gorazd Črep zastupanog po punomoćniku Sindikat grafičke i nakladničke djelatnosti Hrvatske</item>
      <item>Svjetlana Okreša zastupane po punomoćniku Sindikat grafičke i nakladničke djelatnosti Hrvatske</item>
      <item>Ana Zadravec zastupane po punomoćniku Sindikat grafičke i nakladničke djelatnosti Hrvatske</item>
      <item>Silvester Bernat zastupanog po punomoćniku Sindikat grafičke i nakladničke djelatnosti Hrvatske</item>
      <item>Kristina Janković zastupane po punomoćniku Sindikat grafičke i nakladničke djelatnosti Hrvatske</item>
      <item>Jasminka Tušek zastupane po punomoćniku Sindikat grafičke i nakladničke djelatnosti Hrvatske</item>
      <item>Spomenka Rob zastupane po punomoćniku Sindikat grafičke i nakladničke djelatnosti Hrvatske</item>
      <item>Suzana Škreb zastupane po punomoćniku Sindikat grafičke i nakladničke djelatnosti Hrvatske</item>
      <item>Martina Žerjav Srša zastupane po punomoćniku Sindikat grafičke i nakladničke djelatnosti Hrvatske</item>
      <item>Zdravko Novak zastupanog po punomoćniku Sindikat grafičke i nakladničke djelatnosti Hrvatske</item>
      <item>Ivan Kalamari zastupanog po punomoćniku Sindikat grafičke i nakladničke djelatnosti Hrvatske</item>
      <item>Ana Maria Babić zastupane po punomoćniku Sindikat grafičke i nakladničke djelatnosti Hrvatske</item>
      <item>Damir Babić zastupanog po punomoćniku Sindikat grafičke i nakladničke djelatnosti Hrvatske</item>
    </izvorni_sadrzaj>
    <derivirana_varijabla naziv="DomainObject.Predmet.StrankaListFormated_1">
      <item>Mirjana Tkalec zastupane po punomoćniku Sindikat grafičke i nakladničke djelatnosti Hrvatske</item>
      <item>Klodija Mesarić zastupane po punomoćniku Sindikat grafičke i nakladničke djelatnosti Hrvatske</item>
      <item>Renato Treska zastupanog po punomoćniku Sindikat grafičke i nakladničke djelatnosti Hrvatske</item>
      <item>Božidar Žvorc zastupanog po punomoćniku Sindikat grafičke i nakladničke djelatnosti Hrvatske</item>
      <item>Dubravko Keresteš zastupanog po punomoćniku Sindikat grafičke i nakladničke djelatnosti Hrvatske</item>
      <item>Nada Šarić zastupane po punomoćniku Sindikat grafičke i nakladničke djelatnosti Hrvatske</item>
      <item>Lidija Novak zastupane po punomoćniku Sindikat grafičke i nakladničke djelatnosti Hrvatske</item>
      <item>Slavko Vidović zastupanog po punomoćniku Sindikat grafičke i nakladničke djelatnosti Hrvatske</item>
      <item>Gorazd Črep zastupanog po punomoćniku Sindikat grafičke i nakladničke djelatnosti Hrvatske</item>
      <item>Svjetlana Okreša zastupane po punomoćniku Sindikat grafičke i nakladničke djelatnosti Hrvatske</item>
      <item>Ana Zadravec zastupane po punomoćniku Sindikat grafičke i nakladničke djelatnosti Hrvatske</item>
      <item>Silvester Bernat zastupanog po punomoćniku Sindikat grafičke i nakladničke djelatnosti Hrvatske</item>
      <item>Kristina Janković zastupane po punomoćniku Sindikat grafičke i nakladničke djelatnosti Hrvatske</item>
      <item>Jasminka Tušek zastupane po punomoćniku Sindikat grafičke i nakladničke djelatnosti Hrvatske</item>
      <item>Spomenka Rob zastupane po punomoćniku Sindikat grafičke i nakladničke djelatnosti Hrvatske</item>
      <item>Suzana Škreb zastupane po punomoćniku Sindikat grafičke i nakladničke djelatnosti Hrvatske</item>
      <item>Martina Žerjav Srša zastupane po punomoćniku Sindikat grafičke i nakladničke djelatnosti Hrvatske</item>
      <item>Zdravko Novak zastupanog po punomoćniku Sindikat grafičke i nakladničke djelatnosti Hrvatske</item>
      <item>Ivan Kalamari zastupanog po punomoćniku Sindikat grafičke i nakladničke djelatnosti Hrvatske</item>
      <item>Ana Maria Babić zastupane po punomoćniku Sindikat grafičke i nakladničke djelatnosti Hrvatske</item>
      <item>Damir Babić zastupanog po punomoćniku Sindikat grafičke i nakladničke djelatnosti Hrvatske</item>
    </derivirana_varijabla>
  </DomainObject.Predmet.StrankaListFormated>
  <DomainObject.Predmet.StrankaListFormatedOIB>
    <izvorni_sadrzaj>
      <item>Mirjana Tkalec, OIB 15908994886 zastupane po punomoćniku Sindikat grafičke i nakladničke djelatnosti Hrvatske</item>
      <item>Klodija Mesarić, OIB 74034758803 zastupane po punomoćniku Sindikat grafičke i nakladničke djelatnosti Hrvatske</item>
      <item>Renato Treska, OIB 91090954685 zastupanog po punomoćniku Sindikat grafičke i nakladničke djelatnosti Hrvatske</item>
      <item>Božidar Žvorc, OIB 03470609972 zastupanog po punomoćniku Sindikat grafičke i nakladničke djelatnosti Hrvatske</item>
      <item>Dubravko Keresteš, OIB 05564464952 zastupanog po punomoćniku Sindikat grafičke i nakladničke djelatnosti Hrvatske</item>
      <item>Nada Šarić, OIB 70292213618 zastupane po punomoćniku Sindikat grafičke i nakladničke djelatnosti Hrvatske</item>
      <item>Lidija Novak, OIB 87771590668 zastupane po punomoćniku Sindikat grafičke i nakladničke djelatnosti Hrvatske</item>
      <item>Slavko Vidović, OIB 01188695357 zastupanog po punomoćniku Sindikat grafičke i nakladničke djelatnosti Hrvatske</item>
      <item>Gorazd Črep, OIB 02354095445 zastupanog po punomoćniku Sindikat grafičke i nakladničke djelatnosti Hrvatske</item>
      <item>Svjetlana Okreša, OIB 18312867355 zastupane po punomoćniku Sindikat grafičke i nakladničke djelatnosti Hrvatske</item>
      <item>Ana Zadravec, OIB 00322024376 zastupane po punomoćniku Sindikat grafičke i nakladničke djelatnosti Hrvatske</item>
      <item>Silvester Bernat, OIB 12105501746 zastupanog po punomoćniku Sindikat grafičke i nakladničke djelatnosti Hrvatske</item>
      <item>Kristina Janković, OIB 91280290013 zastupane po punomoćniku Sindikat grafičke i nakladničke djelatnosti Hrvatske</item>
      <item>Jasminka Tušek, OIB 78938377335 zastupane po punomoćniku Sindikat grafičke i nakladničke djelatnosti Hrvatske</item>
      <item>Spomenka Rob, OIB 17427531753 zastupane po punomoćniku Sindikat grafičke i nakladničke djelatnosti Hrvatske</item>
      <item>Suzana Škreb, OIB 53823170654 zastupane po punomoćniku Sindikat grafičke i nakladničke djelatnosti Hrvatske</item>
      <item>Martina Žerjav Srša, OIB 99880655801 zastupane po punomoćniku Sindikat grafičke i nakladničke djelatnosti Hrvatske</item>
      <item>Zdravko Novak, OIB 43391148310 zastupanog po punomoćniku Sindikat grafičke i nakladničke djelatnosti Hrvatske</item>
      <item>Ivan Kalamari, OIB 57849365825 zastupanog po punomoćniku Sindikat grafičke i nakladničke djelatnosti Hrvatske</item>
      <item>Ana Maria Babić, OIB 07794259400 zastupane po punomoćniku Sindikat grafičke i nakladničke djelatnosti Hrvatske</item>
      <item>Damir Babić, OIB 81089353284 zastupanog po punomoćniku Sindikat grafičke i nakladničke djelatnosti Hrvatske</item>
    </izvorni_sadrzaj>
    <derivirana_varijabla naziv="DomainObject.Predmet.StrankaListFormatedOIB_1">
      <item>Mirjana Tkalec, OIB 15908994886 zastupane po punomoćniku Sindikat grafičke i nakladničke djelatnosti Hrvatske</item>
      <item>Klodija Mesarić, OIB 74034758803 zastupane po punomoćniku Sindikat grafičke i nakladničke djelatnosti Hrvatske</item>
      <item>Renato Treska, OIB 91090954685 zastupanog po punomoćniku Sindikat grafičke i nakladničke djelatnosti Hrvatske</item>
      <item>Božidar Žvorc, OIB 03470609972 zastupanog po punomoćniku Sindikat grafičke i nakladničke djelatnosti Hrvatske</item>
      <item>Dubravko Keresteš, OIB 05564464952 zastupanog po punomoćniku Sindikat grafičke i nakladničke djelatnosti Hrvatske</item>
      <item>Nada Šarić, OIB 70292213618 zastupane po punomoćniku Sindikat grafičke i nakladničke djelatnosti Hrvatske</item>
      <item>Lidija Novak, OIB 87771590668 zastupane po punomoćniku Sindikat grafičke i nakladničke djelatnosti Hrvatske</item>
      <item>Slavko Vidović, OIB 01188695357 zastupanog po punomoćniku Sindikat grafičke i nakladničke djelatnosti Hrvatske</item>
      <item>Gorazd Črep, OIB 02354095445 zastupanog po punomoćniku Sindikat grafičke i nakladničke djelatnosti Hrvatske</item>
      <item>Svjetlana Okreša, OIB 18312867355 zastupane po punomoćniku Sindikat grafičke i nakladničke djelatnosti Hrvatske</item>
      <item>Ana Zadravec, OIB 00322024376 zastupane po punomoćniku Sindikat grafičke i nakladničke djelatnosti Hrvatske</item>
      <item>Silvester Bernat, OIB 12105501746 zastupanog po punomoćniku Sindikat grafičke i nakladničke djelatnosti Hrvatske</item>
      <item>Kristina Janković, OIB 91280290013 zastupane po punomoćniku Sindikat grafičke i nakladničke djelatnosti Hrvatske</item>
      <item>Jasminka Tušek, OIB 78938377335 zastupane po punomoćniku Sindikat grafičke i nakladničke djelatnosti Hrvatske</item>
      <item>Spomenka Rob, OIB 17427531753 zastupane po punomoćniku Sindikat grafičke i nakladničke djelatnosti Hrvatske</item>
      <item>Suzana Škreb, OIB 53823170654 zastupane po punomoćniku Sindikat grafičke i nakladničke djelatnosti Hrvatske</item>
      <item>Martina Žerjav Srša, OIB 99880655801 zastupane po punomoćniku Sindikat grafičke i nakladničke djelatnosti Hrvatske</item>
      <item>Zdravko Novak, OIB 43391148310 zastupanog po punomoćniku Sindikat grafičke i nakladničke djelatnosti Hrvatske</item>
      <item>Ivan Kalamari, OIB 57849365825 zastupanog po punomoćniku Sindikat grafičke i nakladničke djelatnosti Hrvatske</item>
      <item>Ana Maria Babić, OIB 07794259400 zastupane po punomoćniku Sindikat grafičke i nakladničke djelatnosti Hrvatske</item>
      <item>Damir Babić, OIB 81089353284 zastupanog po punomoćniku Sindikat grafičke i nakladničke djelatnosti Hrvatske</item>
    </derivirana_varijabla>
  </DomainObject.Predmet.StrankaListFormatedOIB>
  <DomainObject.Predmet.StrankaListFormatedWithAdress>
    <izvorni_sadrzaj>
      <item>Mirjana Tkalec, Marof 7, 40315 Gornji Kraljevec zastupane po punomoćniku Sindikat grafičke i nakladničke djelatnosti Hrvatske</item>
      <item>Klodija Mesarić, Vladimira Nazora 56, 40000 Lopatinec zastupane po punomoćniku Sindikat grafičke i nakladničke djelatnosti Hrvatske</item>
      <item>Renato Treska, Pretetinec 188, 40000 Pretetinec zastupanog po punomoćniku Sindikat grafičke i nakladničke djelatnosti Hrvatske</item>
      <item>Božidar Žvorc, Čehovec 151, 40323 Čehovec zastupanog po punomoćniku Sindikat grafičke i nakladničke djelatnosti Hrvatske</item>
      <item>Dubravko Keresteš, Andrije Kačića-Miošića 8a, 40000 Čakovec zastupanog po punomoćniku Sindikat grafičke i nakladničke djelatnosti Hrvatske</item>
      <item>Nada Šarić, Silvije Strahimira Kranjčevića 10, 40000 Čakovec zastupane po punomoćniku Sindikat grafičke i nakladničke djelatnosti Hrvatske</item>
      <item>Lidija Novak, Donji Zebanec 10, 40313 Donji Zebanec zastupane po punomoćniku Sindikat grafičke i nakladničke djelatnosti Hrvatske</item>
      <item>Slavko Vidović, Ivana Gorana Kovačića 49, 40000 Mihovljan zastupanog po punomoćniku Sindikat grafičke i nakladničke djelatnosti Hrvatske</item>
      <item>Gorazd Črep, Vinka Žganca 4, 40000 Orehovica zastupanog po punomoćniku Sindikat grafičke i nakladničke djelatnosti Hrvatske</item>
      <item>Svjetlana Okreša, Nikole Tesle 27, 40000 Pribislavec zastupane po punomoćniku Sindikat grafičke i nakladničke djelatnosti Hrvatske</item>
      <item>Ana Zadravec, Čakovečka 17, 40000 Sivica zastupane po punomoćniku Sindikat grafičke i nakladničke djelatnosti Hrvatske</item>
      <item>Silvester Bernat, Josipa Slavenskog 54, 40000 Ivanovec zastupanog po punomoćniku Sindikat grafičke i nakladničke djelatnosti Hrvatske</item>
      <item>Kristina Janković, Alojzija Stepinca 29, 40000 Mala Subotica zastupane po punomoćniku Sindikat grafičke i nakladničke djelatnosti Hrvatske</item>
      <item>Jasminka Tušek, Školska 37, 40000 Novo Selo Rok zastupane po punomoćniku Sindikat grafičke i nakladničke djelatnosti Hrvatske</item>
      <item>Spomenka Rob, Zasadbreg 27a, 40000 Zasadbreg zastupane po punomoćniku Sindikat grafičke i nakladničke djelatnosti Hrvatske</item>
      <item>Suzana Škreb, Ulica Lavoslava Ružičke 25, 40000 Čakovec zastupane po punomoćniku Sindikat grafičke i nakladničke djelatnosti Hrvatske</item>
      <item>Martina Žerjav Srša, J.bajkovca 113, 40000 Savska Ves zastupane po punomoćniku Sindikat grafičke i nakladničke djelatnosti Hrvatske</item>
      <item>Zdravko Novak, Cvjetna 4, 40000 Strahoninec zastupanog po punomoćniku Sindikat grafičke i nakladničke djelatnosti Hrvatske</item>
      <item>Ivan Kalamari, Benkovec 30, 40000 Mala Subotica zastupanog po punomoćniku Sindikat grafičke i nakladničke djelatnosti Hrvatske</item>
      <item>Ana Maria Babić, V.nazora 16a, 40000 Lopatinec zastupane po punomoćniku Sindikat grafičke i nakladničke djelatnosti Hrvatske</item>
      <item>Damir Babić, V.nazora 16a, 40000 Lopatinec zastupanog po punomoćniku Sindikat grafičke i nakladničke djelatnosti Hrvatske</item>
    </izvorni_sadrzaj>
    <derivirana_varijabla naziv="DomainObject.Predmet.StrankaListFormatedWithAdress_1">
      <item>Mirjana Tkalec, Marof 7, 40315 Gornji Kraljevec zastupane po punomoćniku Sindikat grafičke i nakladničke djelatnosti Hrvatske</item>
      <item>Klodija Mesarić, Vladimira Nazora 56, 40000 Lopatinec zastupane po punomoćniku Sindikat grafičke i nakladničke djelatnosti Hrvatske</item>
      <item>Renato Treska, Pretetinec 188, 40000 Pretetinec zastupanog po punomoćniku Sindikat grafičke i nakladničke djelatnosti Hrvatske</item>
      <item>Božidar Žvorc, Čehovec 151, 40323 Čehovec zastupanog po punomoćniku Sindikat grafičke i nakladničke djelatnosti Hrvatske</item>
      <item>Dubravko Keresteš, Andrije Kačića-Miošića 8a, 40000 Čakovec zastupanog po punomoćniku Sindikat grafičke i nakladničke djelatnosti Hrvatske</item>
      <item>Nada Šarić, Silvije Strahimira Kranjčevića 10, 40000 Čakovec zastupane po punomoćniku Sindikat grafičke i nakladničke djelatnosti Hrvatske</item>
      <item>Lidija Novak, Donji Zebanec 10, 40313 Donji Zebanec zastupane po punomoćniku Sindikat grafičke i nakladničke djelatnosti Hrvatske</item>
      <item>Slavko Vidović, Ivana Gorana Kovačića 49, 40000 Mihovljan zastupanog po punomoćniku Sindikat grafičke i nakladničke djelatnosti Hrvatske</item>
      <item>Gorazd Črep, Vinka Žganca 4, 40000 Orehovica zastupanog po punomoćniku Sindikat grafičke i nakladničke djelatnosti Hrvatske</item>
      <item>Svjetlana Okreša, Nikole Tesle 27, 40000 Pribislavec zastupane po punomoćniku Sindikat grafičke i nakladničke djelatnosti Hrvatske</item>
      <item>Ana Zadravec, Čakovečka 17, 40000 Sivica zastupane po punomoćniku Sindikat grafičke i nakladničke djelatnosti Hrvatske</item>
      <item>Silvester Bernat, Josipa Slavenskog 54, 40000 Ivanovec zastupanog po punomoćniku Sindikat grafičke i nakladničke djelatnosti Hrvatske</item>
      <item>Kristina Janković, Alojzija Stepinca 29, 40000 Mala Subotica zastupane po punomoćniku Sindikat grafičke i nakladničke djelatnosti Hrvatske</item>
      <item>Jasminka Tušek, Školska 37, 40000 Novo Selo Rok zastupane po punomoćniku Sindikat grafičke i nakladničke djelatnosti Hrvatske</item>
      <item>Spomenka Rob, Zasadbreg 27a, 40000 Zasadbreg zastupane po punomoćniku Sindikat grafičke i nakladničke djelatnosti Hrvatske</item>
      <item>Suzana Škreb, Ulica Lavoslava Ružičke 25, 40000 Čakovec zastupane po punomoćniku Sindikat grafičke i nakladničke djelatnosti Hrvatske</item>
      <item>Martina Žerjav Srša, J.bajkovca 113, 40000 Savska Ves zastupane po punomoćniku Sindikat grafičke i nakladničke djelatnosti Hrvatske</item>
      <item>Zdravko Novak, Cvjetna 4, 40000 Strahoninec zastupanog po punomoćniku Sindikat grafičke i nakladničke djelatnosti Hrvatske</item>
      <item>Ivan Kalamari, Benkovec 30, 40000 Mala Subotica zastupanog po punomoćniku Sindikat grafičke i nakladničke djelatnosti Hrvatske</item>
      <item>Ana Maria Babić, V.nazora 16a, 40000 Lopatinec zastupane po punomoćniku Sindikat grafičke i nakladničke djelatnosti Hrvatske</item>
      <item>Damir Babić, V.nazora 16a, 40000 Lopatinec zastupanog po punomoćniku Sindikat grafičke i nakladničke djelatnosti Hrvatske</item>
    </derivirana_varijabla>
  </DomainObject.Predmet.StrankaListFormatedWithAdress>
  <DomainObject.Predmet.StrankaListFormatedWithAdressOIB>
    <izvorni_sadrzaj>
      <item>Mirjana Tkalec, OIB 15908994886, Marof 7, 40315 Gornji Kraljevec zastupane po punomoćniku Sindikat grafičke i nakladničke djelatnosti Hrvatske</item>
      <item>Klodija Mesarić, OIB 74034758803, Vladimira Nazora 56, 40000 Lopatinec zastupane po punomoćniku Sindikat grafičke i nakladničke djelatnosti Hrvatske</item>
      <item>Renato Treska, OIB 91090954685, Pretetinec 188, 40000 Pretetinec zastupanog po punomoćniku Sindikat grafičke i nakladničke djelatnosti Hrvatske</item>
      <item>Božidar Žvorc, OIB 03470609972, Čehovec 151, 40323 Čehovec zastupanog po punomoćniku Sindikat grafičke i nakladničke djelatnosti Hrvatske</item>
      <item>Dubravko Keresteš, OIB 05564464952, Andrije Kačića-Miošića 8a, 40000 Čakovec zastupanog po punomoćniku Sindikat grafičke i nakladničke djelatnosti Hrvatske</item>
      <item>Nada Šarić, OIB 70292213618, Silvije Strahimira Kranjčevića 10, 40000 Čakovec zastupane po punomoćniku Sindikat grafičke i nakladničke djelatnosti Hrvatske</item>
      <item>Lidija Novak, OIB 87771590668, Donji Zebanec 10, 40313 Donji Zebanec zastupane po punomoćniku Sindikat grafičke i nakladničke djelatnosti Hrvatske</item>
      <item>Slavko Vidović, OIB 01188695357, Ivana Gorana Kovačića 49, 40000 Mihovljan zastupanog po punomoćniku Sindikat grafičke i nakladničke djelatnosti Hrvatske</item>
      <item>Gorazd Črep, OIB 02354095445, Vinka Žganca 4, 40000 Orehovica zastupanog po punomoćniku Sindikat grafičke i nakladničke djelatnosti Hrvatske</item>
      <item>Svjetlana Okreša, OIB 18312867355, Nikole Tesle 27, 40000 Pribislavec zastupane po punomoćniku Sindikat grafičke i nakladničke djelatnosti Hrvatske</item>
      <item>Ana Zadravec, OIB 00322024376, Čakovečka 17, 40000 Sivica zastupane po punomoćniku Sindikat grafičke i nakladničke djelatnosti Hrvatske</item>
      <item>Silvester Bernat, OIB 12105501746, Josipa Slavenskog 54, 40000 Ivanovec zastupanog po punomoćniku Sindikat grafičke i nakladničke djelatnosti Hrvatske</item>
      <item>Kristina Janković, OIB 91280290013, Alojzija Stepinca 29, 40000 Mala Subotica zastupane po punomoćniku Sindikat grafičke i nakladničke djelatnosti Hrvatske</item>
      <item>Jasminka Tušek, OIB 78938377335, Školska 37, 40000 Novo Selo Rok zastupane po punomoćniku Sindikat grafičke i nakladničke djelatnosti Hrvatske</item>
      <item>Spomenka Rob, OIB 17427531753, Zasadbreg 27a, 40000 Zasadbreg zastupane po punomoćniku Sindikat grafičke i nakladničke djelatnosti Hrvatske</item>
      <item>Suzana Škreb, OIB 53823170654, Ulica Lavoslava Ružičke 25, 40000 Čakovec zastupane po punomoćniku Sindikat grafičke i nakladničke djelatnosti Hrvatske</item>
      <item>Martina Žerjav Srša, OIB 99880655801, J.bajkovca 113, 40000 Savska Ves zastupane po punomoćniku Sindikat grafičke i nakladničke djelatnosti Hrvatske</item>
      <item>Zdravko Novak, OIB 43391148310, Cvjetna 4, 40000 Strahoninec zastupanog po punomoćniku Sindikat grafičke i nakladničke djelatnosti Hrvatske</item>
      <item>Ivan Kalamari, OIB 57849365825, Benkovec 30, 40000 Mala Subotica zastupanog po punomoćniku Sindikat grafičke i nakladničke djelatnosti Hrvatske</item>
      <item>Ana Maria Babić, OIB 07794259400, V.nazora 16a, 40000 Lopatinec zastupane po punomoćniku Sindikat grafičke i nakladničke djelatnosti Hrvatske</item>
      <item>Damir Babić, OIB 81089353284, V.nazora 16a, 40000 Lopatinec zastupanog po punomoćniku Sindikat grafičke i nakladničke djelatnosti Hrvatske</item>
    </izvorni_sadrzaj>
    <derivirana_varijabla naziv="DomainObject.Predmet.StrankaListFormatedWithAdressOIB_1">
      <item>Mirjana Tkalec, OIB 15908994886, Marof 7, 40315 Gornji Kraljevec zastupane po punomoćniku Sindikat grafičke i nakladničke djelatnosti Hrvatske</item>
      <item>Klodija Mesarić, OIB 74034758803, Vladimira Nazora 56, 40000 Lopatinec zastupane po punomoćniku Sindikat grafičke i nakladničke djelatnosti Hrvatske</item>
      <item>Renato Treska, OIB 91090954685, Pretetinec 188, 40000 Pretetinec zastupanog po punomoćniku Sindikat grafičke i nakladničke djelatnosti Hrvatske</item>
      <item>Božidar Žvorc, OIB 03470609972, Čehovec 151, 40323 Čehovec zastupanog po punomoćniku Sindikat grafičke i nakladničke djelatnosti Hrvatske</item>
      <item>Dubravko Keresteš, OIB 05564464952, Andrije Kačića-Miošića 8a, 40000 Čakovec zastupanog po punomoćniku Sindikat grafičke i nakladničke djelatnosti Hrvatske</item>
      <item>Nada Šarić, OIB 70292213618, Silvije Strahimira Kranjčevića 10, 40000 Čakovec zastupane po punomoćniku Sindikat grafičke i nakladničke djelatnosti Hrvatske</item>
      <item>Lidija Novak, OIB 87771590668, Donji Zebanec 10, 40313 Donji Zebanec zastupane po punomoćniku Sindikat grafičke i nakladničke djelatnosti Hrvatske</item>
      <item>Slavko Vidović, OIB 01188695357, Ivana Gorana Kovačića 49, 40000 Mihovljan zastupanog po punomoćniku Sindikat grafičke i nakladničke djelatnosti Hrvatske</item>
      <item>Gorazd Črep, OIB 02354095445, Vinka Žganca 4, 40000 Orehovica zastupanog po punomoćniku Sindikat grafičke i nakladničke djelatnosti Hrvatske</item>
      <item>Svjetlana Okreša, OIB 18312867355, Nikole Tesle 27, 40000 Pribislavec zastupane po punomoćniku Sindikat grafičke i nakladničke djelatnosti Hrvatske</item>
      <item>Ana Zadravec, OIB 00322024376, Čakovečka 17, 40000 Sivica zastupane po punomoćniku Sindikat grafičke i nakladničke djelatnosti Hrvatske</item>
      <item>Silvester Bernat, OIB 12105501746, Josipa Slavenskog 54, 40000 Ivanovec zastupanog po punomoćniku Sindikat grafičke i nakladničke djelatnosti Hrvatske</item>
      <item>Kristina Janković, OIB 91280290013, Alojzija Stepinca 29, 40000 Mala Subotica zastupane po punomoćniku Sindikat grafičke i nakladničke djelatnosti Hrvatske</item>
      <item>Jasminka Tušek, OIB 78938377335, Školska 37, 40000 Novo Selo Rok zastupane po punomoćniku Sindikat grafičke i nakladničke djelatnosti Hrvatske</item>
      <item>Spomenka Rob, OIB 17427531753, Zasadbreg 27a, 40000 Zasadbreg zastupane po punomoćniku Sindikat grafičke i nakladničke djelatnosti Hrvatske</item>
      <item>Suzana Škreb, OIB 53823170654, Ulica Lavoslava Ružičke 25, 40000 Čakovec zastupane po punomoćniku Sindikat grafičke i nakladničke djelatnosti Hrvatske</item>
      <item>Martina Žerjav Srša, OIB 99880655801, J.bajkovca 113, 40000 Savska Ves zastupane po punomoćniku Sindikat grafičke i nakladničke djelatnosti Hrvatske</item>
      <item>Zdravko Novak, OIB 43391148310, Cvjetna 4, 40000 Strahoninec zastupanog po punomoćniku Sindikat grafičke i nakladničke djelatnosti Hrvatske</item>
      <item>Ivan Kalamari, OIB 57849365825, Benkovec 30, 40000 Mala Subotica zastupanog po punomoćniku Sindikat grafičke i nakladničke djelatnosti Hrvatske</item>
      <item>Ana Maria Babić, OIB 07794259400, V.nazora 16a, 40000 Lopatinec zastupane po punomoćniku Sindikat grafičke i nakladničke djelatnosti Hrvatske</item>
      <item>Damir Babić, OIB 81089353284, V.nazora 16a, 40000 Lopatinec zastupanog po punomoćniku Sindikat grafičke i nakladničke djelatnosti Hrvatske</item>
    </derivirana_varijabla>
  </DomainObject.Predmet.StrankaListFormatedWithAdressOIB>
  <DomainObject.Predmet.StrankaListNazivFormated>
    <izvorni_sadrzaj>
      <item>Mirjana Tkalec</item>
      <item>Klodija Mesarić</item>
      <item>Renato Treska</item>
      <item>Božidar Žvorc</item>
      <item>Dubravko Keresteš</item>
      <item>Nada Šarić</item>
      <item>Lidija Novak</item>
      <item>Slavko Vidović</item>
      <item>Gorazd Črep</item>
      <item>Svjetlana Okreša</item>
      <item>Ana Zadravec</item>
      <item>Silvester Bernat</item>
      <item>Kristina Janković</item>
      <item>Jasminka Tušek</item>
      <item>Spomenka Rob</item>
      <item>Suzana Škreb</item>
      <item>Martina Žerjav Srša</item>
      <item>Zdravko Novak</item>
      <item>Ivan Kalamari</item>
      <item>Ana Maria Babić</item>
      <item>Damir Babić</item>
    </izvorni_sadrzaj>
    <derivirana_varijabla naziv="DomainObject.Predmet.StrankaListNazivFormated_1">
      <item>Mirjana Tkalec</item>
      <item>Klodija Mesarić</item>
      <item>Renato Treska</item>
      <item>Božidar Žvorc</item>
      <item>Dubravko Keresteš</item>
      <item>Nada Šarić</item>
      <item>Lidija Novak</item>
      <item>Slavko Vidović</item>
      <item>Gorazd Črep</item>
      <item>Svjetlana Okreša</item>
      <item>Ana Zadravec</item>
      <item>Silvester Bernat</item>
      <item>Kristina Janković</item>
      <item>Jasminka Tušek</item>
      <item>Spomenka Rob</item>
      <item>Suzana Škreb</item>
      <item>Martina Žerjav Srša</item>
      <item>Zdravko Novak</item>
      <item>Ivan Kalamari</item>
      <item>Ana Maria Babić</item>
      <item>Damir Babić</item>
    </derivirana_varijabla>
  </DomainObject.Predmet.StrankaListNazivFormated>
  <DomainObject.Predmet.StrankaListNazivFormatedOIB>
    <izvorni_sadrzaj>
      <item>Mirjana Tkalec, OIB 15908994886</item>
      <item>Klodija Mesarić, OIB 74034758803</item>
      <item>Renato Treska, OIB 91090954685</item>
      <item>Božidar Žvorc, OIB 03470609972</item>
      <item>Dubravko Keresteš, OIB 05564464952</item>
      <item>Nada Šarić, OIB 70292213618</item>
      <item>Lidija Novak, OIB 87771590668</item>
      <item>Slavko Vidović, OIB 01188695357</item>
      <item>Gorazd Črep, OIB 02354095445</item>
      <item>Svjetlana Okreša, OIB 18312867355</item>
      <item>Ana Zadravec, OIB 00322024376</item>
      <item>Silvester Bernat, OIB 12105501746</item>
      <item>Kristina Janković, OIB 91280290013</item>
      <item>Jasminka Tušek, OIB 78938377335</item>
      <item>Spomenka Rob, OIB 17427531753</item>
      <item>Suzana Škreb, OIB 53823170654</item>
      <item>Martina Žerjav Srša, OIB 99880655801</item>
      <item>Zdravko Novak, OIB 43391148310</item>
      <item>Ivan Kalamari, OIB 57849365825</item>
      <item>Ana Maria Babić, OIB 07794259400</item>
      <item>Damir Babić, OIB 81089353284</item>
    </izvorni_sadrzaj>
    <derivirana_varijabla naziv="DomainObject.Predmet.StrankaListNazivFormatedOIB_1">
      <item>Mirjana Tkalec, OIB 15908994886</item>
      <item>Klodija Mesarić, OIB 74034758803</item>
      <item>Renato Treska, OIB 91090954685</item>
      <item>Božidar Žvorc, OIB 03470609972</item>
      <item>Dubravko Keresteš, OIB 05564464952</item>
      <item>Nada Šarić, OIB 70292213618</item>
      <item>Lidija Novak, OIB 87771590668</item>
      <item>Slavko Vidović, OIB 01188695357</item>
      <item>Gorazd Črep, OIB 02354095445</item>
      <item>Svjetlana Okreša, OIB 18312867355</item>
      <item>Ana Zadravec, OIB 00322024376</item>
      <item>Silvester Bernat, OIB 12105501746</item>
      <item>Kristina Janković, OIB 91280290013</item>
      <item>Jasminka Tušek, OIB 78938377335</item>
      <item>Spomenka Rob, OIB 17427531753</item>
      <item>Suzana Škreb, OIB 53823170654</item>
      <item>Martina Žerjav Srša, OIB 99880655801</item>
      <item>Zdravko Novak, OIB 43391148310</item>
      <item>Ivan Kalamari, OIB 57849365825</item>
      <item>Ana Maria Babić, OIB 07794259400</item>
      <item>Damir Babić, OIB 81089353284</item>
    </derivirana_varijabla>
  </DomainObject.Predmet.StrankaListNazivFormatedOIB>
  <DomainObject.Predmet.ProtuStrankaListFormated>
    <izvorni_sadrzaj>
      <item>ZRINSKI dioničko društvo za grafičku i nakladničku djelatnost zastupanog po punomoćniku Mirjana Ovčar</item>
    </izvorni_sadrzaj>
    <derivirana_varijabla naziv="DomainObject.Predmet.ProtuStrankaListFormated_1">
      <item>ZRINSKI dioničko društvo za grafičku i nakladničku djelatnost zastupanog po punomoćniku Mirjana Ovčar</item>
    </derivirana_varijabla>
  </DomainObject.Predmet.ProtuStrankaListFormated>
  <DomainObject.Predmet.ProtuStrankaListFormatedOIB>
    <izvorni_sadrzaj>
      <item>ZRINSKI dioničko društvo za grafičku i nakladničku djelatnost, OIB 38396277912 zastupanog po punomoćniku Mirjana Ovčar</item>
    </izvorni_sadrzaj>
    <derivirana_varijabla naziv="DomainObject.Predmet.ProtuStrankaListFormatedOIB_1">
      <item>ZRINSKI dioničko društvo za grafičku i nakladničku djelatnost, OIB 38396277912 zastupanog po punomoćniku Mirjana Ovčar</item>
    </derivirana_varijabla>
  </DomainObject.Predmet.ProtuStrankaListFormatedOIB>
  <DomainObject.Predmet.ProtuStrankaListFormatedWithAdress>
    <izvorni_sadrzaj>
      <item>ZRINSKI dioničko društvo za grafičku i nakladničku djelatnost, Dr. Ivana Novaka 13, 40000 Čakovec zastupanog po punomoćniku Mirjana Ovčar</item>
    </izvorni_sadrzaj>
    <derivirana_varijabla naziv="DomainObject.Predmet.ProtuStrankaListFormatedWithAdress_1">
      <item>ZRINSKI dioničko društvo za grafičku i nakladničku djelatnost, Dr. Ivana Novaka 13, 40000 Čakovec zastupanog po punomoćniku Mirjana Ovčar</item>
    </derivirana_varijabla>
  </DomainObject.Predmet.ProtuStrankaListFormatedWithAdress>
  <DomainObject.Predmet.ProtuStrankaListFormatedWithAdressOIB>
    <izvorni_sadrzaj>
      <item>ZRINSKI dioničko društvo za grafičku i nakladničku djelatnost, OIB 38396277912, Dr. Ivana Novaka 13, 40000 Čakovec zastupanog po punomoćniku Mirjana Ovčar</item>
    </izvorni_sadrzaj>
    <derivirana_varijabla naziv="DomainObject.Predmet.ProtuStrankaListFormatedWithAdressOIB_1">
      <item>ZRINSKI dioničko društvo za grafičku i nakladničku djelatnost, OIB 38396277912, Dr. Ivana Novaka 13, 40000 Čakovec zastupanog po punomoćniku Mirjana Ovčar</item>
    </derivirana_varijabla>
  </DomainObject.Predmet.ProtuStrankaListFormatedWithAdressOIB>
  <DomainObject.Predmet.ProtuStrankaListNazivFormated>
    <izvorni_sadrzaj>
      <item>ZRINSKI dioničko društvo za grafičku i nakladničku djelatnost</item>
    </izvorni_sadrzaj>
    <derivirana_varijabla naziv="DomainObject.Predmet.ProtuStrankaListNazivFormated_1">
      <item>ZRINSKI dioničko društvo za grafičku i nakladničku djelatnost</item>
    </derivirana_varijabla>
  </DomainObject.Predmet.ProtuStrankaListNazivFormated>
  <DomainObject.Predmet.ProtuStrankaListNazivFormatedOIB>
    <izvorni_sadrzaj>
      <item>ZRINSKI dioničko društvo za grafičku i nakladničku djelatnost, OIB 38396277912</item>
    </izvorni_sadrzaj>
    <derivirana_varijabla naziv="DomainObject.Predmet.ProtuStrankaListNazivFormatedOIB_1">
      <item>ZRINSKI dioničko društvo za grafičku i nakladničku djelatnost, OIB 38396277912</item>
    </derivirana_varijabla>
  </DomainObject.Predmet.ProtuStrankaListNazivFormatedOIB>
  <DomainObject.Predmet.OstaliListFormated>
    <izvorni_sadrzaj>
      <item>Sindikat grafičke i nakladničke djelatnosti Hrvatske punomoćnik sudionika u postupku Svjetlana Okreša; Suzana Škreb; Ivan Kalamari; Damir Babić; Martina Žerjav Srša; Božidar Žvorc; Klodija Mesarić; Mirjana Tkalec; Dubravko Keresteš; Lidija Novak; Nada Šarić; Spomenka Rob; Ana Zadravec; Kristina Janković; Ana Maria Babić; Renato Treska; Gorazd Črep; Silvester Bernat; Zdravko Novak; Slavko Vidović; Jasminka Tušek</item>
      <item>Mirjana Ovčar punomoćnica sudionika u postupku ZRINSKI dioničko društvo za grafičku i nakladničku djelatnost</item>
      <item>Sudski registar</item>
    </izvorni_sadrzaj>
    <derivirana_varijabla naziv="DomainObject.Predmet.OstaliListFormated_1">
      <item>Sindikat grafičke i nakladničke djelatnosti Hrvatske punomoćnik sudionika u postupku Svjetlana Okreša; Suzana Škreb; Ivan Kalamari; Damir Babić; Martina Žerjav Srša; Božidar Žvorc; Klodija Mesarić; Mirjana Tkalec; Dubravko Keresteš; Lidija Novak; Nada Šarić; Spomenka Rob; Ana Zadravec; Kristina Janković; Ana Maria Babić; Renato Treska; Gorazd Črep; Silvester Bernat; Zdravko Novak; Slavko Vidović; Jasminka Tušek</item>
      <item>Mirjana Ovčar punomoćnica sudionika u postupku ZRINSKI dioničko društvo za grafičku i nakladničku djelatnost</item>
      <item>Sudski registar</item>
    </derivirana_varijabla>
  </DomainObject.Predmet.OstaliListFormated>
  <DomainObject.Predmet.OstaliListFormatedOIB>
    <izvorni_sadrzaj>
      <item>Sindikat grafičke i nakladničke djelatnosti Hrvatske punomoćnik sudionika u postupku Svjetlana Okreša; Suzana Škreb; Ivan Kalamari; Damir Babić; Martina Žerjav Srša; Božidar Žvorc; Klodija Mesarić; Mirjana Tkalec; Dubravko Keresteš; Lidija Novak; Nada Šarić; Spomenka Rob; Ana Zadravec; Kristina Janković; Ana Maria Babić; Renato Treska; Gorazd Črep; Silvester Bernat; Zdravko Novak; Slavko Vidović; Jasminka Tušek</item>
      <item>Mirjana Ovčar, OIB 00088482161 punomoćnica sudionika u postupku ZRINSKI dioničko društvo za grafičku i nakladničku djelatnost</item>
      <item>Sudski registar</item>
    </izvorni_sadrzaj>
    <derivirana_varijabla naziv="DomainObject.Predmet.OstaliListFormatedOIB_1">
      <item>Sindikat grafičke i nakladničke djelatnosti Hrvatske punomoćnik sudionika u postupku Svjetlana Okreša; Suzana Škreb; Ivan Kalamari; Damir Babić; Martina Žerjav Srša; Božidar Žvorc; Klodija Mesarić; Mirjana Tkalec; Dubravko Keresteš; Lidija Novak; Nada Šarić; Spomenka Rob; Ana Zadravec; Kristina Janković; Ana Maria Babić; Renato Treska; Gorazd Črep; Silvester Bernat; Zdravko Novak; Slavko Vidović; Jasminka Tušek</item>
      <item>Mirjana Ovčar, OIB 00088482161 punomoćnica sudionika u postupku ZRINSKI dioničko društvo za grafičku i nakladničku djelatnost</item>
      <item>Sudski registar</item>
    </derivirana_varijabla>
  </DomainObject.Predmet.OstaliListFormatedOIB>
  <DomainObject.Predmet.OstaliListFormatedWithAdress>
    <izvorni_sadrzaj>
      <item>Sindikat grafičke i nakladničke djelatnosti Hrvatske punomoćnik sudionika u postupku Svjetlana Okreša; Suzana Škreb; Ivan Kalamari; Damir Babić; Martina Žerjav Srša; Božidar Žvorc; Klodija Mesarić; Mirjana Tkalec; Dubravko Keresteš; Lidija Novak; Nada Šarić; Spomenka Rob; Ana Zadravec; Kristina Janković; Ana Maria Babić; Renato Treska; Gorazd Črep; Silvester Bernat; Zdravko Novak; Slavko Vidović; Jasminka Tušek</item>
      <item>Mirjana Ovčar, Ulica Miroslava Magdalenića 2, 40000 Čakovec punomoćnica sudionika u postupku ZRINSKI dioničko društvo za grafičku i nakladničku djelatnost</item>
      <item>Sudski registar</item>
    </izvorni_sadrzaj>
    <derivirana_varijabla naziv="DomainObject.Predmet.OstaliListFormatedWithAdress_1">
      <item>Sindikat grafičke i nakladničke djelatnosti Hrvatske punomoćnik sudionika u postupku Svjetlana Okreša; Suzana Škreb; Ivan Kalamari; Damir Babić; Martina Žerjav Srša; Božidar Žvorc; Klodija Mesarić; Mirjana Tkalec; Dubravko Keresteš; Lidija Novak; Nada Šarić; Spomenka Rob; Ana Zadravec; Kristina Janković; Ana Maria Babić; Renato Treska; Gorazd Črep; Silvester Bernat; Zdravko Novak; Slavko Vidović; Jasminka Tušek</item>
      <item>Mirjana Ovčar, Ulica Miroslava Magdalenića 2, 40000 Čakovec punomoćnica sudionika u postupku ZRINSKI dioničko društvo za grafičku i nakladničku djelatnost</item>
      <item>Sudski registar</item>
    </derivirana_varijabla>
  </DomainObject.Predmet.OstaliListFormatedWithAdress>
  <DomainObject.Predmet.OstaliListFormatedWithAdressOIB>
    <izvorni_sadrzaj>
      <item>Sindikat grafičke i nakladničke djelatnosti Hrvatske punomoćnik sudionika u postupku Svjetlana Okreša; Suzana Škreb; Ivan Kalamari; Damir Babić; Martina Žerjav Srša; Božidar Žvorc; Klodija Mesarić; Mirjana Tkalec; Dubravko Keresteš; Lidija Novak; Nada Šarić; Spomenka Rob; Ana Zadravec; Kristina Janković; Ana Maria Babić; Renato Treska; Gorazd Črep; Silvester Bernat; Zdravko Novak; Slavko Vidović; Jasminka Tušek</item>
      <item>Mirjana Ovčar, OIB 00088482161, Ulica Miroslava Magdalenića 2, 40000 Čakovec punomoćnica sudionika u postupku ZRINSKI dioničko društvo za grafičku i nakladničku djelatnost</item>
      <item>Sudski registar</item>
    </izvorni_sadrzaj>
    <derivirana_varijabla naziv="DomainObject.Predmet.OstaliListFormatedWithAdressOIB_1">
      <item>Sindikat grafičke i nakladničke djelatnosti Hrvatske punomoćnik sudionika u postupku Svjetlana Okreša; Suzana Škreb; Ivan Kalamari; Damir Babić; Martina Žerjav Srša; Božidar Žvorc; Klodija Mesarić; Mirjana Tkalec; Dubravko Keresteš; Lidija Novak; Nada Šarić; Spomenka Rob; Ana Zadravec; Kristina Janković; Ana Maria Babić; Renato Treska; Gorazd Črep; Silvester Bernat; Zdravko Novak; Slavko Vidović; Jasminka Tušek</item>
      <item>Mirjana Ovčar, OIB 00088482161, Ulica Miroslava Magdalenića 2, 40000 Čakovec punomoćnica sudionika u postupku ZRINSKI dioničko društvo za grafičku i nakladničku djelatnost</item>
      <item>Sudski registar</item>
    </derivirana_varijabla>
  </DomainObject.Predmet.OstaliListFormatedWithAdressOIB>
  <DomainObject.Predmet.OstaliListNazivFormated>
    <izvorni_sadrzaj>
      <item>Sindikat grafičke i nakladničke djelatnosti Hrvatske</item>
      <item>Mirjana Ovčar</item>
      <item>Sudski registar</item>
    </izvorni_sadrzaj>
    <derivirana_varijabla naziv="DomainObject.Predmet.OstaliListNazivFormated_1">
      <item>Sindikat grafičke i nakladničke djelatnosti Hrvatske</item>
      <item>Mirjana Ovčar</item>
      <item>Sudski registar</item>
    </derivirana_varijabla>
  </DomainObject.Predmet.OstaliListNazivFormated>
  <DomainObject.Predmet.OstaliListNazivFormatedOIB>
    <izvorni_sadrzaj>
      <item>Sindikat grafičke i nakladničke djelatnosti Hrvatske</item>
      <item>Mirjana Ovčar, OIB 00088482161</item>
      <item>Sudski registar</item>
    </izvorni_sadrzaj>
    <derivirana_varijabla naziv="DomainObject.Predmet.OstaliListNazivFormatedOIB_1">
      <item>Sindikat grafičke i nakladničke djelatnosti Hrvatske</item>
      <item>Mirjana Ovčar, OIB 00088482161</item>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2018.</izvorni_sadrzaj>
    <derivirana_varijabla naziv="DomainObject.Datum_1">14. studenog 2018.</derivirana_varijabla>
  </DomainObject.Datum>
  <DomainObject.PoslovniBrojDokumenta>
    <izvorni_sadrzaj/>
    <derivirana_varijabla naziv="DomainObject.PoslovniBrojDokumenta_1"/>
  </DomainObject.PoslovniBrojDokumenta>
  <DomainObject.Predmet.StrankaIDrugi>
    <izvorni_sadrzaj>Mirjana Tkalec i dr.</izvorni_sadrzaj>
    <derivirana_varijabla naziv="DomainObject.Predmet.StrankaIDrugi_1">Mirjana Tkalec i dr.</derivirana_varijabla>
  </DomainObject.Predmet.StrankaIDrugi>
  <DomainObject.Predmet.ProtustrankaIDrugi>
    <izvorni_sadrzaj>ZRINSKI dioničko društvo za grafičku i nakladničku djelatnost</izvorni_sadrzaj>
    <derivirana_varijabla naziv="DomainObject.Predmet.ProtustrankaIDrugi_1">ZRINSKI dioničko društvo za grafičku i nakladničku djelatnost</derivirana_varijabla>
  </DomainObject.Predmet.ProtustrankaIDrugi>
  <DomainObject.Predmet.StrankaIDrugiAdressOIB>
    <izvorni_sadrzaj>Mirjana Tkalec, OIB 15908994886, Marof 7, 40315 Gornji Kraljevec i dr.</izvorni_sadrzaj>
    <derivirana_varijabla naziv="DomainObject.Predmet.StrankaIDrugiAdressOIB_1">Mirjana Tkalec, OIB 15908994886, Marof 7, 40315 Gornji Kraljevec i dr.</derivirana_varijabla>
  </DomainObject.Predmet.StrankaIDrugiAdressOIB>
  <DomainObject.Predmet.ProtustrankaIDrugiAdressOIB>
    <izvorni_sadrzaj>ZRINSKI dioničko društvo za grafičku i nakladničku djelatnost, OIB 38396277912, Dr. Ivana Novaka 13, 40000 Čakovec</izvorni_sadrzaj>
    <derivirana_varijabla naziv="DomainObject.Predmet.ProtustrankaIDrugiAdressOIB_1">ZRINSKI dioničko društvo za grafičku i nakladničku djelatnost, OIB 38396277912, Dr. Ivana Novaka 13,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Mirjana Tkalec</item>
      <item>Klodija Mesarić</item>
      <item>Renato Treska</item>
      <item>Božidar Žvorc</item>
      <item>Dubravko Keresteš</item>
      <item>Nada Šarić</item>
      <item>Lidija Novak</item>
      <item>Slavko Vidović</item>
      <item>Gorazd Črep</item>
      <item>Svjetlana Okreša</item>
      <item>Ana Zadravec</item>
      <item>Silvester Bernat</item>
      <item>Kristina Janković</item>
      <item>Jasminka Tušek</item>
      <item>Spomenka Rob</item>
      <item>Suzana Škreb</item>
      <item>Martina Žerjav Srša</item>
      <item>Zdravko Novak</item>
      <item>Ivan Kalamari</item>
      <item>Ana Maria Babić</item>
      <item>Damir Babić</item>
      <item>Sindikat grafičke i nakladničke djelatnosti Hrvatske</item>
      <item>ZRINSKI dioničko društvo za grafičku i nakladničku djelatnost</item>
      <item>Mirjana Ovčar</item>
      <item>Sudski registar</item>
    </izvorni_sadrzaj>
    <derivirana_varijabla naziv="DomainObject.Predmet.SudioniciListNaziv_1">
      <item>Mirjana Tkalec</item>
      <item>Klodija Mesarić</item>
      <item>Renato Treska</item>
      <item>Božidar Žvorc</item>
      <item>Dubravko Keresteš</item>
      <item>Nada Šarić</item>
      <item>Lidija Novak</item>
      <item>Slavko Vidović</item>
      <item>Gorazd Črep</item>
      <item>Svjetlana Okreša</item>
      <item>Ana Zadravec</item>
      <item>Silvester Bernat</item>
      <item>Kristina Janković</item>
      <item>Jasminka Tušek</item>
      <item>Spomenka Rob</item>
      <item>Suzana Škreb</item>
      <item>Martina Žerjav Srša</item>
      <item>Zdravko Novak</item>
      <item>Ivan Kalamari</item>
      <item>Ana Maria Babić</item>
      <item>Damir Babić</item>
      <item>Sindikat grafičke i nakladničke djelatnosti Hrvatske</item>
      <item>ZRINSKI dioničko društvo za grafičku i nakladničku djelatnost</item>
      <item>Mirjana Ovčar</item>
      <item>Sudski registar</item>
    </derivirana_varijabla>
  </DomainObject.Predmet.SudioniciListNaziv>
  <DomainObject.Predmet.SudioniciListAdressOIB>
    <izvorni_sadrzaj>
      <item>Mirjana Tkalec, OIB 15908994886, Marof 7,40315 Gornji Kraljevec</item>
      <item>Klodija Mesarić, OIB 74034758803, Vladimira Nazora 56,40000 Lopatinec</item>
      <item>Renato Treska, OIB 91090954685, Pretetinec 188,40000 Pretetinec</item>
      <item>Božidar Žvorc, OIB 03470609972, Čehovec 151,40323 Čehovec</item>
      <item>Dubravko Keresteš, OIB 05564464952, Andrije Kačića-Miošića 8a,40000 Čakovec</item>
      <item>Nada Šarić, OIB 70292213618, Silvije Strahimira Kranjčevića 10,40000 Čakovec</item>
      <item>Lidija Novak, OIB 87771590668, Donji Zebanec 10,40313 Donji Zebanec</item>
      <item>Slavko Vidović, OIB 01188695357, Ivana Gorana Kovačića 49,40000 Mihovljan</item>
      <item>Gorazd Črep, OIB 02354095445, Vinka Žganca 4,40000 Orehovica</item>
      <item>Svjetlana Okreša, OIB 18312867355, Nikole Tesle 27,40000 Pribislavec</item>
      <item>Ana Zadravec, OIB 00322024376, Čakovečka 17,40000 Sivica</item>
      <item>Silvester Bernat, OIB 12105501746, Josipa Slavenskog 54,40000 Ivanovec</item>
      <item>Kristina Janković, OIB 91280290013, Alojzija Stepinca 29,40000 Mala Subotica</item>
      <item>Jasminka Tušek, OIB 78938377335, Školska 37,40000 Novo Selo Rok</item>
      <item>Spomenka Rob, OIB 17427531753, Zasadbreg 27a,40000 Zasadbreg</item>
      <item>Suzana Škreb, OIB 53823170654, Ulica Lavoslava Ružičke 25,40000 Čakovec</item>
      <item>Martina Žerjav Srša, OIB 99880655801, J.bajkovca 113,40000 Savska Ves</item>
      <item>Zdravko Novak, OIB 43391148310, Cvjetna 4,40000 Strahoninec</item>
      <item>Ivan Kalamari, OIB 57849365825, Benkovec 30,40000 Mala Subotica</item>
      <item>Ana Maria Babić, OIB 07794259400, V.nazora 16a,40000 Lopatinec</item>
      <item>Damir Babić, OIB 81089353284, V.nazora 16a,40000 Lopatinec</item>
      <item>Sindikat grafičke i nakladničke djelatnosti Hrvatske</item>
      <item>ZRINSKI dioničko društvo za grafičku i nakladničku djelatnost, OIB 38396277912, Dr. Ivana Novaka 13,40000 Čakovec</item>
      <item>Mirjana Ovčar, OIB 00088482161, Ulica Miroslava Magdalenića 2,40000 Čakovec</item>
      <item>Sudski registar</item>
    </izvorni_sadrzaj>
    <derivirana_varijabla naziv="DomainObject.Predmet.SudioniciListAdressOIB_1">
      <item>Mirjana Tkalec, OIB 15908994886, Marof 7,40315 Gornji Kraljevec</item>
      <item>Klodija Mesarić, OIB 74034758803, Vladimira Nazora 56,40000 Lopatinec</item>
      <item>Renato Treska, OIB 91090954685, Pretetinec 188,40000 Pretetinec</item>
      <item>Božidar Žvorc, OIB 03470609972, Čehovec 151,40323 Čehovec</item>
      <item>Dubravko Keresteš, OIB 05564464952, Andrije Kačića-Miošića 8a,40000 Čakovec</item>
      <item>Nada Šarić, OIB 70292213618, Silvije Strahimira Kranjčevića 10,40000 Čakovec</item>
      <item>Lidija Novak, OIB 87771590668, Donji Zebanec 10,40313 Donji Zebanec</item>
      <item>Slavko Vidović, OIB 01188695357, Ivana Gorana Kovačića 49,40000 Mihovljan</item>
      <item>Gorazd Črep, OIB 02354095445, Vinka Žganca 4,40000 Orehovica</item>
      <item>Svjetlana Okreša, OIB 18312867355, Nikole Tesle 27,40000 Pribislavec</item>
      <item>Ana Zadravec, OIB 00322024376, Čakovečka 17,40000 Sivica</item>
      <item>Silvester Bernat, OIB 12105501746, Josipa Slavenskog 54,40000 Ivanovec</item>
      <item>Kristina Janković, OIB 91280290013, Alojzija Stepinca 29,40000 Mala Subotica</item>
      <item>Jasminka Tušek, OIB 78938377335, Školska 37,40000 Novo Selo Rok</item>
      <item>Spomenka Rob, OIB 17427531753, Zasadbreg 27a,40000 Zasadbreg</item>
      <item>Suzana Škreb, OIB 53823170654, Ulica Lavoslava Ružičke 25,40000 Čakovec</item>
      <item>Martina Žerjav Srša, OIB 99880655801, J.bajkovca 113,40000 Savska Ves</item>
      <item>Zdravko Novak, OIB 43391148310, Cvjetna 4,40000 Strahoninec</item>
      <item>Ivan Kalamari, OIB 57849365825, Benkovec 30,40000 Mala Subotica</item>
      <item>Ana Maria Babić, OIB 07794259400, V.nazora 16a,40000 Lopatinec</item>
      <item>Damir Babić, OIB 81089353284, V.nazora 16a,40000 Lopatinec</item>
      <item>Sindikat grafičke i nakladničke djelatnosti Hrvatske</item>
      <item>ZRINSKI dioničko društvo za grafičku i nakladničku djelatnost, OIB 38396277912, Dr. Ivana Novaka 13,40000 Čakovec</item>
      <item>Mirjana Ovčar, OIB 00088482161, Ulica Miroslava Magdalenića 2,40000 Čakovec</item>
      <item>Sudski registar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15908994886</item>
      <item>, OIB 74034758803</item>
      <item>, OIB 91090954685</item>
      <item>, OIB 03470609972</item>
      <item>, OIB 05564464952</item>
      <item>, OIB 70292213618</item>
      <item>, OIB 87771590668</item>
      <item>, OIB 01188695357</item>
      <item>, OIB 02354095445</item>
      <item>, OIB 18312867355</item>
      <item>, OIB 00322024376</item>
      <item>, OIB 12105501746</item>
      <item>, OIB 91280290013</item>
      <item>, OIB 78938377335</item>
      <item>, OIB 17427531753</item>
      <item>, OIB 53823170654</item>
      <item>, OIB 99880655801</item>
      <item>, OIB 43391148310</item>
      <item>, OIB 57849365825</item>
      <item>, OIB 07794259400</item>
      <item>, OIB 81089353284</item>
      <item>, OIB null</item>
      <item>, OIB 38396277912</item>
      <item>, OIB 00088482161</item>
      <item>, OIB null</item>
    </izvorni_sadrzaj>
    <derivirana_varijabla naziv="DomainObject.Predmet.SudioniciListNazivOIB_1">
      <item>, OIB 15908994886</item>
      <item>, OIB 74034758803</item>
      <item>, OIB 91090954685</item>
      <item>, OIB 03470609972</item>
      <item>, OIB 05564464952</item>
      <item>, OIB 70292213618</item>
      <item>, OIB 87771590668</item>
      <item>, OIB 01188695357</item>
      <item>, OIB 02354095445</item>
      <item>, OIB 18312867355</item>
      <item>, OIB 00322024376</item>
      <item>, OIB 12105501746</item>
      <item>, OIB 91280290013</item>
      <item>, OIB 78938377335</item>
      <item>, OIB 17427531753</item>
      <item>, OIB 53823170654</item>
      <item>, OIB 99880655801</item>
      <item>, OIB 43391148310</item>
      <item>, OIB 57849365825</item>
      <item>, OIB 07794259400</item>
      <item>, OIB 81089353284</item>
      <item>, OIB null</item>
      <item>, OIB 38396277912</item>
      <item>, OIB 00088482161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75A5DB5-35B6-4C46-843E-340B7F51E81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909</properties:Words>
  <properties:Characters>5110</properties:Characters>
  <properties:Lines>113</properties:Lines>
  <properties:Paragraphs>30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6202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2018-11-14T07:33:00Z</dcterms:created>
  <dc:creator>nmarkovic</dc:creator>
  <cp:lastModifiedBy>Tihana Martinez</cp:lastModifiedBy>
  <cp:lastPrinted>2018-11-14T07:32:00Z</cp:lastPrinted>
  <dcterms:modified xmlns:xsi="http://www.w3.org/2001/XMLSchema-instance" xsi:type="dcterms:W3CDTF">2018-11-14T07:34:00Z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 zahtjev/prijedlog (St-440-18-3-Rješenje - odbačaj vjerovnikovog prijedloga Zrinski d.d.-13.11.18..docx)</vt:lpwstr>
  </prop:property>
  <prop:property name="CC_coloring" pid="4" fmtid="{D5CDD505-2E9C-101B-9397-08002B2CF9AE}">
    <vt:bool>false</vt:bool>
  </prop:property>
  <prop:property name="BrojStranica" pid="5" fmtid="{D5CDD505-2E9C-101B-9397-08002B2CF9AE}">
    <vt:i4>3</vt:i4>
  </prop:property>
</prop:Properties>
</file>