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13be" w14:paraId="64113be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AE00F9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676507">
              <w:rPr>
                <w:lang w:eastAsia="hr-HR" w:val="hr-HR"/>
              </w:rPr>
              <w:t>55</w:t>
            </w:r>
            <w:r w:rsidR="00AE00F9">
              <w:rPr>
                <w:lang w:eastAsia="hr-HR" w:val="hr-HR"/>
              </w:rPr>
              <w:t>8</w:t>
            </w:r>
            <w:r>
              <w:rPr>
                <w:lang w:eastAsia="hr-HR" w:val="hr-HR"/>
              </w:rPr>
              <w:t>/2017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AE00F9">
        <w:rPr>
          <w:lang w:val="hr-HR"/>
        </w:rPr>
        <w:t xml:space="preserve">Diablo </w:t>
      </w:r>
      <w:r w:rsidR="00E640D8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676507">
        <w:rPr>
          <w:lang w:val="hr-HR"/>
        </w:rPr>
        <w:t>Čakovec</w:t>
      </w:r>
      <w:r w:rsidR="005A6949">
        <w:rPr>
          <w:lang w:val="hr-HR"/>
        </w:rPr>
        <w:t xml:space="preserve">, </w:t>
      </w:r>
      <w:r w:rsidR="00AE00F9">
        <w:rPr>
          <w:lang w:val="hr-HR"/>
        </w:rPr>
        <w:t>Katarine Zrinski 2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AE00F9" w:rsidRPr="00AE00F9">
        <w:rPr>
          <w:lang w:val="hr-HR"/>
        </w:rPr>
        <w:t>72164564308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676507">
        <w:rPr>
          <w:lang w:val="hr-HR"/>
        </w:rPr>
        <w:t>13</w:t>
      </w:r>
      <w:r w:rsidRPr="00071235">
        <w:rPr>
          <w:lang w:val="hr-HR"/>
        </w:rPr>
        <w:t xml:space="preserve">. </w:t>
      </w:r>
      <w:r w:rsidR="005A6949">
        <w:rPr>
          <w:lang w:val="hr-HR"/>
        </w:rPr>
        <w:t>studenog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., temeljem čl. 430. Stečajnog zakona ("Narodne novine"</w:t>
      </w:r>
      <w:r w:rsidR="00024B62">
        <w:rPr>
          <w:lang w:val="hr-HR"/>
        </w:rPr>
        <w:t xml:space="preserve"> broj</w:t>
      </w:r>
      <w:r w:rsidRPr="00071235">
        <w:rPr>
          <w:lang w:val="hr-HR"/>
        </w:rPr>
        <w:t xml:space="preserve">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AE00F9">
        <w:rPr>
          <w:lang w:val="hr-HR"/>
        </w:rPr>
        <w:t>Diablo j.d.o.o.</w:t>
      </w:r>
      <w:r w:rsidR="00AE00F9" w:rsidRPr="00071235">
        <w:rPr>
          <w:lang w:val="hr-HR"/>
        </w:rPr>
        <w:t xml:space="preserve">, </w:t>
      </w:r>
      <w:r w:rsidR="00AE00F9">
        <w:rPr>
          <w:lang w:val="hr-HR"/>
        </w:rPr>
        <w:t xml:space="preserve">Čakovec, Katarine Zrinski 2, </w:t>
      </w:r>
      <w:r w:rsidR="00AE00F9" w:rsidRPr="00071235">
        <w:rPr>
          <w:lang w:val="hr-HR"/>
        </w:rPr>
        <w:t xml:space="preserve">OIB: </w:t>
      </w:r>
      <w:r w:rsidR="00AE00F9" w:rsidRPr="00AE00F9">
        <w:rPr>
          <w:lang w:val="hr-HR"/>
        </w:rPr>
        <w:t>72164564308</w:t>
      </w:r>
      <w:r w:rsidRPr="00071235">
        <w:rPr>
          <w:lang w:val="hr-HR"/>
        </w:rPr>
        <w:t xml:space="preserve">, iznosi </w:t>
      </w:r>
      <w:r w:rsidR="00AE00F9">
        <w:rPr>
          <w:lang w:val="hr-HR"/>
        </w:rPr>
        <w:t>147.799,66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AE00F9">
        <w:rPr>
          <w:lang w:val="hr-HR"/>
        </w:rPr>
        <w:t>Karlo Turk</w:t>
      </w:r>
      <w:r w:rsidR="00267AE2">
        <w:rPr>
          <w:lang w:val="hr-HR"/>
        </w:rPr>
        <w:t xml:space="preserve">, </w:t>
      </w:r>
      <w:r w:rsidR="00AE00F9">
        <w:rPr>
          <w:lang w:val="hr-HR"/>
        </w:rPr>
        <w:t>Donji Zebanec</w:t>
      </w:r>
      <w:r w:rsidR="005A6949">
        <w:rPr>
          <w:lang w:val="hr-HR"/>
        </w:rPr>
        <w:t xml:space="preserve">, </w:t>
      </w:r>
      <w:r w:rsidR="00AE00F9">
        <w:rPr>
          <w:lang w:val="hr-HR"/>
        </w:rPr>
        <w:t>Donji Zebanec 7</w:t>
      </w:r>
      <w:r w:rsidR="00267AE2">
        <w:rPr>
          <w:lang w:val="hr-HR"/>
        </w:rPr>
        <w:t xml:space="preserve">, </w:t>
      </w:r>
      <w:r w:rsidR="00267AE2" w:rsidRPr="00071235">
        <w:rPr>
          <w:lang w:val="hr-HR"/>
        </w:rPr>
        <w:t xml:space="preserve">OIB: </w:t>
      </w:r>
      <w:r w:rsidR="00AE00F9">
        <w:rPr>
          <w:lang w:val="hr-HR"/>
        </w:rPr>
        <w:t>86680902878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676507">
        <w:rPr>
          <w:lang w:val="hr-HR"/>
        </w:rPr>
        <w:t>55</w:t>
      </w:r>
      <w:r w:rsidR="00AE00F9">
        <w:rPr>
          <w:lang w:val="hr-HR"/>
        </w:rPr>
        <w:t>8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676507">
        <w:rPr>
          <w:lang w:val="hr-HR"/>
        </w:rPr>
        <w:t>10</w:t>
      </w:r>
      <w:r w:rsidR="005C4196" w:rsidRPr="00071235">
        <w:rPr>
          <w:lang w:val="hr-HR"/>
        </w:rPr>
        <w:t xml:space="preserve">. </w:t>
      </w:r>
      <w:r w:rsidR="00676507">
        <w:rPr>
          <w:lang w:val="hr-HR"/>
        </w:rPr>
        <w:t>studenog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AE00F9">
        <w:rPr>
          <w:lang w:val="hr-HR"/>
        </w:rPr>
        <w:t>Diablo j.d.o.o.</w:t>
      </w:r>
      <w:r w:rsidR="00AE00F9" w:rsidRPr="00071235">
        <w:rPr>
          <w:lang w:val="hr-HR"/>
        </w:rPr>
        <w:t xml:space="preserve">, </w:t>
      </w:r>
      <w:r w:rsidR="00AE00F9">
        <w:rPr>
          <w:lang w:val="hr-HR"/>
        </w:rPr>
        <w:t xml:space="preserve">Čakovec, Katarine Zrinski 2, </w:t>
      </w:r>
      <w:r w:rsidR="00AE00F9" w:rsidRPr="00071235">
        <w:rPr>
          <w:lang w:val="hr-HR"/>
        </w:rPr>
        <w:t xml:space="preserve">OIB: </w:t>
      </w:r>
      <w:r w:rsidR="00AE00F9" w:rsidRPr="00AE00F9">
        <w:rPr>
          <w:lang w:val="hr-HR"/>
        </w:rPr>
        <w:t>72164564308</w:t>
      </w:r>
      <w:r w:rsidR="005C4196" w:rsidRPr="00071235">
        <w:rPr>
          <w:lang w:val="hr-HR"/>
        </w:rPr>
        <w:t xml:space="preserve">, navodeći da dužnik na dan </w:t>
      </w:r>
      <w:r w:rsidR="00676507">
        <w:rPr>
          <w:lang w:val="hr-HR"/>
        </w:rPr>
        <w:t>8</w:t>
      </w:r>
      <w:r w:rsidR="009D534A" w:rsidRPr="00071235">
        <w:rPr>
          <w:lang w:val="hr-HR"/>
        </w:rPr>
        <w:t xml:space="preserve">. </w:t>
      </w:r>
      <w:r w:rsidR="00676507">
        <w:rPr>
          <w:lang w:val="hr-HR"/>
        </w:rPr>
        <w:t>studenog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AE00F9">
        <w:rPr>
          <w:lang w:val="hr-HR"/>
        </w:rPr>
        <w:t>147.799,66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676507">
        <w:rPr>
          <w:lang w:val="hr-HR"/>
        </w:rPr>
        <w:t>13</w:t>
      </w:r>
      <w:r w:rsidR="005C4196" w:rsidRPr="00071235">
        <w:rPr>
          <w:lang w:val="hr-HR"/>
        </w:rPr>
        <w:t xml:space="preserve">. </w:t>
      </w:r>
      <w:r w:rsidR="005A6949">
        <w:rPr>
          <w:lang w:val="hr-HR"/>
        </w:rPr>
        <w:t>studenog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638" w:rsidRPr="0068763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676507">
      <w:rPr>
        <w:lang w:val="hr-HR"/>
      </w:rPr>
      <w:t>55</w:t>
    </w:r>
    <w:r w:rsidR="00AE00F9">
      <w:rPr>
        <w:lang w:val="hr-HR"/>
      </w:rPr>
      <w:t>8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24B62"/>
    <w:rsid w:val="00042DBB"/>
    <w:rsid w:val="00070793"/>
    <w:rsid w:val="00071235"/>
    <w:rsid w:val="000A333D"/>
    <w:rsid w:val="001163CC"/>
    <w:rsid w:val="00124D53"/>
    <w:rsid w:val="00133BA2"/>
    <w:rsid w:val="0015045D"/>
    <w:rsid w:val="00166D7D"/>
    <w:rsid w:val="001A6BE3"/>
    <w:rsid w:val="001C2403"/>
    <w:rsid w:val="00230866"/>
    <w:rsid w:val="00267AE2"/>
    <w:rsid w:val="00340840"/>
    <w:rsid w:val="003E1673"/>
    <w:rsid w:val="00413610"/>
    <w:rsid w:val="00415671"/>
    <w:rsid w:val="004341B3"/>
    <w:rsid w:val="00494C94"/>
    <w:rsid w:val="004C4C64"/>
    <w:rsid w:val="00500673"/>
    <w:rsid w:val="005011BC"/>
    <w:rsid w:val="0055347A"/>
    <w:rsid w:val="00563DE4"/>
    <w:rsid w:val="005A6949"/>
    <w:rsid w:val="005C4196"/>
    <w:rsid w:val="00653BB3"/>
    <w:rsid w:val="0066129A"/>
    <w:rsid w:val="00666674"/>
    <w:rsid w:val="00676507"/>
    <w:rsid w:val="00687638"/>
    <w:rsid w:val="00690096"/>
    <w:rsid w:val="007B76BA"/>
    <w:rsid w:val="008229E5"/>
    <w:rsid w:val="00863DAB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66F8"/>
    <w:rsid w:val="00D76A64"/>
    <w:rsid w:val="00D95AFF"/>
    <w:rsid w:val="00DB13E8"/>
    <w:rsid w:val="00DB2CAB"/>
    <w:rsid w:val="00E640D8"/>
    <w:rsid w:val="00E74195"/>
    <w:rsid w:val="00ED489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87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6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6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6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6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87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6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6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6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6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St-558/2017</izvorni_sadrzaj>
    <derivirana_varijabla naziv="DomainObject.Predmet.OznakaBroj_1">St-558/2017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Diablo jednostavno društvo s ograničenom odgovornošću za ugostiteljstvo, trgovinu i turizam zastupanog po punomoćniku Karlo Turk</izvorni_sadrzaj>
    <derivirana_varijabla naziv="DomainObject.Predmet.ProtustrankaFormated_1">  Diablo jednostavno društvo s ograničenom odgovornošću za ugostiteljstvo, trgovinu i turizam zastupanog po punomoćniku Karlo Turk</derivirana_varijabla>
  </DomainObject.Predmet.ProtustrankaFormated>
  <DomainObject.Predmet.ProtustrankaFormatedOIB>
    <izvorni_sadrzaj>  Diablo jednostavno društvo s ograničenom odgovornošću za ugostiteljstvo, trgovinu i turizam, OIB 72164564308 zastupanog po punomoćniku Karlo Turk</izvorni_sadrzaj>
    <derivirana_varijabla naziv="DomainObject.Predmet.ProtustrankaFormatedOIB_1">  Diablo jednostavno društvo s ograničenom odgovornošću za ugostiteljstvo, trgovinu i turizam, OIB 72164564308 zastupanog po punomoćniku Karlo Turk</derivirana_varijabla>
  </DomainObject.Predmet.ProtustrankaFormatedOIB>
  <DomainObject.Predmet.ProtustrankaFormatedWithAdress>
    <izvorni_sadrzaj> Diablo jednostavno društvo s ograničenom odgovornošću za ugostiteljstvo, trgovinu i turizam, Katarine Zrinski 2, 40000 Čakovec zastupanog po punomoćniku Karlo Turk</izvorni_sadrzaj>
    <derivirana_varijabla naziv="DomainObject.Predmet.ProtustrankaFormatedWithAdress_1"> Diablo jednostavno društvo s ograničenom odgovornošću za ugostiteljstvo, trgovinu i turizam, Katarine Zrinski 2, 40000 Čakovec zastupanog po punomoćniku Karlo Turk</derivirana_varijabla>
  </DomainObject.Predmet.ProtustrankaFormatedWithAdress>
  <DomainObject.Predmet.ProtustrankaFormatedWithAdressOIB>
    <izvorni_sadrzaj> Diablo jednostavno društvo s ograničenom odgovornošću za ugostiteljstvo, trgovinu i turizam, OIB 72164564308, Katarine Zrinski 2, 40000 Čakovec zastupanog po punomoćniku Karlo Turk</izvorni_sadrzaj>
    <derivirana_varijabla naziv="DomainObject.Predmet.ProtustrankaFormatedWithAdressOIB_1"> Diablo jednostavno društvo s ograničenom odgovornošću za ugostiteljstvo, trgovinu i turizam, OIB 72164564308, Katarine Zrinski 2, 40000 Čakovec zastupanog po punomoćniku Karlo Turk</derivirana_varijabla>
  </DomainObject.Predmet.ProtustrankaFormatedWithAdressOIB>
  <DomainObject.Predmet.ProtustrankaWithAdress>
    <izvorni_sadrzaj>Diablo jednostavno društvo s ograničenom odgovornošću za ugostiteljstvo, trgovinu i turizam Katarine Zrinski 2, 40000 Čakovec</izvorni_sadrzaj>
    <derivirana_varijabla naziv="DomainObject.Predmet.ProtustrankaWithAdress_1">Diablo jednostavno društvo s ograničenom odgovornošću za ugostiteljstvo, trgovinu i turizam Katarine Zrinski 2, 40000 Čakovec</derivirana_varijabla>
  </DomainObject.Predmet.ProtustrankaWithAdress>
  <DomainObject.Predmet.ProtustrankaWithAdressOIB>
    <izvorni_sadrzaj>Diablo jednostavno društvo s ograničenom odgovornošću za ugostiteljstvo, trgovinu i turizam, OIB 72164564308, Katarine Zrinski 2, 40000 Čakovec</izvorni_sadrzaj>
    <derivirana_varijabla naziv="DomainObject.Predmet.ProtustrankaWithAdressOIB_1">Diablo jednostavno društvo s ograničenom odgovornošću za ugostiteljstvo, trgovinu i turizam, OIB 72164564308, Katarine Zrinski 2, 40000 Čakovec</derivirana_varijabla>
  </DomainObject.Predmet.ProtustrankaWithAdressOIB>
  <DomainObject.Predmet.ProtustrankaNazivFormated>
    <izvorni_sadrzaj>Diablo jednostavno društvo s ograničenom odgovornošću za ugostiteljstvo, trgovinu i turizam</izvorni_sadrzaj>
    <derivirana_varijabla naziv="DomainObject.Predmet.ProtustrankaNazivFormated_1">Diablo jednostavno društvo s ograničenom odgovornošću za ugostiteljstvo, trgovinu i turizam</derivirana_varijabla>
  </DomainObject.Predmet.ProtustrankaNazivFormated>
  <DomainObject.Predmet.ProtustrankaNazivFormatedOIB>
    <izvorni_sadrzaj>Diablo jednostavno društvo s ograničenom odgovornošću za ugostiteljstvo, trgovinu i turizam, OIB 72164564308</izvorni_sadrzaj>
    <derivirana_varijabla naziv="DomainObject.Predmet.ProtustrankaNazivFormatedOIB_1">Diablo jednostavno društvo s ograničenom odgovornošću za ugostiteljstvo, trgovinu i turizam, OIB 72164564308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147799.66</izvorni_sadrzaj>
    <derivirana_varijabla naziv="DomainObject.Predmet.TrenutnaVrijednost_1">147799.66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Diablo jednostavno društvo s ograničenom odgovornošću za ugostiteljstvo, trgovinu i turizam zastupanog po punomoćniku Karlo Turk</item>
    </izvorni_sadrzaj>
    <derivirana_varijabla naziv="DomainObject.Predmet.ProtuStrankaListFormated_1">
      <item>Diablo jednostavno društvo s ograničenom odgovornošću za ugostiteljstvo, trgovinu i turizam zastupanog po punomoćniku Karlo Turk</item>
    </derivirana_varijabla>
  </DomainObject.Predmet.ProtuStrankaListFormated>
  <DomainObject.Predmet.ProtuStrankaListFormatedOIB>
    <izvorni_sadrzaj>
      <item>Diablo jednostavno društvo s ograničenom odgovornošću za ugostiteljstvo, trgovinu i turizam, OIB 72164564308 zastupanog po punomoćniku Karlo Turk</item>
    </izvorni_sadrzaj>
    <derivirana_varijabla naziv="DomainObject.Predmet.ProtuStrankaListFormatedOIB_1">
      <item>Diablo jednostavno društvo s ograničenom odgovornošću za ugostiteljstvo, trgovinu i turizam, OIB 72164564308 zastupanog po punomoćniku Karlo Turk</item>
    </derivirana_varijabla>
  </DomainObject.Predmet.ProtuStrankaListFormatedOIB>
  <DomainObject.Predmet.ProtuStrankaListFormatedWithAdress>
    <izvorni_sadrzaj>
      <item>Diablo jednostavno društvo s ograničenom odgovornošću za ugostiteljstvo, trgovinu i turizam, Katarine Zrinski 2, 40000 Čakovec zastupanog po punomoćniku Karlo Turk</item>
    </izvorni_sadrzaj>
    <derivirana_varijabla naziv="DomainObject.Predmet.ProtuStrankaListFormatedWithAdress_1">
      <item>Diablo jednostavno društvo s ograničenom odgovornošću za ugostiteljstvo, trgovinu i turizam, Katarine Zrinski 2, 40000 Čakovec zastupanog po punomoćniku Karlo Turk</item>
    </derivirana_varijabla>
  </DomainObject.Predmet.ProtuStrankaListFormatedWithAdress>
  <DomainObject.Predmet.ProtuStrankaListFormatedWithAdressOIB>
    <izvorni_sadrzaj>
      <item>Diablo jednostavno društvo s ograničenom odgovornošću za ugostiteljstvo, trgovinu i turizam, OIB 72164564308, Katarine Zrinski 2, 40000 Čakovec zastupanog po punomoćniku Karlo Turk</item>
    </izvorni_sadrzaj>
    <derivirana_varijabla naziv="DomainObject.Predmet.ProtuStrankaListFormatedWithAdressOIB_1">
      <item>Diablo jednostavno društvo s ograničenom odgovornošću za ugostiteljstvo, trgovinu i turizam, OIB 72164564308, Katarine Zrinski 2, 40000 Čakovec zastupanog po punomoćniku Karlo Turk</item>
    </derivirana_varijabla>
  </DomainObject.Predmet.ProtuStrankaListFormatedWithAdressOIB>
  <DomainObject.Predmet.ProtuStrankaListNazivFormated>
    <izvorni_sadrzaj>
      <item>Diablo jednostavno društvo s ograničenom odgovornošću za ugostiteljstvo, trgovinu i turizam</item>
    </izvorni_sadrzaj>
    <derivirana_varijabla naziv="DomainObject.Predmet.ProtuStrankaListNazivFormated_1">
      <item>Diablo jednostavno društvo s ograničenom odgovornošću za ugostiteljstvo, trgovinu i turizam</item>
    </derivirana_varijabla>
  </DomainObject.Predmet.ProtuStrankaListNazivFormated>
  <DomainObject.Predmet.ProtuStrankaListNazivFormatedOIB>
    <izvorni_sadrzaj>
      <item>Diablo jednostavno društvo s ograničenom odgovornošću za ugostiteljstvo, trgovinu i turizam, OIB 72164564308</item>
    </izvorni_sadrzaj>
    <derivirana_varijabla naziv="DomainObject.Predmet.ProtuStrankaListNazivFormatedOIB_1">
      <item>Diablo jednostavno društvo s ograničenom odgovornošću za ugostiteljstvo, trgovinu i turizam, OIB 72164564308</item>
    </derivirana_varijabla>
  </DomainObject.Predmet.ProtuStrankaListNazivFormatedOIB>
  <DomainObject.Predmet.OstaliListFormated>
    <izvorni_sadrzaj>
      <item>Sudski registar</item>
      <item>Karlo Turk punomoćnik sudionika u postupku Diablo jednostavno društvo s ograničenom odgovornošću za ugostiteljstvo, trgovinu i turizam</item>
    </izvorni_sadrzaj>
    <derivirana_varijabla naziv="DomainObject.Predmet.OstaliListFormated_1">
      <item>Sudski registar</item>
      <item>Karlo Turk punomoćnik sudionika u postupku Diablo jednostavno društvo s ograničenom odgovornošću za ugostiteljstvo, trgovinu i turizam</item>
    </derivirana_varijabla>
  </DomainObject.Predmet.OstaliListFormated>
  <DomainObject.Predmet.OstaliListFormatedOIB>
    <izvorni_sadrzaj>
      <item>Sudski registar</item>
      <item>Karlo Turk, OIB 86680902878 punomoćnik sudionika u postupku Diablo jednostavno društvo s ograničenom odgovornošću za ugostiteljstvo, trgovinu i turizam</item>
    </izvorni_sadrzaj>
    <derivirana_varijabla naziv="DomainObject.Predmet.OstaliListFormatedOIB_1">
      <item>Sudski registar</item>
      <item>Karlo Turk, OIB 86680902878 punomoćnik sudionika u postupku Diablo jednostavno društvo s ograničenom odgovornošću za ugostiteljstvo, trgovinu i turizam</item>
    </derivirana_varijabla>
  </DomainObject.Predmet.OstaliListFormatedOIB>
  <DomainObject.Predmet.OstaliListFormatedWithAdress>
    <izvorni_sadrzaj>
      <item>Sudski registar</item>
      <item>Karlo Turk, Donji Zebanec 7, 40313 Donji Zebanec punomoćnik sudionika u postupku Diablo jednostavno društvo s ograničenom odgovornošću za ugostiteljstvo, trgovinu i turizam</item>
    </izvorni_sadrzaj>
    <derivirana_varijabla naziv="DomainObject.Predmet.OstaliListFormatedWithAdress_1">
      <item>Sudski registar</item>
      <item>Karlo Turk, Donji Zebanec 7, 40313 Donji Zebanec punomoćnik sudionika u postupku Diablo jednostavno društvo s ograničenom odgovornošću za ugostiteljstvo, trgovinu i turizam</item>
    </derivirana_varijabla>
  </DomainObject.Predmet.OstaliListFormatedWithAdress>
  <DomainObject.Predmet.OstaliListFormatedWithAdressOIB>
    <izvorni_sadrzaj>
      <item>Sudski registar</item>
      <item>Karlo Turk, OIB 86680902878, Donji Zebanec 7, 40313 Donji Zebanec punomoćnik sudionika u postupku Diablo jednostavno društvo s ograničenom odgovornošću za ugostiteljstvo, trgovinu i turizam</item>
    </izvorni_sadrzaj>
    <derivirana_varijabla naziv="DomainObject.Predmet.OstaliListFormatedWithAdressOIB_1">
      <item>Sudski registar</item>
      <item>Karlo Turk, OIB 86680902878, Donji Zebanec 7, 40313 Donji Zebanec punomoćnik sudionika u postupku Diablo jednostavno društvo s ograničenom odgovornošću za ugostiteljstvo, trgovinu i turizam</item>
    </derivirana_varijabla>
  </DomainObject.Predmet.OstaliListFormatedWithAdressOIB>
  <DomainObject.Predmet.OstaliListNazivFormated>
    <izvorni_sadrzaj>
      <item>Sudski registar</item>
      <item>Karlo Turk</item>
    </izvorni_sadrzaj>
    <derivirana_varijabla naziv="DomainObject.Predmet.OstaliListNazivFormated_1">
      <item>Sudski registar</item>
      <item>Karlo Turk</item>
    </derivirana_varijabla>
  </DomainObject.Predmet.OstaliListNazivFormated>
  <DomainObject.Predmet.OstaliListNazivFormatedOIB>
    <izvorni_sadrzaj>
      <item>Sudski registar</item>
      <item>Karlo Turk, OIB 86680902878</item>
    </izvorni_sadrzaj>
    <derivirana_varijabla naziv="DomainObject.Predmet.OstaliListNazivFormatedOIB_1">
      <item>Sudski registar</item>
      <item>Karlo Turk, OIB 86680902878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Diablo jednostavno društvo s ograničenom odgovornošću za ugostiteljstvo, trgovinu i turizam</izvorni_sadrzaj>
    <derivirana_varijabla naziv="DomainObject.Predmet.ProtustrankaIDrugi_1">Diablo jednostavno društvo s ograničenom odgovornošću za ugostiteljstvo,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Diablo jednostavno društvo s ograničenom odgovornošću za ugostiteljstvo, trgovinu i turizam, OIB 72164564308, Katarine Zrinski 2, 40000 Čakovec</izvorni_sadrzaj>
    <derivirana_varijabla naziv="DomainObject.Predmet.ProtustrankaIDrugiAdressOIB_1">Diablo jednostavno društvo s ograničenom odgovornošću za ugostiteljstvo, trgovinu i turizam, OIB 72164564308, Katarine Zrinski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Diablo jednostavno društvo s ograničenom odgovornošću za ugostiteljstvo, trgovinu i turizam</item>
      <item>Sudski registar</item>
      <item>Karlo Turk</item>
    </izvorni_sadrzaj>
    <derivirana_varijabla naziv="DomainObject.Predmet.SudioniciListNaziv_1">
      <item>Financijska agencija</item>
      <item>Diablo jednostavno društvo s ograničenom odgovornošću za ugostiteljstvo, trgovinu i turizam</item>
      <item>Sudski registar</item>
      <item>Karlo Turk</item>
    </derivirana_varijabla>
  </DomainObject.Predmet.SudioniciListNaziv>
  <DomainObject.Predmet.SudioniciListAdressOIB>
    <izvorni_sadrzaj>
      <item>Financijska agencija, OIB 85821130368, Ulica grada Vukovara 70,10000 Zagreb</item>
      <item>Diablo jednostavno društvo s ograničenom odgovornošću za ugostiteljstvo, trgovinu i turizam, OIB 72164564308, Katarine Zrinski 2,40000 Čakovec</item>
      <item>Sudski registar</item>
      <item>Karlo Turk, OIB 86680902878, Donji Zebanec 7,40313 Donji Zebanec</item>
    </izvorni_sadrzaj>
    <derivirana_varijabla naziv="DomainObject.Predmet.SudioniciListAdressOIB_1">
      <item>Financijska agencija, OIB 85821130368, Ulica grada Vukovara 70,10000 Zagreb</item>
      <item>Diablo jednostavno društvo s ograničenom odgovornošću za ugostiteljstvo, trgovinu i turizam, OIB 72164564308, Katarine Zrinski 2,40000 Čakovec</item>
      <item>Sudski registar</item>
      <item>Karlo Turk, OIB 86680902878, Donji Zebanec 7,40313 Donji Zebanec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72164564308</item>
      <item>, OIB null</item>
      <item>, OIB 86680902878</item>
    </izvorni_sadrzaj>
    <derivirana_varijabla naziv="DomainObject.Predmet.SudioniciListNazivOIB_1">
      <item>, OIB 85821130368</item>
      <item>, OIB 72164564308</item>
      <item>, OIB null</item>
      <item>, OIB 86680902878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CCA39-D63E-4ACD-BEB0-EAC683D29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2561</properties:Characters>
  <properties:Lines>77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2017-11-13T12:37:00Z</dcterms:created>
  <dc:creator>Katarina Breški</dc:creator>
  <cp:lastModifiedBy>Nevenka Vuković</cp:lastModifiedBy>
  <cp:lastPrinted>2017-11-13T12:41:00Z</cp:lastPrinted>
  <dcterms:modified xmlns:xsi="http://www.w3.org/2001/XMLSchema-instance" xsi:type="dcterms:W3CDTF">2017-11-13T12:41:00Z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