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0d57" w14:paraId="2bd0d57" w:rsidRDefault="008B4938" w:rsidP="008B4938" w:rsidR="008B4938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4938" w:rsidP="008B4938" w:rsidR="008B4938">
      <w:pPr>
        <w:ind w:hanging="720" w:left="360"/>
      </w:pPr>
      <w:r>
        <w:t xml:space="preserve">        REPUBLIKA HRVATSKA</w:t>
      </w:r>
    </w:p>
    <w:p w:rsidRDefault="008B4938" w:rsidP="008B4938" w:rsidR="008B4938">
      <w:pPr>
        <w:ind w:hanging="720" w:left="360"/>
      </w:pPr>
      <w:r>
        <w:t xml:space="preserve">     TRGOVAČKI SUD U OSIJEKU</w:t>
      </w:r>
    </w:p>
    <w:p w:rsidRDefault="008B4938" w:rsidP="008B4938" w:rsidR="008B4938">
      <w:pPr>
        <w:ind w:hanging="720" w:left="360"/>
      </w:pPr>
    </w:p>
    <w:p w:rsidRDefault="008B4938" w:rsidP="008B4938" w:rsidR="008B4938"/>
    <w:p w:rsidRDefault="008B4938" w:rsidP="008B4938" w:rsidR="008B4938">
      <w:pPr>
        <w:jc w:val="center"/>
      </w:pPr>
      <w:r>
        <w:t>R E P U B L I K A   H R V A T S K A</w:t>
      </w:r>
    </w:p>
    <w:p w:rsidRDefault="008B4938" w:rsidP="008B4938" w:rsidR="008B4938">
      <w:pPr>
        <w:jc w:val="center"/>
      </w:pPr>
      <w:r>
        <w:t>R J E Š E N J E</w:t>
      </w:r>
    </w:p>
    <w:p w:rsidRDefault="008B4938" w:rsidP="008B4938" w:rsidR="008B4938">
      <w:pPr>
        <w:pStyle w:val="Tijeloteksta"/>
        <w:rPr>
          <w:sz w:val="24"/>
        </w:rPr>
      </w:pPr>
    </w:p>
    <w:p w:rsidRDefault="008B4938" w:rsidP="008B4938" w:rsidR="008B4938">
      <w:pPr>
        <w:pStyle w:val="Tijeloteksta"/>
        <w:rPr>
          <w:sz w:val="24"/>
        </w:rPr>
      </w:pPr>
    </w:p>
    <w:p w:rsidRDefault="008B4938" w:rsidP="008B4938" w:rsidR="008B493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RUPA j.d.o.o., Osijek, Bračka 56, MBS: 030151527, OIB: 97151670625</w:t>
      </w:r>
      <w:r>
        <w:rPr>
          <w:color w:val="000000"/>
        </w:rPr>
        <w:t xml:space="preserve">, dana 13. kolovoza 2018. godine </w:t>
      </w:r>
    </w:p>
    <w:p w:rsidRDefault="008B4938" w:rsidP="008B4938" w:rsidR="008B4938">
      <w:pPr>
        <w:jc w:val="both"/>
      </w:pPr>
    </w:p>
    <w:p w:rsidRDefault="008B4938" w:rsidP="008B4938" w:rsidR="008B4938"/>
    <w:p w:rsidRDefault="008B4938" w:rsidP="008B4938" w:rsidR="008B4938"/>
    <w:p w:rsidRDefault="008B4938" w:rsidP="008B4938" w:rsidR="008B4938">
      <w:pPr>
        <w:jc w:val="center"/>
      </w:pPr>
      <w:r>
        <w:t>r i j e š i o  j e</w:t>
      </w:r>
    </w:p>
    <w:p w:rsidRDefault="008B4938" w:rsidP="008B4938" w:rsidR="008B4938">
      <w:pPr>
        <w:jc w:val="both"/>
      </w:pPr>
    </w:p>
    <w:p w:rsidRDefault="008B4938" w:rsidP="008B4938" w:rsidR="008B4938">
      <w:pPr>
        <w:jc w:val="both"/>
      </w:pPr>
    </w:p>
    <w:p w:rsidRDefault="008B4938" w:rsidP="008B4938" w:rsidR="008B4938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 xml:space="preserve">Nalaže se osobi ovlaštenoj za zastupanje dužnika u trenutku podnošenja prijedloga za otvaranje stečajnog postupka </w:t>
      </w:r>
      <w:r>
        <w:t xml:space="preserve">Dini </w:t>
      </w:r>
      <w:proofErr w:type="spellStart"/>
      <w:r>
        <w:t>Kekez</w:t>
      </w:r>
      <w:proofErr w:type="spellEnd"/>
      <w:r>
        <w:t xml:space="preserve">, OIB: 83054082184, Osijek, Bračka 60 </w:t>
      </w:r>
      <w:r>
        <w:rPr>
          <w:sz w:val="24"/>
        </w:rPr>
        <w:t>da u roku od 8 (osam) dana od dana primitka ovog rješenja uplati:</w:t>
      </w:r>
    </w:p>
    <w:p w:rsidRDefault="008B4938" w:rsidP="008B4938" w:rsidR="008B4938">
      <w:pPr>
        <w:pStyle w:val="Tijeloteksta"/>
        <w:ind w:hanging="720" w:left="720"/>
        <w:rPr>
          <w:sz w:val="24"/>
        </w:rPr>
      </w:pPr>
    </w:p>
    <w:p w:rsidRDefault="008B4938" w:rsidP="008B4938" w:rsidR="008B4938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HR05 272-1592-17</w:t>
      </w:r>
    </w:p>
    <w:p w:rsidRDefault="008B4938" w:rsidP="008B4938" w:rsidR="008B4938">
      <w:pPr>
        <w:pStyle w:val="Tijeloteksta"/>
        <w:numPr>
          <w:ilvl w:val="0"/>
          <w:numId w:val="15"/>
        </w:numPr>
        <w:rPr>
          <w:sz w:val="24"/>
        </w:rPr>
      </w:pPr>
      <w:r>
        <w:rPr>
          <w:sz w:val="24"/>
        </w:rPr>
        <w:t>dodatni iznos predujma koji čini jednokratna nagrada privremenom stečajnom upravitelju u iznosu od 3.500,00 kn (</w:t>
      </w:r>
      <w:proofErr w:type="spellStart"/>
      <w:r>
        <w:rPr>
          <w:sz w:val="24"/>
        </w:rPr>
        <w:t>tritisućepetstotinakuna</w:t>
      </w:r>
      <w:proofErr w:type="spellEnd"/>
      <w:r>
        <w:rPr>
          <w:sz w:val="24"/>
        </w:rPr>
        <w:t xml:space="preserve">) na žiro račun Trgovačkog suda u Osijeku broj HR31 2390 0011 3000 0020 0 s pozivom na  broj HR05 272-1592-17, te po izvršenim uplatama dostavi dokaze u spis. </w:t>
      </w:r>
    </w:p>
    <w:p w:rsidRDefault="008B4938" w:rsidP="008B4938" w:rsidR="008B4938">
      <w:pPr>
        <w:pStyle w:val="Tijeloteksta"/>
        <w:rPr>
          <w:sz w:val="24"/>
        </w:rPr>
      </w:pPr>
    </w:p>
    <w:p w:rsidRDefault="008B4938" w:rsidP="008B4938" w:rsidR="008B4938">
      <w:pPr>
        <w:ind w:hanging="720" w:left="720"/>
        <w:jc w:val="both"/>
      </w:pPr>
      <w:r>
        <w:t xml:space="preserve">II. </w:t>
      </w:r>
      <w:r>
        <w:tab/>
        <w:t xml:space="preserve">Ukoliko osoba ovlaštena za zastupanje dužnika u trenutku podnošenja prijedloga za otvaranje stečajnog postupka Dino </w:t>
      </w:r>
      <w:proofErr w:type="spellStart"/>
      <w:r>
        <w:t>Kekez</w:t>
      </w:r>
      <w:proofErr w:type="spellEnd"/>
      <w:r>
        <w:t>, OIB: 83054082184, Osijek, Bračka 60,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8B4938" w:rsidP="008B4938" w:rsidR="008B4938">
      <w:pPr>
        <w:jc w:val="both"/>
      </w:pPr>
    </w:p>
    <w:p w:rsidRDefault="008B4938" w:rsidP="008B4938" w:rsidR="008B493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8B4938" w:rsidP="008B4938" w:rsidR="008B4938">
      <w:pPr>
        <w:ind w:left="1320"/>
        <w:jc w:val="both"/>
      </w:pPr>
      <w:r>
        <w:t>b) Nalaže se FINI da novčani iznos od 4.500,00 kn,  (</w:t>
      </w:r>
      <w:proofErr w:type="spellStart"/>
      <w:r>
        <w:t>četiritisućepetstotinakuna</w:t>
      </w:r>
      <w:proofErr w:type="spellEnd"/>
      <w:r>
        <w:t>) za koji je određena ovrha, zaplijeni i prenese na žiro račun Trgovačkog suda u Osijeku i to:</w:t>
      </w:r>
    </w:p>
    <w:p w:rsidRDefault="008B4938" w:rsidP="008B4938" w:rsidR="008B4938">
      <w:pPr>
        <w:ind w:left="1320"/>
        <w:jc w:val="both"/>
      </w:pPr>
      <w:r>
        <w:t>1. Iznos od 1.000,00 kn (</w:t>
      </w:r>
      <w:proofErr w:type="spellStart"/>
      <w:r>
        <w:t>tisućukuna</w:t>
      </w:r>
      <w:proofErr w:type="spellEnd"/>
      <w:r>
        <w:t xml:space="preserve">) na žiro račun broj HR31 2390 0011 3000 0020 0 s pozivom na  broj HR05 272-1592-17. </w:t>
      </w:r>
    </w:p>
    <w:p w:rsidRDefault="008B4938" w:rsidP="008B4938" w:rsidR="008B4938">
      <w:pPr>
        <w:ind w:left="1320"/>
        <w:jc w:val="both"/>
      </w:pPr>
      <w:r>
        <w:lastRenderedPageBreak/>
        <w:t>2. Iznos od 3.500,00 kn (</w:t>
      </w:r>
      <w:proofErr w:type="spellStart"/>
      <w:r>
        <w:t>tritisućepetstotinakuna</w:t>
      </w:r>
      <w:proofErr w:type="spellEnd"/>
      <w:r>
        <w:t xml:space="preserve">) na žiro račun broj HR31 2390 0011 3000 0020 0 s pozivom na  broj HR05 272-1592-17, te o tome obavijesti sud. </w:t>
      </w:r>
    </w:p>
    <w:p w:rsidRDefault="008B4938" w:rsidP="008B4938" w:rsidR="008B4938">
      <w:pPr>
        <w:ind w:left="1320"/>
        <w:jc w:val="both"/>
      </w:pPr>
    </w:p>
    <w:p w:rsidRDefault="008B4938" w:rsidP="008B4938" w:rsidR="008B4938">
      <w:pPr>
        <w:ind w:left="1320"/>
        <w:jc w:val="both"/>
      </w:pPr>
      <w:r>
        <w:t xml:space="preserve">c) Zabranjuje se FINI da navedenu tražbinu ispuni osobi ovlaštenoj za zastupanje dužnika u trenutku podnošenja prijedloga za otvaranje stečajnog postupka Dini </w:t>
      </w:r>
      <w:proofErr w:type="spellStart"/>
      <w:r>
        <w:t>Kekez</w:t>
      </w:r>
      <w:proofErr w:type="spellEnd"/>
      <w:r>
        <w:t>, OIB: 83054082184, Osijek, Bračka 60, te se istom zabranjuje da tu tražbinu naplati ili inače raspolaže njome.</w:t>
      </w:r>
    </w:p>
    <w:p w:rsidRDefault="008B4938" w:rsidP="008B4938" w:rsidR="008B4938">
      <w:pPr>
        <w:jc w:val="both"/>
      </w:pPr>
    </w:p>
    <w:p w:rsidRDefault="008B4938" w:rsidP="008B4938" w:rsidR="008B4938">
      <w:pPr>
        <w:ind w:hanging="720" w:left="720"/>
        <w:jc w:val="both"/>
      </w:pPr>
      <w:r>
        <w:t>III.</w:t>
      </w:r>
      <w:r>
        <w:tab/>
        <w:t xml:space="preserve">Ukoliko osoba ovlaštena za zastupanje dužnika u trenutku podnošenja prijedloga za otvaranje stečajnog postupka Dino </w:t>
      </w:r>
      <w:proofErr w:type="spellStart"/>
      <w:r>
        <w:t>Kekez</w:t>
      </w:r>
      <w:proofErr w:type="spellEnd"/>
      <w:r>
        <w:t xml:space="preserve">, OIB: 83054082184, Osijek, Bračka 60, ne postupi po nalogu suda iz točke I., ovo rješenje će se po pravomoćnosti dostaviti FINI radi provedbe ovrhe iz točke II. izreke rješenja.  </w:t>
      </w:r>
    </w:p>
    <w:p w:rsidRDefault="008B4938" w:rsidP="008B4938" w:rsidR="008B4938">
      <w:pPr>
        <w:ind w:hanging="720" w:left="720"/>
        <w:jc w:val="both"/>
      </w:pPr>
    </w:p>
    <w:p w:rsidRDefault="008B4938" w:rsidP="008B4938" w:rsidR="008B4938">
      <w:pPr>
        <w:ind w:hanging="720" w:left="720"/>
        <w:jc w:val="both"/>
      </w:pPr>
    </w:p>
    <w:p w:rsidRDefault="008B4938" w:rsidP="008B4938" w:rsidR="008B4938">
      <w:pPr>
        <w:jc w:val="center"/>
      </w:pPr>
      <w:r>
        <w:t>Obrazloženje</w:t>
      </w:r>
    </w:p>
    <w:p w:rsidRDefault="008B4938" w:rsidP="008B4938" w:rsidR="008B4938">
      <w:pPr>
        <w:jc w:val="center"/>
      </w:pPr>
    </w:p>
    <w:p w:rsidRDefault="008B4938" w:rsidP="008B4938" w:rsidR="008B4938">
      <w:pPr>
        <w:pStyle w:val="Tijeloteksta"/>
        <w:rPr>
          <w:bCs/>
          <w:sz w:val="24"/>
        </w:rPr>
      </w:pPr>
    </w:p>
    <w:p w:rsidRDefault="008B4938" w:rsidP="008B4938" w:rsidR="008B4938">
      <w:pPr>
        <w:ind w:firstLine="708"/>
        <w:jc w:val="both"/>
      </w:pPr>
      <w:r>
        <w:t xml:space="preserve">Dana 17. srpnja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04-06-17-3696 od 14. srpnja 2017. godine, za provedbu skraćenog stečajnog postupka nad dužnikom RUPA j.d.o.o., Osijek, Bračka 56, MBS: 030151527, OIB: 97151670625.</w:t>
      </w:r>
    </w:p>
    <w:p w:rsidRDefault="008B4938" w:rsidP="008B4938" w:rsidR="008B4938">
      <w:pPr>
        <w:ind w:firstLine="708"/>
        <w:jc w:val="both"/>
      </w:pPr>
    </w:p>
    <w:p w:rsidRDefault="008B4938" w:rsidP="008B4938" w:rsidR="008B4938">
      <w:pPr>
        <w:ind w:firstLine="708"/>
        <w:jc w:val="both"/>
      </w:pPr>
      <w:r>
        <w:t>U zahtjevu je navela da na dan 13. srpnja 2017. godine dužnik u Očevidniku redoslijeda osnova za plaćanje ima evidentirane neizvršene osnove za plaćanje u neprekinutom razdoblju od 120 dana, u ukupnom iznosu od 53.234,22 kn, u koji iznos je uračunata kamata i naknada FINE za provedbe ovrhe na novčanim sredstvima dužnika. Navodi da dužnik nema zaposlenih radnika.</w:t>
      </w:r>
    </w:p>
    <w:p w:rsidRDefault="008B4938" w:rsidP="008B4938" w:rsidR="008B4938">
      <w:pPr>
        <w:jc w:val="both"/>
      </w:pPr>
    </w:p>
    <w:p w:rsidRDefault="008B4938" w:rsidP="008B4938" w:rsidR="008B4938">
      <w:pPr>
        <w:ind w:firstLine="708"/>
        <w:jc w:val="both"/>
      </w:pPr>
      <w:r>
        <w:t xml:space="preserve">FINA je dostavila popis računa i oročenih novčanih sredstava dužnika na dan 13. srpnja 2017. godine te u svom podnesku od 14. srpnja 2017. godine navodi da dužnik na dan 13. srpnja 2017. godine u Jedinstvenom registru računa ima otvorene sljedeće račune i  oročena novčana sredstva HR3523400091110680930 Privredna banka, te da na temelju čl. 112. st. 5. SZ-a dužnik na ime predujma za namirenje troškova stečajnog postupka na dan 13. srpnja 2017. nema zaplijenjena novčana sredstva.  </w:t>
      </w:r>
    </w:p>
    <w:p w:rsidRDefault="008B4938" w:rsidP="008B4938" w:rsidR="008B4938">
      <w:pPr>
        <w:ind w:firstLine="708"/>
        <w:jc w:val="both"/>
      </w:pPr>
    </w:p>
    <w:p w:rsidRDefault="008B4938" w:rsidP="008B4938" w:rsidR="008B4938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St-1592/17-12 od 2. veljače 2018. godine pozvana je osoba za zastupanje dužnika Dino </w:t>
      </w:r>
      <w:proofErr w:type="spellStart"/>
      <w:r>
        <w:t>Kekez</w:t>
      </w:r>
      <w:proofErr w:type="spellEnd"/>
      <w:r>
        <w:t xml:space="preserve">, OIB: 83054082184, Osijek, Bračka 60,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B4938" w:rsidP="008B4938" w:rsidR="008B4938">
      <w:pPr>
        <w:jc w:val="both"/>
      </w:pPr>
    </w:p>
    <w:p w:rsidRDefault="008B4938" w:rsidP="008B4938" w:rsidR="008B4938">
      <w:pPr>
        <w:pStyle w:val="Tijeloteksta"/>
        <w:rPr>
          <w:sz w:val="24"/>
        </w:rPr>
      </w:pPr>
      <w:r>
        <w:tab/>
      </w:r>
      <w:r>
        <w:rPr>
          <w:sz w:val="24"/>
        </w:rPr>
        <w:t xml:space="preserve">Zaključak </w:t>
      </w:r>
      <w:proofErr w:type="spellStart"/>
      <w:r>
        <w:rPr>
          <w:sz w:val="24"/>
        </w:rPr>
        <w:t>posl</w:t>
      </w:r>
      <w:proofErr w:type="spellEnd"/>
      <w:r>
        <w:rPr>
          <w:sz w:val="24"/>
        </w:rPr>
        <w:t xml:space="preserve">. br. St-1592/17-12 od 2. veljače 2018. godine osoba ovlaštena za zastupanje dužnika Dino </w:t>
      </w:r>
      <w:proofErr w:type="spellStart"/>
      <w:r>
        <w:rPr>
          <w:sz w:val="24"/>
        </w:rPr>
        <w:t>Kekez</w:t>
      </w:r>
      <w:proofErr w:type="spellEnd"/>
      <w:r>
        <w:rPr>
          <w:sz w:val="24"/>
        </w:rPr>
        <w:t xml:space="preserve">, OIB: 83054082184, Osijek, Bračka 60, zaprimila je dana 14. veljače 2018. godine putem e-oglasne ploče suda te osobno 6. veljače 2018. godine što je utvrđeno uvidom u dostavnicu koja </w:t>
      </w:r>
      <w:proofErr w:type="spellStart"/>
      <w:r>
        <w:rPr>
          <w:sz w:val="24"/>
        </w:rPr>
        <w:t>prileži</w:t>
      </w:r>
      <w:proofErr w:type="spellEnd"/>
      <w:r>
        <w:rPr>
          <w:sz w:val="24"/>
        </w:rPr>
        <w:t xml:space="preserve"> spisu te kako u ostavljenom roku nije postupila po pozivu suda, niti uplatila određene predujmove iz točke I. istog zaključka, kao ni dostavila dokaz o izvršenim uplatama, a nakon što je sud uvidom u isprave u spisu i provjerom u </w:t>
      </w:r>
      <w:r>
        <w:rPr>
          <w:sz w:val="24"/>
        </w:rPr>
        <w:lastRenderedPageBreak/>
        <w:t xml:space="preserve">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8B4938" w:rsidP="008B4938" w:rsidR="008B4938">
      <w:pPr>
        <w:jc w:val="both"/>
      </w:pPr>
    </w:p>
    <w:p w:rsidRDefault="008B4938" w:rsidP="008B4938" w:rsidR="008B4938">
      <w:pPr>
        <w:ind w:firstLine="708"/>
        <w:jc w:val="both"/>
      </w:pPr>
    </w:p>
    <w:p w:rsidRDefault="008B4938" w:rsidP="008B4938" w:rsidR="008B4938">
      <w:pPr>
        <w:jc w:val="center"/>
      </w:pPr>
      <w:r>
        <w:t>U Osijeku 13. kolovoza 2018.</w:t>
      </w:r>
    </w:p>
    <w:p w:rsidRDefault="008B4938" w:rsidP="008B4938" w:rsidR="008B493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8B4938" w:rsidP="008B4938" w:rsidR="008B4938">
      <w:pPr>
        <w:ind w:left="4956"/>
        <w:jc w:val="center"/>
      </w:pPr>
      <w:r>
        <w:t xml:space="preserve">            mr. sc. Boris Vuković</w:t>
      </w:r>
    </w:p>
    <w:p w:rsidRDefault="008B4938" w:rsidP="008B4938" w:rsidR="008B4938">
      <w:r>
        <w:t>Zapisničar: Danijela Špeletić</w:t>
      </w:r>
    </w:p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>
      <w:pPr>
        <w:jc w:val="both"/>
      </w:pPr>
      <w:r>
        <w:t xml:space="preserve">UPUTA  O PRAVNOM LIJEKU </w:t>
      </w:r>
    </w:p>
    <w:p w:rsidRDefault="008B4938" w:rsidP="008B4938" w:rsidR="008B4938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8B4938" w:rsidP="008B4938" w:rsidR="008B4938">
      <w:pPr>
        <w:jc w:val="both"/>
      </w:pPr>
    </w:p>
    <w:p w:rsidRDefault="008B4938" w:rsidP="008B4938" w:rsidR="008B4938">
      <w:pPr>
        <w:jc w:val="both"/>
      </w:pPr>
    </w:p>
    <w:p w:rsidRDefault="008B4938" w:rsidP="008B4938" w:rsidR="008B4938">
      <w:r>
        <w:t>DNA:</w:t>
      </w:r>
    </w:p>
    <w:p w:rsidRDefault="008B4938" w:rsidP="008B4938" w:rsidR="008B4938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bivši zakonski zastupnik </w:t>
      </w:r>
      <w:r>
        <w:t xml:space="preserve">Dino </w:t>
      </w:r>
      <w:proofErr w:type="spellStart"/>
      <w:r>
        <w:t>Kekez</w:t>
      </w:r>
      <w:proofErr w:type="spellEnd"/>
      <w:r>
        <w:t>, Osijek, Bračka 60</w:t>
      </w:r>
    </w:p>
    <w:p w:rsidRDefault="008B4938" w:rsidP="008B4938" w:rsidR="008B4938">
      <w:pPr>
        <w:pStyle w:val="Odlomakpopisa"/>
        <w:numPr>
          <w:ilvl w:val="0"/>
          <w:numId w:val="13"/>
        </w:numPr>
        <w:jc w:val="both"/>
      </w:pPr>
      <w:r>
        <w:t xml:space="preserve">FINA - </w:t>
      </w:r>
      <w:r>
        <w:rPr>
          <w:b/>
        </w:rPr>
        <w:t>nakon pravomoćnosti</w:t>
      </w:r>
    </w:p>
    <w:p w:rsidRDefault="008B4938" w:rsidP="008B4938" w:rsidR="008B4938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8B4938" w:rsidP="008B4938" w:rsidR="008B4938">
      <w:pPr>
        <w:numPr>
          <w:ilvl w:val="0"/>
          <w:numId w:val="13"/>
        </w:numPr>
      </w:pPr>
      <w:r>
        <w:t>kal. 31.10.2018.</w:t>
      </w:r>
    </w:p>
    <w:p w:rsidRDefault="008B4938" w:rsidP="008B4938" w:rsidR="008B4938">
      <w:pPr>
        <w:jc w:val="both"/>
      </w:pPr>
    </w:p>
    <w:p w:rsidRDefault="008B4938" w:rsidP="008B4938" w:rsidR="008B4938"/>
    <w:p w:rsidRDefault="008B4938" w:rsidP="008B4938" w:rsidR="008B4938"/>
    <w:p w:rsidRDefault="008B4938" w:rsidP="008B4938" w:rsidR="008B4938">
      <w:pPr>
        <w:jc w:val="both"/>
      </w:pPr>
    </w:p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>
      <w:pPr>
        <w:ind w:left="5580"/>
      </w:pPr>
    </w:p>
    <w:p w:rsidRDefault="008B4938" w:rsidP="008B4938" w:rsidR="008B4938"/>
    <w:p w:rsidRDefault="008B4938" w:rsidP="008B4938" w:rsidR="008B4938"/>
    <w:p w:rsidRDefault="008B4938" w:rsidP="008B4938" w:rsidR="008B4938"/>
    <w:p w:rsidRDefault="008B4938" w:rsidP="008B4938" w:rsidR="008B4938"/>
    <w:p w:rsidRDefault="006D3C3F" w:rsidP="008B4938" w:rsidR="006D3C3F" w:rsidRPr="008B4938">
      <w:bookmarkStart w:name="_GoBack" w:id="0"/>
      <w:bookmarkEnd w:id="0"/>
    </w:p>
    <w:sectPr w:rsidSect="00606835" w:rsidR="006D3C3F" w:rsidRPr="008B493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1E8" w:rsidR="00B231E8">
      <w:r>
        <w:separator/>
      </w:r>
    </w:p>
  </w:endnote>
  <w:endnote w:id="0" w:type="continuationSeparator">
    <w:p w:rsidRDefault="00B231E8" w:rsidR="00B23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1E8" w:rsidR="00B231E8">
      <w:r>
        <w:separator/>
      </w:r>
    </w:p>
  </w:footnote>
  <w:footnote w:id="0" w:type="continuationSeparator">
    <w:p w:rsidRDefault="00B231E8" w:rsidR="00B23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9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632EEE">
      <w:t>7 St-1592/17-23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2EEE">
      <w:t>7 St-1592/17-23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2E48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4938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1E8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276B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St-1592/2017-23</izvorni_sadrzaj>
    <derivirana_varijabla naziv="DomainObject.Oznaka_1">St-1592/2017-23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St-1592/2017</izvorni_sadrzaj>
    <derivirana_varijabla naziv="DomainObject.Predmet.OznakaBroj_1">St-1592/2017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 zastupanog po punomoćniku Dino Kekez</izvorni_sadrzaj>
    <derivirana_varijabla naziv="DomainObject.Predmet.ProtustrankaFormated_1">  RUPA j.d.o.o. za ugostiteljstvo i usluge zastupanog po punomoćniku Dino Kekez</derivirana_varijabla>
  </DomainObject.Predmet.ProtustrankaFormated>
  <DomainObject.Predmet.ProtustrankaFormatedOIB>
    <izvorni_sadrzaj>  RUPA j.d.o.o. za ugostiteljstvo i usluge, OIB 97151670625 zastupanog po punomoćniku Dino Kekez</izvorni_sadrzaj>
    <derivirana_varijabla naziv="DomainObject.Predmet.ProtustrankaFormatedOIB_1">  RUPA j.d.o.o. za ugostiteljstvo i usluge, OIB 97151670625 zastupanog po punomoćniku Dino Kekez</derivirana_varijabla>
  </DomainObject.Predmet.ProtustrankaFormatedOIB>
  <DomainObject.Predmet.ProtustrankaFormatedWithAdress>
    <izvorni_sadrzaj> RUPA j.d.o.o. za ugostiteljstvo i usluge, Bračka 56, 31000 Osijek zastupanog po punomoćniku Dino Kekez</izvorni_sadrzaj>
    <derivirana_varijabla naziv="DomainObject.Predmet.ProtustrankaFormatedWithAdress_1"> RUPA j.d.o.o. za ugostiteljstvo i usluge, Bračka 56, 31000 Osijek zastupanog po punomoćniku Dino Kekez</derivirana_varijabla>
  </DomainObject.Predmet.ProtustrankaFormatedWithAdress>
  <DomainObject.Predmet.ProtustrankaFormatedWithAdressOIB>
    <izvorni_sadrzaj> RUPA j.d.o.o. za ugostiteljstvo i usluge, OIB 97151670625, Bračka 56, 31000 Osijek zastupanog po punomoćniku Dino Kekez</izvorni_sadrzaj>
    <derivirana_varijabla naziv="DomainObject.Predmet.ProtustrankaFormatedWithAdressOIB_1"> RUPA j.d.o.o. za ugostiteljstvo i usluge, OIB 97151670625, Bračka 56, 31000 Osijek zastupanog po punomoćniku Dino Kekez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FINNCIJA POREZNA UPRAVA zastupanog po punomoćniku Županijsko državno odvjetništvo u Osijeku</izvorni_sadrzaj>
    <derivirana_varijabla naziv="DomainObject.Predmet.StrankaFormated_1">  RH MINISTARSTVO FINNCIJA POREZNA UPRAVA zastupanog po punomoćniku Županijsko državno odvjetništvo u Osijeku</derivirana_varijabla>
  </DomainObject.Predmet.StrankaFormated>
  <DomainObject.Predmet.StrankaFormatedOIB>
    <izvorni_sadrzaj>  RH MINISTARSTVO FINNCIJA POREZNA UPRAVA, OIB 18683136487 zastupanog po punomoćniku Županijsko državno odvjetništvo u Osijeku</izvorni_sadrzaj>
    <derivirana_varijabla naziv="DomainObject.Predmet.StrankaFormatedOIB_1">  RH MINISTARSTVO FINNCIJA POREZNA UPRAVA, OIB 18683136487 zastupanog po punomoćniku Županijsko državno odvjetništvo u Osijeku</derivirana_varijabla>
  </DomainObject.Predmet.StrankaFormatedOIB>
  <DomainObject.Predmet.StrankaFormatedWithAdress>
    <izvorni_sadrzaj> RH MINISTARSTVO FINNCIJA POREZNA UPRAVA zastupanog po punomoćniku Županijsko državno odvjetništvo u Osijeku</izvorni_sadrzaj>
    <derivirana_varijabla naziv="DomainObject.Predmet.StrankaFormatedWithAdress_1"> RH MINISTARSTVO FINNCIJA POREZNA UPRAVA zastupanog po punomoćniku Županijsko državno odvjetništvo u Osijeku</derivirana_varijabla>
  </DomainObject.Predmet.StrankaFormatedWithAdress>
  <DomainObject.Predmet.StrankaFormatedWithAdressOIB>
    <izvorni_sadrzaj> RH MINISTARSTVO FINNCIJA POREZNA UPRAVA, OIB 18683136487 zastupanog po punomoćniku Županijsko državno odvjetništvo u Osijeku</izvorni_sadrzaj>
    <derivirana_varijabla naziv="DomainObject.Predmet.StrankaFormatedWithAdressOIB_1"> RH MINISTARSTVO FINNCIJA POREZNA UPRAVA, OIB 18683136487 zastupanog po punomoćniku Županijsko državno odvjetništvo u Osijeku</derivirana_varijabla>
  </DomainObject.Predmet.StrankaFormatedWithAdressOIB>
  <DomainObject.Predmet.StrankaWithAdress>
    <izvorni_sadrzaj>RH MINISTARSTVO FINNCIJA POREZNA UPRAVA </izvorni_sadrzaj>
    <derivirana_varijabla naziv="DomainObject.Predmet.StrankaWithAdress_1">RH MINISTARSTVO FINNCIJA POREZNA UPRAVA </derivirana_varijabla>
  </DomainObject.Predmet.StrankaWithAdress>
  <DomainObject.Predmet.StrankaWithAdressOIB>
    <izvorni_sadrzaj>RH MINISTARSTVO FINNCIJA POREZNA UPRAVA, OIB 18683136487</izvorni_sadrzaj>
    <derivirana_varijabla naziv="DomainObject.Predmet.StrankaWithAdressOIB_1">RH MINISTARSTVO FINNCIJA POREZNA UPRAVA, OIB 18683136487</derivirana_varijabla>
  </DomainObject.Predmet.StrankaWithAdressOIB>
  <DomainObject.Predmet.StrankaNazivFormated>
    <izvorni_sadrzaj>RH MINISTARSTVO FINNCIJA POREZNA UPRAVA</izvorni_sadrzaj>
    <derivirana_varijabla naziv="DomainObject.Predmet.StrankaNazivFormated_1">RH MINISTARSTVO FINNCIJA POREZNA UPRAVA</derivirana_varijabla>
  </DomainObject.Predmet.StrankaNazivFormated>
  <DomainObject.Predmet.StrankaNazivFormatedOIB>
    <izvorni_sadrzaj>RH MINISTARSTVO FINNCIJA POREZNA UPRAVA, OIB 18683136487</izvorni_sadrzaj>
    <derivirana_varijabla naziv="DomainObject.Predmet.StrankaNazivFormatedOIB_1">RH MINISTARSTVO FINNCIJA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FINNCIJA POREZNA UPRAVA zastupanog po punomoćniku Županijsko državno odvjetništvo u Osijeku</item>
    </izvorni_sadrzaj>
    <derivirana_varijabla naziv="DomainObject.Predmet.StrankaListFormated_1">
      <item>RH MINISTARSTVO FINNCIJA POREZNA UPRAVA zastupanog po punomoćniku Županijsko državno odvjetništvo u Osijeku</item>
    </derivirana_varijabla>
  </DomainObject.Predmet.StrankaListFormated>
  <DomainObject.Predmet.StrankaListFormatedOIB>
    <izvorni_sadrzaj>
      <item>RH MINISTARSTVO FINNCIJA POREZNA UPRAVA, OIB 18683136487 zastupanog po punomoćniku Županijsko državno odvjetništvo u Osijeku</item>
    </izvorni_sadrzaj>
    <derivirana_varijabla naziv="DomainObject.Predmet.StrankaListFormatedOIB_1">
      <item>RH MINISTARSTVO FINNCIJA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FINNCIJA POREZNA UPRAVA zastupanog po punomoćniku Županijsko državno odvjetništvo u Osijeku</item>
    </izvorni_sadrzaj>
    <derivirana_varijabla naziv="DomainObject.Predmet.StrankaListFormatedWithAdress_1">
      <item>RH MINISTARSTVO FINNCIJA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FINNCIJA POREZNA UPRAVA, OIB 18683136487 zastupanog po punomoćniku Županijsko državno odvjetništvo u Osijeku</item>
    </izvorni_sadrzaj>
    <derivirana_varijabla naziv="DomainObject.Predmet.StrankaListFormatedWithAdressOIB_1">
      <item>RH MINISTARSTVO FINNCIJA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FINNCIJA POREZNA UPRAVA</item>
    </izvorni_sadrzaj>
    <derivirana_varijabla naziv="DomainObject.Predmet.StrankaListNazivFormated_1">
      <item>RH MINISTARSTVO FINNCIJA POREZNA UPRAVA</item>
    </derivirana_varijabla>
  </DomainObject.Predmet.StrankaListNazivFormated>
  <DomainObject.Predmet.StrankaListNazivFormatedOIB>
    <izvorni_sadrzaj>
      <item>RH MINISTARSTVO FINNCIJA POREZNA UPRAVA, OIB 18683136487</item>
    </izvorni_sadrzaj>
    <derivirana_varijabla naziv="DomainObject.Predmet.StrankaListNazivFormatedOIB_1">
      <item>RH MINISTARSTVO FINNCIJA POREZNA UPRAVA, OIB 18683136487</item>
    </derivirana_varijabla>
  </DomainObject.Predmet.StrankaListNazivFormatedOIB>
  <DomainObject.Predmet.ProtuStrankaListFormated>
    <izvorni_sadrzaj>
      <item>RUPA j.d.o.o. za ugostiteljstvo i usluge zastupanog po punomoćniku Dino Kekez</item>
    </izvorni_sadrzaj>
    <derivirana_varijabla naziv="DomainObject.Predmet.ProtuStrankaListFormated_1">
      <item>RUPA j.d.o.o. za ugostiteljstvo i usluge zastupanog po punomoćniku Dino Kekez</item>
    </derivirana_varijabla>
  </DomainObject.Predmet.ProtuStrankaListFormated>
  <DomainObject.Predmet.ProtuStrankaListFormatedOIB>
    <izvorni_sadrzaj>
      <item>RUPA j.d.o.o. za ugostiteljstvo i usluge, OIB 97151670625 zastupanog po punomoćniku Dino Kekez</item>
    </izvorni_sadrzaj>
    <derivirana_varijabla naziv="DomainObject.Predmet.ProtuStrankaListFormatedOIB_1">
      <item>RUPA j.d.o.o. za ugostiteljstvo i usluge, OIB 97151670625 zastupanog po punomoćniku Dino Kekez</item>
    </derivirana_varijabla>
  </DomainObject.Predmet.ProtuStrankaListFormatedOIB>
  <DomainObject.Predmet.ProtuStrankaListFormatedWithAdress>
    <izvorni_sadrzaj>
      <item>RUPA j.d.o.o. za ugostiteljstvo i usluge, Bračka 56, 31000 Osijek zastupanog po punomoćniku Dino Kekez</item>
    </izvorni_sadrzaj>
    <derivirana_varijabla naziv="DomainObject.Predmet.ProtuStrankaListFormatedWithAdress_1">
      <item>RUPA j.d.o.o. za ugostiteljstvo i usluge, Bračka 56, 31000 Osijek zastupanog po punomoćniku Dino Kekez</item>
    </derivirana_varijabla>
  </DomainObject.Predmet.ProtuStrankaListFormatedWithAdress>
  <DomainObject.Predmet.ProtuStrankaListFormatedWithAdressOIB>
    <izvorni_sadrzaj>
      <item>RUPA j.d.o.o. za ugostiteljstvo i usluge, OIB 97151670625, Bračka 56, 31000 Osijek zastupanog po punomoćniku Dino Kekez</item>
    </izvorni_sadrzaj>
    <derivirana_varijabla naziv="DomainObject.Predmet.ProtuStrankaListFormatedWithAdressOIB_1">
      <item>RUPA j.d.o.o. za ugostiteljstvo i usluge, OIB 97151670625, Bračka 56, 31000 Osijek zastupanog po punomoćniku Dino Kekez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>
      <item>Županijsko državno odvjetništvo u Osijeku punomoćnik sudionika u postupku RH MINISTARSTVO FINNCIJA POREZNA UPRAVA</item>
      <item>Dino Kekez punomoćnik sudionika u postupku RUPA j.d.o.o. za ugostiteljstvo i usluge</item>
    </izvorni_sadrzaj>
    <derivirana_varijabla naziv="DomainObject.Predmet.OstaliListFormated_1">
      <item>Županijsko državno odvjetništvo u Osijeku punomoćnik sudionika u postupku RH MINISTARSTVO FINNCIJA POREZNA UPRAVA</item>
      <item>Dino Kekez punomoćnik sudionika u postupku RUPA j.d.o.o. za ugostiteljstvo i usluge</item>
    </derivirana_varijabla>
  </DomainObject.Predmet.OstaliListFormated>
  <DomainObject.Predmet.OstaliListFormatedOIB>
    <izvorni_sadrzaj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izvorni_sadrzaj>
    <derivirana_varijabla naziv="DomainObject.Predmet.OstaliListFormatedOIB_1">
      <item>Županijsko državno odvjetništvo u Osijeku, OIB 61379160880 punomoćnik sudionika u postupku RH MINISTARSTVO FINNCIJA POREZNA UPRAVA</item>
      <item>Dino Kekez, OIB 83054082184 punomoćnik sudionika u postupku RUPA j.d.o.o. za ugostiteljstvo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izvorni_sadrzaj>
    <derivirana_varijabla naziv="DomainObject.Predmet.OstaliListFormatedWithAdress_1">
      <item>Županijsko državno odvjetništvo u Osijeku, Kapucinska 21, 31000 Osijek punomoćnik sudionika u postupku RH MINISTARSTVO FINNCIJA POREZNA UPRAVA</item>
      <item>Dino Kekez, Bračka 60, 31000 Osijek punomoćnik sudionika u postupku RUPA j.d.o.o. za ugostiteljstvo i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izvorni_sadrzaj>
    <derivirana_varijabla naziv="DomainObject.Predmet.OstaliListFormatedWithAdressOIB_1">
      <item>Županijsko državno odvjetništvo u Osijeku, OIB 61379160880, Kapucinska 21, 31000 Osijek punomoćnik sudionika u postupku RH MINISTARSTVO FINNCIJA POREZNA UPRAVA</item>
      <item>Dino Kekez, OIB 83054082184, Bračka 60, 31000 Osijek punomoćnik sudionika u postupku RUPA j.d.o.o. za ugostiteljstvo i usluge</item>
    </derivirana_varijabla>
  </DomainObject.Predmet.OstaliListFormatedWithAdressOIB>
  <DomainObject.Predmet.OstaliListNazivFormated>
    <izvorni_sadrzaj>
      <item>Županijsko državno odvjetništvo u Osijeku</item>
      <item>Dino Kekez</item>
    </izvorni_sadrzaj>
    <derivirana_varijabla naziv="DomainObject.Predmet.OstaliListNazivFormated_1">
      <item>Županijsko državno odvjetništvo u Osijeku</item>
      <item>Dino Kekez</item>
    </derivirana_varijabla>
  </DomainObject.Predmet.OstaliListNazivFormated>
  <DomainObject.Predmet.OstaliListNazivFormatedOIB>
    <izvorni_sadrzaj>
      <item>Županijsko državno odvjetništvo u Osijeku, OIB 61379160880</item>
      <item>Dino Kekez, OIB 83054082184</item>
    </izvorni_sadrzaj>
    <derivirana_varijabla naziv="DomainObject.Predmet.OstaliListNazivFormatedOIB_1">
      <item>Županijsko državno odvjetništvo u Osijeku, OIB 61379160880</item>
      <item>Dino Kekez, OIB 83054082184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>St-1592/2017-23</izvorni_sadrzaj>
    <derivirana_varijabla naziv="DomainObject.PoslovniBrojDokumenta_1">St-1592/2017-23</derivirana_varijabla>
  </DomainObject.PoslovniBrojDokumenta>
  <DomainObject.Predmet.StrankaIDrugi>
    <izvorni_sadrzaj>RH MINISTARSTVO FINNCIJA POREZNA UPRAVA</izvorni_sadrzaj>
    <derivirana_varijabla naziv="DomainObject.Predmet.StrankaIDrugi_1">RH MINISTARSTVO FINNCIJA POREZNA UPRAVA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RH MINISTARSTVO FINNCIJA POREZNA UPRAVA, OIB 18683136487</izvorni_sadrzaj>
    <derivirana_varijabla naziv="DomainObject.Predmet.StrankaIDrugiAdressOIB_1">RH MINISTARSTVO FINNCIJA POREZNA UPRAVA, OIB 18683136487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RUPA j.d.o.o. za ugostiteljstvo i usluge</item>
      <item>RH MINISTARSTVO FINNCIJA POREZNA UPRAVA</item>
      <item>Županijsko državno odvjetništvo u Osijeku</item>
      <item>Dino Kekez</item>
    </izvorni_sadrzaj>
    <derivirana_varijabla naziv="DomainObject.Predmet.SudioniciListNaziv_1">
      <item>RUPA j.d.o.o. za ugostiteljstvo i usluge</item>
      <item>RH MINISTARSTVO FINNCIJA POREZNA UPRAVA</item>
      <item>Županijsko državno odvjetništvo u Osijeku</item>
      <item>Dino Kekez</item>
    </derivirana_varijabla>
  </DomainObject.Predmet.SudioniciListNaziv>
  <DomainObject.Predmet.SudioniciListAdressOIB>
    <izvorni_sadrzaj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izvorni_sadrzaj>
    <derivirana_varijabla naziv="DomainObject.Predmet.SudioniciListAdressOIB_1"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  <item>Dino Kekez, OIB 83054082184, Bračka 60,31000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97151670625</item>
      <item>, OIB 18683136487</item>
      <item>, OIB 61379160880</item>
      <item>, OIB 83054082184</item>
    </izvorni_sadrzaj>
    <derivirana_varijabla naziv="DomainObject.Predmet.SudioniciListNazivOIB_1">
      <item>, OIB 97151670625</item>
      <item>, OIB 18683136487</item>
      <item>, OIB 61379160880</item>
      <item>, OIB 83054082184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1E15E-14A6-43AC-88E0-3C64B96CC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941</properties:Words>
  <properties:Characters>5035</properties:Characters>
  <properties:Lines>141</properties:Lines>
  <properties:Paragraphs>33</properties:Paragraphs>
  <properties:TotalTime>743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2018-08-13T08:23:00Z</cp:lastPrinted>
  <dcterms:modified xmlns:xsi="http://www.w3.org/2001/XMLSchema-instance" xsi:type="dcterms:W3CDTF">2018-08-13T10:17:00Z</dcterms:modified>
  <cp:revision>461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St-1592/2017-23 / Odluka - Rješenje (1592-17_(-23)_RUPA_j.d.o.o._po_starom._po_starom)</vt:lpwstr>
  </prop:property>
  <prop:property name="BrojStranica" pid="5" fmtid="{D5CDD505-2E9C-101B-9397-08002B2CF9AE}">
    <vt:i4>3</vt:i4>
  </prop:property>
</prop:Properties>
</file>