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50b06" w14:paraId="f250b06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5C48E5">
        <w:t>4</w:t>
      </w:r>
      <w:r w:rsidR="00321253">
        <w:t>19</w:t>
      </w:r>
      <w:r w:rsidR="00F04000">
        <w:t>/16-</w:t>
      </w:r>
      <w:r w:rsidR="00832F73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A46EC8" w:rsidP="00A46EC8" w:rsidR="00A46EC8"/>
    <w:p w:rsidRDefault="00A46EC8" w:rsidP="00A46EC8" w:rsidR="00A46EC8">
      <w:pPr>
        <w:jc w:val="both"/>
      </w:pPr>
      <w:r>
        <w:t xml:space="preserve">               TRGOVAČKI SUD U OSIJEKU, po sucu Dubravki Kuveždić, u stečajnom predmetu povodom zahtjeva F</w:t>
      </w:r>
      <w:r w:rsidR="006E0C7A">
        <w:t xml:space="preserve">INANCIJSKE AGENCIJE, RC </w:t>
      </w:r>
      <w:r w:rsidR="00F04000">
        <w:t>Zagreb</w:t>
      </w:r>
      <w:r w:rsidR="006E0C7A">
        <w:t>,</w:t>
      </w:r>
      <w:r>
        <w:t xml:space="preserve"> Podružnica </w:t>
      </w:r>
      <w:r w:rsidR="00AE5F81">
        <w:t>Zagreb, Trg svibanjskih žrtava 1995. 1, OIB 85821</w:t>
      </w:r>
      <w:r w:rsidR="00F04000">
        <w:t>130368 za p</w:t>
      </w:r>
      <w:r w:rsidR="00AE5F81">
        <w:t xml:space="preserve">okretanjem </w:t>
      </w:r>
      <w:r>
        <w:t>skraćenog stečajnog postupka nad dužnikom</w:t>
      </w:r>
      <w:r w:rsidR="00321253">
        <w:t xml:space="preserve"> NEW WAY jednostavno društvo s ograničenom odgovornošću za usluge i trgovinu </w:t>
      </w:r>
      <w:proofErr w:type="spellStart"/>
      <w:r w:rsidR="00321253">
        <w:t>Belovar</w:t>
      </w:r>
      <w:proofErr w:type="spellEnd"/>
      <w:r w:rsidR="00321253">
        <w:t xml:space="preserve">, Varaždinska 33, OIB 83725039101, </w:t>
      </w:r>
      <w:r w:rsidR="00086BC9">
        <w:t>MBS 0808</w:t>
      </w:r>
      <w:r w:rsidR="00321253">
        <w:t>76824</w:t>
      </w:r>
      <w:r w:rsidR="00716632">
        <w:t xml:space="preserve">, </w:t>
      </w:r>
      <w:r w:rsidR="00AE5115">
        <w:t xml:space="preserve">dana </w:t>
      </w:r>
      <w:r w:rsidR="00716632">
        <w:t>10.</w:t>
      </w:r>
      <w:r w:rsidR="00AE5115">
        <w:t xml:space="preserve"> siječnja 2017., </w:t>
      </w:r>
    </w:p>
    <w:p w:rsidRDefault="00A46EC8" w:rsidP="00A46EC8" w:rsidR="00A46EC8">
      <w:pPr>
        <w:jc w:val="both"/>
      </w:pPr>
    </w:p>
    <w:p w:rsidRDefault="00A46EC8" w:rsidP="00A46EC8" w:rsidR="00A46EC8">
      <w:pPr>
        <w:jc w:val="both"/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i j e š i o    j e</w:t>
      </w:r>
    </w:p>
    <w:p w:rsidRDefault="00A46EC8" w:rsidP="00A46EC8" w:rsidR="00A46EC8">
      <w:pPr>
        <w:ind w:left="360"/>
        <w:jc w:val="both"/>
      </w:pPr>
      <w:r>
        <w:t xml:space="preserve">                                                </w:t>
      </w:r>
    </w:p>
    <w:p w:rsidRDefault="00A46EC8" w:rsidP="00A46EC8" w:rsidR="00A46EC8">
      <w:pPr>
        <w:ind w:left="360"/>
        <w:jc w:val="both"/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321253">
        <w:t xml:space="preserve">NEW WAY jednostavno društvo s ograničenom odgovornošću za usluge i trgovinu </w:t>
      </w:r>
      <w:proofErr w:type="spellStart"/>
      <w:r w:rsidR="00321253">
        <w:t>Belovar</w:t>
      </w:r>
      <w:proofErr w:type="spellEnd"/>
      <w:r w:rsidR="00321253">
        <w:t>, Varaždinska 33, OIB 83725039101, MBS 080876824</w:t>
      </w:r>
      <w:r w:rsidR="00086BC9">
        <w:t>.</w:t>
      </w:r>
    </w:p>
    <w:p w:rsidRDefault="00A46EC8" w:rsidP="00A46EC8" w:rsidR="00A46EC8">
      <w:pPr>
        <w:pStyle w:val="Odlomakpopisa"/>
        <w:ind w:left="1571"/>
        <w:jc w:val="both"/>
      </w:pPr>
    </w:p>
    <w:p w:rsidRDefault="00BF5CB0" w:rsidP="00BF5CB0" w:rsidR="007843B5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</w:t>
      </w:r>
      <w:r w:rsidR="00A46EC8">
        <w:t xml:space="preserve"> stečajn</w:t>
      </w:r>
      <w:r w:rsidR="00EA3BCD">
        <w:t xml:space="preserve">u upraviteljicu imenuje se Ana-Maria Bogović iz Slavonskog Broda, Naselje </w:t>
      </w:r>
      <w:proofErr w:type="spellStart"/>
      <w:r w:rsidR="00EA3BCD">
        <w:t>Lutvinka</w:t>
      </w:r>
      <w:proofErr w:type="spellEnd"/>
      <w:r w:rsidR="00EA3BCD">
        <w:t xml:space="preserve"> ulaz 2/9, OIB 36495483478.</w:t>
      </w:r>
    </w:p>
    <w:p w:rsidRDefault="007843B5" w:rsidP="007843B5" w:rsidR="007843B5">
      <w:pPr>
        <w:pStyle w:val="Odlomakpopisa"/>
        <w:ind w:left="1571"/>
        <w:jc w:val="both"/>
      </w:pPr>
    </w:p>
    <w:p w:rsidRDefault="00A46EC8" w:rsidP="00832F73" w:rsidR="00832F73" w:rsidRPr="003E31C1">
      <w:pPr>
        <w:pStyle w:val="Odlomakpopisa"/>
        <w:numPr>
          <w:ilvl w:val="0"/>
          <w:numId w:val="1"/>
        </w:numPr>
        <w:jc w:val="both"/>
        <w:rPr>
          <w:bCs/>
        </w:rPr>
      </w:pPr>
      <w:r w:rsidRPr="003E31C1">
        <w:rPr>
          <w:bCs/>
        </w:rPr>
        <w:t xml:space="preserve">ZAKLJUČUJE SE stečajni postupak nad dužnikom </w:t>
      </w:r>
      <w:r w:rsidR="004A58C5">
        <w:t xml:space="preserve">NEW WAY jednostavno društvo s ograničenom odgovornošću za usluge i trgovinu </w:t>
      </w:r>
      <w:proofErr w:type="spellStart"/>
      <w:r w:rsidR="004A58C5">
        <w:t>Belovar</w:t>
      </w:r>
      <w:proofErr w:type="spellEnd"/>
      <w:r w:rsidR="004A58C5">
        <w:t>, Varaždinska 33, OIB 83725039101, MBS 080876824</w:t>
      </w:r>
      <w:r w:rsidR="00AE5115">
        <w:t>.</w:t>
      </w:r>
    </w:p>
    <w:p w:rsidRDefault="003E31C1" w:rsidP="003E31C1" w:rsidR="003E31C1" w:rsidRPr="003E31C1">
      <w:pPr>
        <w:pStyle w:val="Odlomakpopisa"/>
        <w:rPr>
          <w:bCs/>
        </w:rPr>
      </w:pPr>
    </w:p>
    <w:p w:rsidRDefault="00A46EC8" w:rsidP="00A46EC8" w:rsidR="00A46EC8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A46EC8" w:rsidP="00A46EC8" w:rsidR="00A46EC8">
      <w:pPr>
        <w:pStyle w:val="Tijeloteksta"/>
        <w:rPr>
          <w:b/>
          <w:bCs/>
        </w:rPr>
      </w:pPr>
    </w:p>
    <w:p w:rsidRDefault="00A46EC8" w:rsidP="00A46EC8" w:rsidR="00A46EC8">
      <w:pPr>
        <w:pStyle w:val="Tijeloteksta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A46EC8" w:rsidR="00A46EC8">
      <w:pPr>
        <w:pStyle w:val="Tijeloteksta"/>
        <w:jc w:val="center"/>
        <w:rPr>
          <w:bCs/>
        </w:rPr>
      </w:pPr>
    </w:p>
    <w:p w:rsidRDefault="00A46EC8" w:rsidP="00086BC9" w:rsidR="00086BC9">
      <w:pPr>
        <w:jc w:val="both"/>
      </w:pPr>
      <w:r>
        <w:t xml:space="preserve">            </w:t>
      </w:r>
      <w:r w:rsidR="00E63356">
        <w:t xml:space="preserve">Financijska agencija Regionalni centar Zagreb, Podružnica </w:t>
      </w:r>
      <w:r w:rsidR="00D62F0A">
        <w:t>Zagreb</w:t>
      </w:r>
      <w:r w:rsidR="00C55A69">
        <w:t xml:space="preserve"> </w:t>
      </w:r>
      <w:r w:rsidR="00E63356">
        <w:t>podnijela je Trgovačkom sudu u Zagrebu</w:t>
      </w:r>
      <w:r w:rsidR="00C55A69">
        <w:t>, d</w:t>
      </w:r>
      <w:r w:rsidR="00E63356">
        <w:t xml:space="preserve">ana </w:t>
      </w:r>
      <w:r w:rsidR="00162CCE">
        <w:t>2</w:t>
      </w:r>
      <w:r w:rsidR="004A468D">
        <w:t xml:space="preserve">. rujna </w:t>
      </w:r>
      <w:r w:rsidR="00E63356">
        <w:t xml:space="preserve">2016. zahtjev za provedbu skraćenog stečajnog postupka nad dužnikom </w:t>
      </w:r>
      <w:r w:rsidR="004A58C5">
        <w:t>NEW WAY jednostavno društvo s ograničenom odgovornošću za usluge i trgovinu OIB 83725039101 s</w:t>
      </w:r>
      <w:r w:rsidR="00086BC9">
        <w:t xml:space="preserve">a sjedištem u </w:t>
      </w:r>
      <w:r w:rsidR="004A58C5">
        <w:t xml:space="preserve">Varaždinska 33, </w:t>
      </w:r>
      <w:proofErr w:type="spellStart"/>
      <w:r w:rsidR="004A58C5">
        <w:t>Belovar</w:t>
      </w:r>
      <w:proofErr w:type="spellEnd"/>
      <w:r w:rsidR="004A58C5">
        <w:t xml:space="preserve">.            </w:t>
      </w:r>
    </w:p>
    <w:p w:rsidRDefault="00086BC9" w:rsidP="00086BC9" w:rsidR="00086BC9">
      <w:pPr>
        <w:jc w:val="both"/>
      </w:pPr>
    </w:p>
    <w:p w:rsidRDefault="00E63356" w:rsidP="00086BC9" w:rsidR="00E63356">
      <w:pPr>
        <w:ind w:firstLine="708"/>
        <w:jc w:val="both"/>
      </w:pPr>
      <w:r>
        <w:t>Visoki Trgovački suda RH u Zagrebu je rješenjem broj 31-Su-</w:t>
      </w:r>
      <w:r w:rsidR="00804C5F">
        <w:t>958/16-3</w:t>
      </w:r>
      <w:r>
        <w:t xml:space="preserve"> od 2</w:t>
      </w:r>
      <w:r w:rsidR="00804C5F">
        <w:t>0. rujna</w:t>
      </w:r>
      <w:r>
        <w:t xml:space="preserve"> 2016. odredio Trgovački sud u Osijeku kao drugi stvarno nadležni sud za postupanje u stečajnim predmetima Trgovačkog suda u Zagrebu.</w:t>
      </w:r>
    </w:p>
    <w:p w:rsidRDefault="00A46EC8" w:rsidP="00A46EC8" w:rsidR="00A46EC8">
      <w:pPr>
        <w:ind w:firstLine="708"/>
        <w:jc w:val="both"/>
      </w:pPr>
      <w:r>
        <w:lastRenderedPageBreak/>
        <w:t xml:space="preserve">Trgovački sud u Osijeku je </w:t>
      </w:r>
      <w:r w:rsidR="00627821">
        <w:t xml:space="preserve">dana </w:t>
      </w:r>
      <w:r w:rsidR="00D62F0A">
        <w:t>2. studenoga</w:t>
      </w:r>
      <w:r w:rsidR="00595F9B">
        <w:t xml:space="preserve"> 2</w:t>
      </w:r>
      <w:r w:rsidR="00EB1C28">
        <w:t>016</w:t>
      </w:r>
      <w:r>
        <w:t xml:space="preserve">. </w:t>
      </w:r>
      <w:r w:rsidR="00627821">
        <w:t xml:space="preserve"> godine </w:t>
      </w:r>
      <w:r>
        <w:t>objavio oglas na mrežnoj stranici e-Oglasna ploča sudova pod poslovnim brojem St-</w:t>
      </w:r>
      <w:r w:rsidR="00D62F0A">
        <w:t>2</w:t>
      </w:r>
      <w:r w:rsidR="001D0B40">
        <w:t>4</w:t>
      </w:r>
      <w:r w:rsidR="004A58C5">
        <w:t>19</w:t>
      </w:r>
      <w:r w:rsidR="00691113">
        <w:t>/</w:t>
      </w:r>
      <w:r w:rsidR="009365DE">
        <w:t xml:space="preserve">16-3 </w:t>
      </w:r>
      <w:r>
        <w:t>sukladno čl</w:t>
      </w:r>
      <w:r w:rsidR="00EE3A0F">
        <w:t>anku 430.</w:t>
      </w:r>
      <w:r>
        <w:t xml:space="preserve">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A46EC8" w:rsidP="00A46EC8" w:rsidR="00A46EC8">
      <w:pPr>
        <w:pStyle w:val="Tijeloteksta"/>
        <w:ind w:firstLine="708"/>
        <w:jc w:val="center"/>
      </w:pPr>
    </w:p>
    <w:p w:rsidRDefault="00A46EC8" w:rsidP="00A46EC8" w:rsidR="00A46EC8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</w:t>
      </w:r>
      <w:r w:rsidR="007F503E">
        <w:t>azlog iz članka 5. stav 2. SZ-a</w:t>
      </w:r>
      <w:r>
        <w:t xml:space="preserve">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AD6FCE">
        <w:t>10.</w:t>
      </w:r>
      <w:r w:rsidR="00D62F0A">
        <w:t xml:space="preserve"> siječnja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sectPr w:rsidSect="00595F9B" w:rsid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71D5" w:rsidP="00C02BFE" w:rsidR="000471D5">
      <w:r>
        <w:separator/>
      </w:r>
    </w:p>
  </w:endnote>
  <w:endnote w:id="0" w:type="continuationSeparator">
    <w:p w:rsidRDefault="000471D5" w:rsidP="00C02BFE" w:rsidR="00047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71D5" w:rsidP="00C02BFE" w:rsidR="000471D5">
      <w:r>
        <w:separator/>
      </w:r>
    </w:p>
  </w:footnote>
  <w:footnote w:id="0" w:type="continuationSeparator">
    <w:p w:rsidRDefault="000471D5" w:rsidP="00C02BFE" w:rsidR="00047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1D0B40">
      <w:t>4</w:t>
    </w:r>
    <w:r w:rsidR="004A58C5">
      <w:t>19</w:t>
    </w:r>
    <w:r w:rsidR="00416C12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316CF"/>
    <w:rsid w:val="00045F41"/>
    <w:rsid w:val="000471D5"/>
    <w:rsid w:val="00050B75"/>
    <w:rsid w:val="00086BC9"/>
    <w:rsid w:val="00094B08"/>
    <w:rsid w:val="000F7E2C"/>
    <w:rsid w:val="00121279"/>
    <w:rsid w:val="001268C6"/>
    <w:rsid w:val="00141797"/>
    <w:rsid w:val="00160A18"/>
    <w:rsid w:val="00161749"/>
    <w:rsid w:val="00162CCE"/>
    <w:rsid w:val="001B0F11"/>
    <w:rsid w:val="001C0539"/>
    <w:rsid w:val="001C2E37"/>
    <w:rsid w:val="001D0B40"/>
    <w:rsid w:val="001D7633"/>
    <w:rsid w:val="00223884"/>
    <w:rsid w:val="00233E44"/>
    <w:rsid w:val="002762CF"/>
    <w:rsid w:val="002A6267"/>
    <w:rsid w:val="002B093D"/>
    <w:rsid w:val="002B3018"/>
    <w:rsid w:val="002C3A94"/>
    <w:rsid w:val="002C7D0A"/>
    <w:rsid w:val="002D6515"/>
    <w:rsid w:val="002E7F27"/>
    <w:rsid w:val="002F192F"/>
    <w:rsid w:val="00321253"/>
    <w:rsid w:val="00333084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63599"/>
    <w:rsid w:val="00471875"/>
    <w:rsid w:val="004801BA"/>
    <w:rsid w:val="00487D9C"/>
    <w:rsid w:val="004A301E"/>
    <w:rsid w:val="004A468D"/>
    <w:rsid w:val="004A58C5"/>
    <w:rsid w:val="004B4396"/>
    <w:rsid w:val="004C42DC"/>
    <w:rsid w:val="004C62EB"/>
    <w:rsid w:val="004C7D57"/>
    <w:rsid w:val="004E55C1"/>
    <w:rsid w:val="004F3A00"/>
    <w:rsid w:val="005171C2"/>
    <w:rsid w:val="005736CB"/>
    <w:rsid w:val="00595F9B"/>
    <w:rsid w:val="005B1364"/>
    <w:rsid w:val="005C48E5"/>
    <w:rsid w:val="005C4A2D"/>
    <w:rsid w:val="005D44DA"/>
    <w:rsid w:val="005F356E"/>
    <w:rsid w:val="005F512D"/>
    <w:rsid w:val="00625F99"/>
    <w:rsid w:val="00627340"/>
    <w:rsid w:val="00627821"/>
    <w:rsid w:val="00631D0A"/>
    <w:rsid w:val="00644074"/>
    <w:rsid w:val="0066353D"/>
    <w:rsid w:val="00673A33"/>
    <w:rsid w:val="00691113"/>
    <w:rsid w:val="006C28D7"/>
    <w:rsid w:val="006C495E"/>
    <w:rsid w:val="006D018E"/>
    <w:rsid w:val="006E0C7A"/>
    <w:rsid w:val="0071496C"/>
    <w:rsid w:val="00716632"/>
    <w:rsid w:val="00741E59"/>
    <w:rsid w:val="007843B5"/>
    <w:rsid w:val="007A2A05"/>
    <w:rsid w:val="007B27D4"/>
    <w:rsid w:val="007D0B3D"/>
    <w:rsid w:val="007D56BF"/>
    <w:rsid w:val="007F503E"/>
    <w:rsid w:val="007F5161"/>
    <w:rsid w:val="00804C5F"/>
    <w:rsid w:val="0081001F"/>
    <w:rsid w:val="00827C72"/>
    <w:rsid w:val="00832F73"/>
    <w:rsid w:val="008415D2"/>
    <w:rsid w:val="008A21DB"/>
    <w:rsid w:val="008C1F00"/>
    <w:rsid w:val="008F3926"/>
    <w:rsid w:val="009365DE"/>
    <w:rsid w:val="009441A8"/>
    <w:rsid w:val="00955E0E"/>
    <w:rsid w:val="009716F5"/>
    <w:rsid w:val="00986876"/>
    <w:rsid w:val="009877A4"/>
    <w:rsid w:val="009A7D2C"/>
    <w:rsid w:val="009B5AFE"/>
    <w:rsid w:val="009F6327"/>
    <w:rsid w:val="00A05179"/>
    <w:rsid w:val="00A229AD"/>
    <w:rsid w:val="00A46EC8"/>
    <w:rsid w:val="00A60733"/>
    <w:rsid w:val="00A660A8"/>
    <w:rsid w:val="00AB2B2A"/>
    <w:rsid w:val="00AC0495"/>
    <w:rsid w:val="00AC3901"/>
    <w:rsid w:val="00AD6FCE"/>
    <w:rsid w:val="00AE5115"/>
    <w:rsid w:val="00AE5F81"/>
    <w:rsid w:val="00B11BFF"/>
    <w:rsid w:val="00B30AB4"/>
    <w:rsid w:val="00B4199C"/>
    <w:rsid w:val="00B720CE"/>
    <w:rsid w:val="00B83080"/>
    <w:rsid w:val="00BD3736"/>
    <w:rsid w:val="00BE3F93"/>
    <w:rsid w:val="00BF5CB0"/>
    <w:rsid w:val="00C027D8"/>
    <w:rsid w:val="00C02BFE"/>
    <w:rsid w:val="00C20FE3"/>
    <w:rsid w:val="00C55A69"/>
    <w:rsid w:val="00C62BDE"/>
    <w:rsid w:val="00C63862"/>
    <w:rsid w:val="00C878D4"/>
    <w:rsid w:val="00CC340C"/>
    <w:rsid w:val="00CF1046"/>
    <w:rsid w:val="00CF2B6E"/>
    <w:rsid w:val="00D5233E"/>
    <w:rsid w:val="00D62F0A"/>
    <w:rsid w:val="00D676D9"/>
    <w:rsid w:val="00D82629"/>
    <w:rsid w:val="00D86BDC"/>
    <w:rsid w:val="00D87B7A"/>
    <w:rsid w:val="00DC12DF"/>
    <w:rsid w:val="00DC1DED"/>
    <w:rsid w:val="00E0015C"/>
    <w:rsid w:val="00E42F9C"/>
    <w:rsid w:val="00E50563"/>
    <w:rsid w:val="00E51095"/>
    <w:rsid w:val="00E63356"/>
    <w:rsid w:val="00EA34A8"/>
    <w:rsid w:val="00EA3BCD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A119A"/>
    <w:rsid w:val="00FB30E5"/>
    <w:rsid w:val="00FC47AA"/>
    <w:rsid w:val="00FD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5F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5F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5F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5F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5F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5F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5F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5F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5F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5F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2419</izvorni_sadrzaj>
    <derivirana_varijabla naziv="DomainObject.Predmet.Broj_1">2419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St-2419/2016</izvorni_sadrzaj>
    <derivirana_varijabla naziv="DomainObject.Predmet.OznakaBroj_1">St-2419/2016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NEW WAY jednostavno društvo s ograničenom odgovornošću za usluge i trgovinu</izvorni_sadrzaj>
    <derivirana_varijabla naziv="DomainObject.Predmet.ProtustrankaFormated_1">  NEW WAY jednostavno društvo s ograničenom odgovornošću za usluge i trgovinu</derivirana_varijabla>
  </DomainObject.Predmet.ProtustrankaFormated>
  <DomainObject.Predmet.ProtustrankaFormatedOIB>
    <izvorni_sadrzaj>  NEW WAY jednostavno društvo s ograničenom odgovornošću za usluge i trgovinu, OIB 83725039101</izvorni_sadrzaj>
    <derivirana_varijabla naziv="DomainObject.Predmet.ProtustrankaFormatedOIB_1">  NEW WAY jednostavno društvo s ograničenom odgovornošću za usluge i trgovinu, OIB 83725039101</derivirana_varijabla>
  </DomainObject.Predmet.ProtustrankaFormatedOIB>
  <DomainObject.Predmet.ProtustrankaFormatedWithAdress>
    <izvorni_sadrzaj> NEW WAY jednostavno društvo s ograničenom odgovornošću za usluge i trgovinu, Varaždinska 33, 10363 Belovar</izvorni_sadrzaj>
    <derivirana_varijabla naziv="DomainObject.Predmet.ProtustrankaFormatedWithAdress_1"> NEW WAY jednostavno društvo s ograničenom odgovornošću za usluge i trgovinu, Varaždinska 33, 10363 Belovar</derivirana_varijabla>
  </DomainObject.Predmet.ProtustrankaFormatedWithAdress>
  <DomainObject.Predmet.ProtustrankaFormatedWithAdressOIB>
    <izvorni_sadrzaj> NEW WAY jednostavno društvo s ograničenom odgovornošću za usluge i trgovinu, OIB 83725039101, Varaždinska 33, 10363 Belovar</izvorni_sadrzaj>
    <derivirana_varijabla naziv="DomainObject.Predmet.ProtustrankaFormatedWithAdressOIB_1"> NEW WAY jednostavno društvo s ograničenom odgovornošću za usluge i trgovinu, OIB 83725039101, Varaždinska 33, 10363 Belovar</derivirana_varijabla>
  </DomainObject.Predmet.ProtustrankaFormatedWithAdressOIB>
  <DomainObject.Predmet.ProtustrankaWithAdress>
    <izvorni_sadrzaj>NEW WAY jednostavno društvo s ograničenom odgovornošću za usluge i trgovinu Varaždinska 33, 10363 Belovar</izvorni_sadrzaj>
    <derivirana_varijabla naziv="DomainObject.Predmet.ProtustrankaWithAdress_1">NEW WAY jednostavno društvo s ograničenom odgovornošću za usluge i trgovinu Varaždinska 33, 10363 Belovar</derivirana_varijabla>
  </DomainObject.Predmet.ProtustrankaWithAdress>
  <DomainObject.Predmet.ProtustrankaWithAdressOIB>
    <izvorni_sadrzaj>NEW WAY jednostavno društvo s ograničenom odgovornošću za usluge i trgovinu, OIB 83725039101, Varaždinska 33, 10363 Belovar</izvorni_sadrzaj>
    <derivirana_varijabla naziv="DomainObject.Predmet.ProtustrankaWithAdressOIB_1">NEW WAY jednostavno društvo s ograničenom odgovornošću za usluge i trgovinu, OIB 83725039101, Varaždinska 33, 10363 Belovar</derivirana_varijabla>
  </DomainObject.Predmet.ProtustrankaWithAdressOIB>
  <DomainObject.Predmet.ProtustrankaNazivFormated>
    <izvorni_sadrzaj>NEW WAY jednostavno društvo s ograničenom odgovornošću za usluge i trgovinu</izvorni_sadrzaj>
    <derivirana_varijabla naziv="DomainObject.Predmet.ProtustrankaNazivFormated_1">NEW WAY jednostavno društvo s ograničenom odgovornošću za usluge i trgovinu</derivirana_varijabla>
  </DomainObject.Predmet.ProtustrankaNazivFormated>
  <DomainObject.Predmet.ProtustrankaNazivFormatedOIB>
    <izvorni_sadrzaj>NEW WAY jednostavno društvo s ograničenom odgovornošću za usluge i trgovinu, OIB 83725039101</izvorni_sadrzaj>
    <derivirana_varijabla naziv="DomainObject.Predmet.ProtustrankaNazivFormatedOIB_1">NEW WAY jednostavno društvo s ograničenom odgovornošću za usluge i trgovinu, OIB 83725039101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NEW WAY jednostavno društvo s ograničenom odgovornošću za usluge i trgovinu</item>
    </izvorni_sadrzaj>
    <derivirana_varijabla naziv="DomainObject.Predmet.ProtuStrankaListFormated_1">
      <item>NEW WAY jednostavno društvo s ograničenom odgovornošću za usluge i trgovinu</item>
    </derivirana_varijabla>
  </DomainObject.Predmet.ProtuStrankaListFormated>
  <DomainObject.Predmet.ProtuStrankaListFormatedOIB>
    <izvorni_sadrzaj>
      <item>NEW WAY jednostavno društvo s ograničenom odgovornošću za usluge i trgovinu, OIB 83725039101</item>
    </izvorni_sadrzaj>
    <derivirana_varijabla naziv="DomainObject.Predmet.ProtuStrankaListFormatedOIB_1">
      <item>NEW WAY jednostavno društvo s ograničenom odgovornošću za usluge i trgovinu, OIB 83725039101</item>
    </derivirana_varijabla>
  </DomainObject.Predmet.ProtuStrankaListFormatedOIB>
  <DomainObject.Predmet.ProtuStrankaListFormatedWithAdress>
    <izvorni_sadrzaj>
      <item>NEW WAY jednostavno društvo s ograničenom odgovornošću za usluge i trgovinu, Varaždinska 33, 10363 Belovar</item>
    </izvorni_sadrzaj>
    <derivirana_varijabla naziv="DomainObject.Predmet.ProtuStrankaListFormatedWithAdress_1">
      <item>NEW WAY jednostavno društvo s ograničenom odgovornošću za usluge i trgovinu, Varaždinska 33, 10363 Belovar</item>
    </derivirana_varijabla>
  </DomainObject.Predmet.ProtuStrankaListFormatedWithAdress>
  <DomainObject.Predmet.ProtuStrankaListFormatedWithAdressOIB>
    <izvorni_sadrzaj>
      <item>NEW WAY jednostavno društvo s ograničenom odgovornošću za usluge i trgovinu, OIB 83725039101, Varaždinska 33, 10363 Belovar</item>
    </izvorni_sadrzaj>
    <derivirana_varijabla naziv="DomainObject.Predmet.ProtuStrankaListFormatedWithAdressOIB_1">
      <item>NEW WAY jednostavno društvo s ograničenom odgovornošću za usluge i trgovinu, OIB 83725039101, Varaždinska 33, 10363 Belovar</item>
    </derivirana_varijabla>
  </DomainObject.Predmet.ProtuStrankaListFormatedWithAdressOIB>
  <DomainObject.Predmet.ProtuStrankaListNazivFormated>
    <izvorni_sadrzaj>
      <item>NEW WAY jednostavno društvo s ograničenom odgovornošću za usluge i trgovinu</item>
    </izvorni_sadrzaj>
    <derivirana_varijabla naziv="DomainObject.Predmet.ProtuStrankaListNazivFormated_1">
      <item>NEW WAY jednostavno društvo s ograničenom odgovornošću za usluge i trgovinu</item>
    </derivirana_varijabla>
  </DomainObject.Predmet.ProtuStrankaListNazivFormated>
  <DomainObject.Predmet.ProtuStrankaListNazivFormatedOIB>
    <izvorni_sadrzaj>
      <item>NEW WAY jednostavno društvo s ograničenom odgovornošću za usluge i trgovinu, OIB 83725039101</item>
    </izvorni_sadrzaj>
    <derivirana_varijabla naziv="DomainObject.Predmet.ProtuStrankaListNazivFormatedOIB_1">
      <item>NEW WAY jednostavno društvo s ograničenom odgovornošću za usluge i trgovinu, OIB 83725039101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NEW WAY jednostavno društvo s ograničenom odgovornošću za usluge i trgovinu</izvorni_sadrzaj>
    <derivirana_varijabla naziv="DomainObject.Predmet.ProtustrankaIDrugi_1">NEW WAY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NEW WAY jednostavno društvo s ograničenom odgovornošću za usluge i trgovinu, OIB 83725039101, Varaždinska 33, 10363 Belovar</izvorni_sadrzaj>
    <derivirana_varijabla naziv="DomainObject.Predmet.ProtustrankaIDrugiAdressOIB_1">NEW WAY jednostavno društvo s ograničenom odgovornošću za usluge i trgovinu, OIB 83725039101, Varaždinska 33, 10363 Belovar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NEW WAY jednostavno društvo s ograničenom odgovornošću za usluge i trgovinu</item>
    </izvorni_sadrzaj>
    <derivirana_varijabla naziv="DomainObject.Predmet.SudioniciListNaziv_1">
      <item>FINA Regionalni centar Zagreb</item>
      <item>NEW WAY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NEW WAY jednostavno društvo s ograničenom odgovornošću za usluge i trgovinu, OIB 83725039101, Varaždinska 33,10363 Belovar</item>
    </izvorni_sadrzaj>
    <derivirana_varijabla naziv="DomainObject.Predmet.SudioniciListAdressOIB_1">
      <item>FINA Regionalni centar Zagreb, OIB 85821130368, Trg svibanjskih žrtava 1995. br. 1,10000 Zagreb</item>
      <item>NEW WAY jednostavno društvo s ograničenom odgovornošću za usluge i trgovinu, OIB 83725039101, Varaždinska 33,10363 Belovar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83725039101</item>
    </izvorni_sadrzaj>
    <derivirana_varijabla naziv="DomainObject.Predmet.SudioniciListNazivOIB_1">
      <item>, OIB 85821130368</item>
      <item>, OIB 83725039101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1BE68F-E72F-488C-8E5E-9E1852E7B7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464</properties:Words>
  <properties:Characters>2471</properties:Characters>
  <properties:Lines>93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2017-01-10T09:23:00Z</dcterms:created>
  <dc:creator>Darija Miličević</dc:creator>
  <cp:lastModifiedBy>Darija Miličević</cp:lastModifiedBy>
  <cp:lastPrinted>2017-01-10T09:24:00Z</cp:lastPrinted>
  <dcterms:modified xmlns:xsi="http://www.w3.org/2001/XMLSchema-instance" xsi:type="dcterms:W3CDTF">2017-01-10T09:27:00Z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