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b43ec" w14:paraId="38b43ec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AA63DC">
        <w:t>6</w:t>
      </w:r>
      <w:r w:rsidR="00957B78">
        <w:t>1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957B78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B01CEC" w:rsidP="00810468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2/1000, etažno vlasništvo E-179, </w:t>
      </w:r>
      <w:r w:rsidRPr="00103A86">
        <w:t>PARKIRNO MJESTO</w:t>
      </w:r>
      <w:r>
        <w:t xml:space="preserve"> - P 72</w:t>
      </w:r>
      <w:r w:rsidRPr="00103A86">
        <w:t xml:space="preserve"> u prizemlju koji se sastoji od parkirnog mjesta izvan objekta,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3A6993">
        <w:rPr>
          <w:b/>
          <w:u w:val="single"/>
        </w:rPr>
        <w:t>12</w:t>
      </w:r>
      <w:r w:rsidR="002C658E">
        <w:rPr>
          <w:b/>
          <w:u w:val="single"/>
        </w:rPr>
        <w:t>,</w:t>
      </w:r>
      <w:r w:rsidR="00957B78">
        <w:rPr>
          <w:b/>
          <w:u w:val="single"/>
        </w:rPr>
        <w:t>0</w:t>
      </w:r>
      <w:r w:rsidR="00B01CEC">
        <w:rPr>
          <w:b/>
          <w:u w:val="single"/>
        </w:rPr>
        <w:t>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957B78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7D2FE4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7D2FE4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17224"/>
    <w:rsid w:val="00024210"/>
    <w:rsid w:val="0002422E"/>
    <w:rsid w:val="00031F76"/>
    <w:rsid w:val="00046AB6"/>
    <w:rsid w:val="00094CB1"/>
    <w:rsid w:val="000A0BEB"/>
    <w:rsid w:val="000A70B5"/>
    <w:rsid w:val="000B0697"/>
    <w:rsid w:val="000B1708"/>
    <w:rsid w:val="000B56A6"/>
    <w:rsid w:val="000D07E5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F7388"/>
    <w:rsid w:val="00246FEA"/>
    <w:rsid w:val="00271D07"/>
    <w:rsid w:val="00282E78"/>
    <w:rsid w:val="00292860"/>
    <w:rsid w:val="002B2CB0"/>
    <w:rsid w:val="002B68B6"/>
    <w:rsid w:val="002C658E"/>
    <w:rsid w:val="002E3F6D"/>
    <w:rsid w:val="002E5E7A"/>
    <w:rsid w:val="00303FF2"/>
    <w:rsid w:val="00314C09"/>
    <w:rsid w:val="00316149"/>
    <w:rsid w:val="00320CCC"/>
    <w:rsid w:val="00350C80"/>
    <w:rsid w:val="003547F3"/>
    <w:rsid w:val="003549EB"/>
    <w:rsid w:val="0035517A"/>
    <w:rsid w:val="003674D1"/>
    <w:rsid w:val="00371FDE"/>
    <w:rsid w:val="00380924"/>
    <w:rsid w:val="003A2066"/>
    <w:rsid w:val="003A6993"/>
    <w:rsid w:val="003B7F17"/>
    <w:rsid w:val="003C5E26"/>
    <w:rsid w:val="003E3221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00779"/>
    <w:rsid w:val="00535482"/>
    <w:rsid w:val="005513B6"/>
    <w:rsid w:val="005615F3"/>
    <w:rsid w:val="005643F8"/>
    <w:rsid w:val="005678C9"/>
    <w:rsid w:val="005D3681"/>
    <w:rsid w:val="005E1C64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A3B77"/>
    <w:rsid w:val="006C1EA4"/>
    <w:rsid w:val="006D2948"/>
    <w:rsid w:val="007035A9"/>
    <w:rsid w:val="00716B4C"/>
    <w:rsid w:val="007209B4"/>
    <w:rsid w:val="00725790"/>
    <w:rsid w:val="00751B9E"/>
    <w:rsid w:val="007539B7"/>
    <w:rsid w:val="0076194D"/>
    <w:rsid w:val="007847FA"/>
    <w:rsid w:val="007961BE"/>
    <w:rsid w:val="007B479A"/>
    <w:rsid w:val="007C3A85"/>
    <w:rsid w:val="007D005F"/>
    <w:rsid w:val="007D2FE4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AF8"/>
    <w:rsid w:val="00897088"/>
    <w:rsid w:val="008A2843"/>
    <w:rsid w:val="008A7BD4"/>
    <w:rsid w:val="008F19F8"/>
    <w:rsid w:val="008F5C16"/>
    <w:rsid w:val="00903E75"/>
    <w:rsid w:val="00913A50"/>
    <w:rsid w:val="00924688"/>
    <w:rsid w:val="00926224"/>
    <w:rsid w:val="00935B4A"/>
    <w:rsid w:val="0094118D"/>
    <w:rsid w:val="00954AA8"/>
    <w:rsid w:val="00957B7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0D64"/>
    <w:rsid w:val="00A9193B"/>
    <w:rsid w:val="00AA63DC"/>
    <w:rsid w:val="00AC640F"/>
    <w:rsid w:val="00AD59E4"/>
    <w:rsid w:val="00B01CEC"/>
    <w:rsid w:val="00B0518E"/>
    <w:rsid w:val="00B06C21"/>
    <w:rsid w:val="00B13DF8"/>
    <w:rsid w:val="00B15099"/>
    <w:rsid w:val="00B346B3"/>
    <w:rsid w:val="00B3534C"/>
    <w:rsid w:val="00BB3200"/>
    <w:rsid w:val="00BC22A4"/>
    <w:rsid w:val="00BC7E1F"/>
    <w:rsid w:val="00BF75F0"/>
    <w:rsid w:val="00C055E9"/>
    <w:rsid w:val="00C12769"/>
    <w:rsid w:val="00C176C1"/>
    <w:rsid w:val="00C37639"/>
    <w:rsid w:val="00C46DB5"/>
    <w:rsid w:val="00C631D2"/>
    <w:rsid w:val="00C715E7"/>
    <w:rsid w:val="00C71C24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32DA8"/>
    <w:rsid w:val="00D43242"/>
    <w:rsid w:val="00D6593C"/>
    <w:rsid w:val="00D802CF"/>
    <w:rsid w:val="00D94062"/>
    <w:rsid w:val="00DC4F3A"/>
    <w:rsid w:val="00DC7198"/>
    <w:rsid w:val="00DF04FF"/>
    <w:rsid w:val="00E046B5"/>
    <w:rsid w:val="00E14D6A"/>
    <w:rsid w:val="00E20321"/>
    <w:rsid w:val="00E41849"/>
    <w:rsid w:val="00E60365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336E7"/>
    <w:rsid w:val="00F455CE"/>
    <w:rsid w:val="00F71D8E"/>
    <w:rsid w:val="00F8597D"/>
    <w:rsid w:val="00F875E4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2F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F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F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F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F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2F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F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F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F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F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St-5/2018-159</izvorni_sadrzaj>
    <derivirana_varijabla naziv="DomainObject.PredzadnjaOdlukaIzPredmeta.Oznaka_1">St-5/2018-159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968</properties:Characters>
  <properties:Lines>46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2019-01-02T13:58:00Z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2019-01-08T12:50:00Z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(1st-5-18-166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