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3a8d" w14:paraId="9e63a8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C64F18" w:rsidRPr="00E1528E">
        <w:rPr>
          <w:lang w:val="hr-HR"/>
        </w:rPr>
        <w:t>ALEKS I GAROLD d.o.o., Split, Mosećka 72, OIB: 69664296321,  MBS: 060235932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50110B">
        <w:rPr>
          <w:lang w:val="hr-HR"/>
        </w:rPr>
        <w:t>29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C64F18" w:rsidRPr="00E1528E">
        <w:rPr>
          <w:lang w:val="hr-HR"/>
        </w:rPr>
        <w:t>ALEKS I GAROLD d.o.o., Split, Mosećka 72, OIB: 69664296321,  MBS: 060235932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50110B">
        <w:rPr>
          <w:lang w:val="hr-HR"/>
        </w:rPr>
        <w:t>29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C96107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C96107">
        <w:rPr>
          <w:lang w:val="hr-HR"/>
        </w:rPr>
        <w:t>Renato Sabljić, Zagreb, Zdenački zavoj 14, OIB:74644810692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C64F18" w:rsidRPr="00E1528E">
        <w:rPr>
          <w:lang w:val="hr-HR"/>
        </w:rPr>
        <w:t>ALEKS I GAROLD d.o.o., Split, Mosećka 72, OIB: 69664296321,  MBS: 060235932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64F18">
        <w:rPr>
          <w:lang w:val="hr-HR"/>
        </w:rPr>
        <w:t>15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611684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C64F18" w:rsidRPr="00E1528E">
        <w:rPr>
          <w:lang w:val="hr-HR"/>
        </w:rPr>
        <w:t>ALEKS I GAROLD d.o.o., Split, Mosećka 72, OIB: 69664296321,  MBS: 060235932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64F18" w:rsidRPr="00E1528E">
        <w:rPr>
          <w:lang w:val="hr-HR"/>
        </w:rPr>
        <w:t xml:space="preserve">621 </w:t>
      </w:r>
      <w:r w:rsidR="00170B5C" w:rsidRPr="004B4F6C">
        <w:rPr>
          <w:lang w:val="hr-HR"/>
        </w:rPr>
        <w:t xml:space="preserve">dana, u ukupnom iznosu od </w:t>
      </w:r>
      <w:r w:rsidR="00C64F18" w:rsidRPr="00E1528E">
        <w:rPr>
          <w:lang w:val="hr-HR"/>
        </w:rPr>
        <w:t>502,80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11684">
        <w:rPr>
          <w:b/>
          <w:lang w:val="hr-HR"/>
        </w:rPr>
        <w:t>22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0110B">
        <w:rPr>
          <w:lang w:val="hr-HR"/>
        </w:rPr>
        <w:t>29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 w:rsidRPr="00C96107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8227DA" w:rsidP="0075245C" w:rsidR="008227DA"/>
    <w:p w:rsidRDefault="00611684" w:rsidP="0075245C" w:rsidR="00611684" w:rsidRPr="00C96107">
      <w:pPr>
        <w:rPr>
          <w:sz w:val="16"/>
          <w:szCs w:val="16"/>
        </w:rPr>
      </w:pPr>
    </w:p>
    <w:p w:rsidRDefault="00AF7AD1" w:rsidP="0075245C" w:rsidR="00AF7AD1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 w:rsidRPr="00C96107">
      <w:pPr>
        <w:jc w:val="both"/>
        <w:rPr>
          <w:sz w:val="16"/>
          <w:szCs w:val="16"/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82817" w:rsidRPr="00B8281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64F18">
      <w:t>2722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64F18">
      <w:t>2722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2817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4F18"/>
    <w:rsid w:val="00C65FB8"/>
    <w:rsid w:val="00C80512"/>
    <w:rsid w:val="00C8591A"/>
    <w:rsid w:val="00C91421"/>
    <w:rsid w:val="00C95DB5"/>
    <w:rsid w:val="00C96107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8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281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28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28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8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281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28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28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St-2722/2015</izvorni_sadrzaj>
    <derivirana_varijabla naziv="DomainObject.Predmet.OznakaBroj_1">St-2722/2015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ALEKS I GAROLD d.o.o. za trgovinu, turizam i poslovanje nekretninama</izvorni_sadrzaj>
    <derivirana_varijabla naziv="DomainObject.Predmet.ProtustrankaFormated_1">  ALEKS I GAROLD d.o.o. za trgovinu, turizam i poslovanje nekretninama</derivirana_varijabla>
  </DomainObject.Predmet.ProtustrankaFormated>
  <DomainObject.Predmet.ProtustrankaFormatedOIB>
    <izvorni_sadrzaj>  ALEKS I GAROLD d.o.o. za trgovinu, turizam i poslovanje nekretninama, OIB 69664296321</izvorni_sadrzaj>
    <derivirana_varijabla naziv="DomainObject.Predmet.ProtustrankaFormatedOIB_1">  ALEKS I GAROLD d.o.o. za trgovinu, turizam i poslovanje nekretninama, OIB 69664296321</derivirana_varijabla>
  </DomainObject.Predmet.ProtustrankaFormatedOIB>
  <DomainObject.Predmet.ProtustrankaFormatedWithAdress>
    <izvorni_sadrzaj> ALEKS I GAROLD d.o.o. za trgovinu, turizam i poslovanje nekretninama, Mosećka 72, 21000 Split</izvorni_sadrzaj>
    <derivirana_varijabla naziv="DomainObject.Predmet.ProtustrankaFormatedWithAdress_1"> ALEKS I GAROLD d.o.o. za trgovinu, turizam i poslovanje nekretninama, Mosećka 72, 21000 Split</derivirana_varijabla>
  </DomainObject.Predmet.ProtustrankaFormatedWithAdress>
  <DomainObject.Predmet.ProtustrankaFormatedWithAdressOIB>
    <izvorni_sadrzaj> ALEKS I GAROLD d.o.o. za trgovinu, turizam i poslovanje nekretninama, OIB 69664296321, Mosećka 72, 21000 Split</izvorni_sadrzaj>
    <derivirana_varijabla naziv="DomainObject.Predmet.ProtustrankaFormatedWithAdressOIB_1"> ALEKS I GAROLD d.o.o. za trgovinu, turizam i poslovanje nekretninama, OIB 69664296321, Mosećka 72, 21000 Split</derivirana_varijabla>
  </DomainObject.Predmet.ProtustrankaFormatedWithAdressOIB>
  <DomainObject.Predmet.ProtustrankaWithAdress>
    <izvorni_sadrzaj>ALEKS I GAROLD d.o.o. za trgovinu, turizam i poslovanje nekretninama Mosećka 72, 21000 Split</izvorni_sadrzaj>
    <derivirana_varijabla naziv="DomainObject.Predmet.ProtustrankaWithAdress_1">ALEKS I GAROLD d.o.o. za trgovinu, turizam i poslovanje nekretninama Mosećka 72, 21000 Split</derivirana_varijabla>
  </DomainObject.Predmet.ProtustrankaWithAdress>
  <DomainObject.Predmet.ProtustrankaWithAdressOIB>
    <izvorni_sadrzaj>ALEKS I GAROLD d.o.o. za trgovinu, turizam i poslovanje nekretninama, OIB 69664296321, Mosećka 72, 21000 Split</izvorni_sadrzaj>
    <derivirana_varijabla naziv="DomainObject.Predmet.ProtustrankaWithAdressOIB_1">ALEKS I GAROLD d.o.o. za trgovinu, turizam i poslovanje nekretninama, OIB 69664296321, Mosećka 72, 21000 Split</derivirana_varijabla>
  </DomainObject.Predmet.ProtustrankaWithAdressOIB>
  <DomainObject.Predmet.ProtustrankaNazivFormated>
    <izvorni_sadrzaj>ALEKS I GAROLD d.o.o. za trgovinu, turizam i poslovanje nekretninama</izvorni_sadrzaj>
    <derivirana_varijabla naziv="DomainObject.Predmet.ProtustrankaNazivFormated_1">ALEKS I GAROLD d.o.o. za trgovinu, turizam i poslovanje nekretninama</derivirana_varijabla>
  </DomainObject.Predmet.ProtustrankaNazivFormated>
  <DomainObject.Predmet.ProtustrankaNazivFormatedOIB>
    <izvorni_sadrzaj>ALEKS I GAROLD d.o.o. za trgovinu, turizam i poslovanje nekretninama, OIB 69664296321</izvorni_sadrzaj>
    <derivirana_varijabla naziv="DomainObject.Predmet.ProtustrankaNazivFormatedOIB_1">ALEKS I GAROLD d.o.o. za trgovinu, turizam i poslovanje nekretninama, OIB 69664296321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502.80</izvorni_sadrzaj>
    <derivirana_varijabla naziv="DomainObject.Predmet.TrenutnaVrijednost_1">502.80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ALEKS I GAROLD d.o.o. za trgovinu, turizam i poslovanje nekretninama</item>
    </izvorni_sadrzaj>
    <derivirana_varijabla naziv="DomainObject.Predmet.ProtuStrankaListFormated_1">
      <item>ALEKS I GAROLD d.o.o. za trgovinu, turizam i poslovanje nekretninama</item>
    </derivirana_varijabla>
  </DomainObject.Predmet.ProtuStrankaListFormated>
  <DomainObject.Predmet.ProtuStrankaListFormatedOIB>
    <izvorni_sadrzaj>
      <item>ALEKS I GAROLD d.o.o. za trgovinu, turizam i poslovanje nekretninama, OIB 69664296321</item>
    </izvorni_sadrzaj>
    <derivirana_varijabla naziv="DomainObject.Predmet.ProtuStrankaListFormatedOIB_1">
      <item>ALEKS I GAROLD d.o.o. za trgovinu, turizam i poslovanje nekretninama, OIB 69664296321</item>
    </derivirana_varijabla>
  </DomainObject.Predmet.ProtuStrankaListFormatedOIB>
  <DomainObject.Predmet.ProtuStrankaListFormatedWithAdress>
    <izvorni_sadrzaj>
      <item>ALEKS I GAROLD d.o.o. za trgovinu, turizam i poslovanje nekretninama, Mosećka 72, 21000 Split</item>
    </izvorni_sadrzaj>
    <derivirana_varijabla naziv="DomainObject.Predmet.ProtuStrankaListFormatedWithAdress_1">
      <item>ALEKS I GAROLD d.o.o. za trgovinu, turizam i poslovanje nekretninama, Mosećka 72, 21000 Split</item>
    </derivirana_varijabla>
  </DomainObject.Predmet.ProtuStrankaListFormatedWithAdress>
  <DomainObject.Predmet.ProtuStrankaListFormatedWithAdressOIB>
    <izvorni_sadrzaj>
      <item>ALEKS I GAROLD d.o.o. za trgovinu, turizam i poslovanje nekretninama, OIB 69664296321, Mosećka 72, 21000 Split</item>
    </izvorni_sadrzaj>
    <derivirana_varijabla naziv="DomainObject.Predmet.ProtuStrankaListFormatedWithAdressOIB_1">
      <item>ALEKS I GAROLD d.o.o. za trgovinu, turizam i poslovanje nekretninama, OIB 69664296321, Mosećka 72, 21000 Split</item>
    </derivirana_varijabla>
  </DomainObject.Predmet.ProtuStrankaListFormatedWithAdressOIB>
  <DomainObject.Predmet.ProtuStrankaListNazivFormated>
    <izvorni_sadrzaj>
      <item>ALEKS I GAROLD d.o.o. za trgovinu, turizam i poslovanje nekretninama</item>
    </izvorni_sadrzaj>
    <derivirana_varijabla naziv="DomainObject.Predmet.ProtuStrankaListNazivFormated_1">
      <item>ALEKS I GAROLD d.o.o. za trgovinu, turizam i poslovanje nekretninama</item>
    </derivirana_varijabla>
  </DomainObject.Predmet.ProtuStrankaListNazivFormated>
  <DomainObject.Predmet.ProtuStrankaListNazivFormatedOIB>
    <izvorni_sadrzaj>
      <item>ALEKS I GAROLD d.o.o. za trgovinu, turizam i poslovanje nekretninama, OIB 69664296321</item>
    </izvorni_sadrzaj>
    <derivirana_varijabla naziv="DomainObject.Predmet.ProtuStrankaListNazivFormatedOIB_1">
      <item>ALEKS I GAROLD d.o.o. za trgovinu, turizam i poslovanje nekretninama, OIB 69664296321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ALEKS I GAROLD d.o.o. za trgovinu, turizam i poslovanje nekretninama</izvorni_sadrzaj>
    <derivirana_varijabla naziv="DomainObject.Predmet.ProtustrankaIDrugi_1">ALEKS I GAROLD d.o.o. za trgovinu, turizam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ALEKS I GAROLD d.o.o. za trgovinu, turizam i poslovanje nekretninama, OIB 69664296321, Mosećka 72, 21000 Split</izvorni_sadrzaj>
    <derivirana_varijabla naziv="DomainObject.Predmet.ProtustrankaIDrugiAdressOIB_1">ALEKS I GAROLD d.o.o. za trgovinu, turizam i poslovanje nekretninama, OIB 69664296321,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 I GAROLD d.o.o. za trgovinu, turizam i poslovanje nekretninama</item>
      <item>FINANCIJSKA AGENCIJA, RC SPLIT</item>
    </izvorni_sadrzaj>
    <derivirana_varijabla naziv="DomainObject.Predmet.SudioniciListNaziv_1">
      <item>ALEKS I GAROLD d.o.o. za trgovinu, turizam i poslovanje nekretninama</item>
      <item>FINANCIJSKA AGENCIJA, RC SPLIT</item>
    </derivirana_varijabla>
  </DomainObject.Predmet.SudioniciListNaziv>
  <DomainObject.Predmet.SudioniciListAdressOIB>
    <izvorni_sadrzaj>
      <item>ALEKS I GAROLD d.o.o. za trgovinu, turizam i poslovanje nekretninama, OIB 69664296321, Mosećka 72,21000 Split</item>
      <item>FINANCIJSKA AGENCIJA, RC SPLIT, OIB 85821130368, Mažuranićevo šetalište 24 b,21000 Split</item>
    </izvorni_sadrzaj>
    <derivirana_varijabla naziv="DomainObject.Predmet.SudioniciListAdressOIB_1">
      <item>ALEKS I GAROLD d.o.o. za trgovinu, turizam i poslovanje nekretninama, OIB 69664296321,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69664296321</item>
      <item>, OIB 85821130368</item>
    </izvorni_sadrzaj>
    <derivirana_varijabla naziv="DomainObject.Predmet.SudioniciListNazivOIB_1">
      <item>, OIB 69664296321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748AE-C9DB-4603-A404-AF8C5DD9B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4231</properties:Characters>
  <properties:Lines>112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2016-06-27T10:10:00Z</dcterms:created>
  <dc:creator>wsadmin</dc:creator>
  <cp:lastModifiedBy>Goran Radanović</cp:lastModifiedBy>
  <cp:lastPrinted>2016-06-29T10:04:00Z</cp:lastPrinted>
  <dcterms:modified xmlns:xsi="http://www.w3.org/2001/XMLSchema-instance" xsi:type="dcterms:W3CDTF">2016-06-29T10:10:00Z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