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50ac" w14:paraId="f6e50ac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 xml:space="preserve">REPUBLIKA HRVATSKA Ministarstvo financija OIB: </w:t>
      </w:r>
      <w:r w:rsidR="00A66FE8" w:rsidRPr="00A66FE8">
        <w:t>52634238587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A66FE8" w:rsidRPr="00A66FE8">
        <w:t>NIKATOR d.o.o.</w:t>
      </w:r>
      <w:r w:rsidR="009745DD" w:rsidRPr="00372F62">
        <w:t xml:space="preserve">, </w:t>
      </w:r>
      <w:r w:rsidR="00A66FE8" w:rsidRPr="00A66FE8">
        <w:t>Kopačevo</w:t>
      </w:r>
      <w:r w:rsidR="009745DD" w:rsidRPr="00372F62">
        <w:t xml:space="preserve">, </w:t>
      </w:r>
      <w:r w:rsidR="00A66FE8" w:rsidRPr="00A66FE8">
        <w:t xml:space="preserve">Kiš </w:t>
      </w:r>
      <w:proofErr w:type="spellStart"/>
      <w:r w:rsidR="00A66FE8" w:rsidRPr="00A66FE8">
        <w:t>Ferenca</w:t>
      </w:r>
      <w:proofErr w:type="spellEnd"/>
      <w:r w:rsidR="00A66FE8" w:rsidRPr="00A66FE8">
        <w:t xml:space="preserve"> 7</w:t>
      </w:r>
      <w:r w:rsidR="009745DD" w:rsidRPr="00372F62">
        <w:t xml:space="preserve">, MBS: </w:t>
      </w:r>
      <w:r w:rsidR="00A66FE8" w:rsidRPr="00A66FE8">
        <w:t>030150500</w:t>
      </w:r>
      <w:r w:rsidR="009745DD" w:rsidRPr="00372F62">
        <w:t xml:space="preserve">, OIB: </w:t>
      </w:r>
      <w:r w:rsidR="00A66FE8" w:rsidRPr="00A66FE8">
        <w:t>85926308609</w:t>
      </w:r>
      <w:r w:rsidRPr="00372F62">
        <w:rPr>
          <w:color w:val="000000"/>
        </w:rPr>
        <w:t xml:space="preserve">, dana </w:t>
      </w:r>
      <w:r w:rsidR="00A66FE8">
        <w:rPr>
          <w:color w:val="000000"/>
        </w:rPr>
        <w:t>13. veljače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4A3989" w:rsidRPr="00A66FE8">
        <w:t>NIKATOR d.o.o.</w:t>
      </w:r>
      <w:r w:rsidR="004A3989" w:rsidRPr="00372F62">
        <w:t xml:space="preserve">, </w:t>
      </w:r>
      <w:r w:rsidR="004A3989" w:rsidRPr="00A66FE8">
        <w:t>Kopačevo</w:t>
      </w:r>
      <w:r w:rsidR="004A3989" w:rsidRPr="00372F62">
        <w:t xml:space="preserve">, </w:t>
      </w:r>
      <w:r w:rsidR="004A3989" w:rsidRPr="00A66FE8">
        <w:t xml:space="preserve">Kiš </w:t>
      </w:r>
      <w:proofErr w:type="spellStart"/>
      <w:r w:rsidR="004A3989" w:rsidRPr="00A66FE8">
        <w:t>Ferenca</w:t>
      </w:r>
      <w:proofErr w:type="spellEnd"/>
      <w:r w:rsidR="004A3989" w:rsidRPr="00A66FE8">
        <w:t xml:space="preserve"> 7</w:t>
      </w:r>
      <w:r w:rsidR="004A3989" w:rsidRPr="00372F62">
        <w:t xml:space="preserve">, MBS: </w:t>
      </w:r>
      <w:r w:rsidR="004A3989" w:rsidRPr="00A66FE8">
        <w:t>030150500</w:t>
      </w:r>
      <w:r w:rsidR="004A3989" w:rsidRPr="00372F62">
        <w:t xml:space="preserve">, OIB: </w:t>
      </w:r>
      <w:r w:rsidR="004A3989" w:rsidRPr="00A66FE8">
        <w:t>85926308609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BB477E">
        <w:t xml:space="preserve">, </w:t>
      </w:r>
      <w:r w:rsidR="00910E9E">
        <w:t xml:space="preserve"> </w:t>
      </w:r>
      <w:r w:rsidR="004A3989">
        <w:t>Našice</w:t>
      </w:r>
      <w:r w:rsidR="00372F62">
        <w:t>, J. Runjanina 7</w:t>
      </w:r>
      <w:r>
        <w:t xml:space="preserve">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0581C">
        <w:t xml:space="preserve">NIKATOR d.o.o., Kopačevo, Kiš </w:t>
      </w:r>
      <w:proofErr w:type="spellStart"/>
      <w:r w:rsidR="00F0581C">
        <w:t>Ferenca</w:t>
      </w:r>
      <w:proofErr w:type="spellEnd"/>
      <w:r w:rsidR="00F0581C">
        <w:t xml:space="preserve"> 7, MBS: 030150500, OIB: 85926308609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F0581C" w:rsidP="00F0581C" w:rsidR="0085221D" w:rsidRPr="00F0581C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F0581C">
        <w:rPr>
          <w:b/>
          <w:color w:val="000000"/>
        </w:rPr>
        <w:t xml:space="preserve"> 201</w:t>
      </w:r>
      <w:r w:rsidR="00DB48D4" w:rsidRPr="00F0581C">
        <w:rPr>
          <w:b/>
          <w:color w:val="000000"/>
        </w:rPr>
        <w:t>8</w:t>
      </w:r>
      <w:r w:rsidR="00ED6F97" w:rsidRPr="00F0581C">
        <w:rPr>
          <w:b/>
          <w:color w:val="000000"/>
        </w:rPr>
        <w:t xml:space="preserve">. u </w:t>
      </w:r>
      <w:r w:rsidR="00AC0D82" w:rsidRPr="00F0581C">
        <w:rPr>
          <w:b/>
          <w:color w:val="000000"/>
        </w:rPr>
        <w:t>10</w:t>
      </w:r>
      <w:r w:rsidR="008F4294" w:rsidRPr="00F0581C">
        <w:rPr>
          <w:b/>
          <w:color w:val="000000"/>
        </w:rPr>
        <w:t>,</w:t>
      </w:r>
      <w:r>
        <w:rPr>
          <w:b/>
          <w:color w:val="000000"/>
        </w:rPr>
        <w:t>2</w:t>
      </w:r>
      <w:r w:rsidR="008F4294" w:rsidRPr="00F0581C">
        <w:rPr>
          <w:b/>
          <w:color w:val="000000"/>
        </w:rPr>
        <w:t>0</w:t>
      </w:r>
      <w:r w:rsidR="0085221D" w:rsidRPr="00F0581C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4D0CE3">
        <w:t>16. ožujka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4D0CE3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4D0CE3">
        <w:t>5</w:t>
      </w:r>
      <w:r>
        <w:t>-</w:t>
      </w:r>
      <w:r w:rsidR="004D0CE3">
        <w:t>5308</w:t>
      </w:r>
      <w:r>
        <w:t xml:space="preserve"> od </w:t>
      </w:r>
      <w:r w:rsidR="004D0CE3">
        <w:t>15. ožujka 2016.</w:t>
      </w:r>
      <w:r>
        <w:t xml:space="preserve"> 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F12405">
        <w:t xml:space="preserve">NIKATOR d.o.o., Kopačevo, Kiš </w:t>
      </w:r>
      <w:proofErr w:type="spellStart"/>
      <w:r w:rsidR="00F12405">
        <w:t>Ferenca</w:t>
      </w:r>
      <w:proofErr w:type="spellEnd"/>
      <w:r w:rsidR="00F12405">
        <w:t xml:space="preserve"> 7, MBS: 030150500, OIB: 85926308609</w:t>
      </w:r>
      <w:r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12405">
        <w:t xml:space="preserve">14. ožujka 2016.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F12405">
        <w:t>830.283,75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F53100">
        <w:t xml:space="preserve">14. ožujka 2016. </w:t>
      </w:r>
      <w:r w:rsidR="00D21E12">
        <w:t xml:space="preserve"> </w:t>
      </w:r>
      <w:r>
        <w:t xml:space="preserve"> godine te u svom podnesku od </w:t>
      </w:r>
      <w:r w:rsidR="00F53100">
        <w:t xml:space="preserve">15. ožujka 2016. </w:t>
      </w:r>
      <w:r>
        <w:t xml:space="preserve">godine navodi da dužnik na dan </w:t>
      </w:r>
      <w:r w:rsidR="00F53100">
        <w:t xml:space="preserve">14. ožujka 2016. </w:t>
      </w:r>
      <w:r>
        <w:t xml:space="preserve">godine u Jedinstvenom registru računa </w:t>
      </w:r>
      <w:r w:rsidR="00F53100">
        <w:t>nema</w:t>
      </w:r>
      <w:r>
        <w:t xml:space="preserve"> otvorene račune i oročena novčana sredstva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F53100">
        <w:t>14. ožujka 2016.</w:t>
      </w:r>
      <w:r w:rsidR="00E05E2D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ED593F" w:rsidRPr="002C39B9">
        <w:t xml:space="preserve">18. ožujka 2016. </w:t>
      </w:r>
      <w:r w:rsidRPr="002C39B9">
        <w:t>godine obj</w:t>
      </w:r>
      <w:r w:rsidRPr="00F974B9">
        <w:t>avio oglas na mrežnoj</w:t>
      </w:r>
      <w:r>
        <w:t xml:space="preserve"> stranici e-Oglasna ploča sudova pod poslovnim brojem </w:t>
      </w:r>
      <w:r w:rsidR="00173D9F">
        <w:t>6</w:t>
      </w:r>
      <w:r>
        <w:t xml:space="preserve"> St-</w:t>
      </w:r>
      <w:r w:rsidR="00173D9F">
        <w:t>609</w:t>
      </w:r>
      <w:r>
        <w:t>/</w:t>
      </w:r>
      <w:r w:rsidR="00173D9F">
        <w:t>16-3</w:t>
      </w:r>
      <w:r>
        <w:t xml:space="preserve"> od </w:t>
      </w:r>
      <w:r w:rsidR="00173D9F">
        <w:t>18. ožujka 2016.</w:t>
      </w:r>
      <w:r>
        <w:t xml:space="preserve">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2C39B9">
        <w:t>1. travnja 2016.</w:t>
      </w:r>
      <w:r w:rsidRPr="002C39B9">
        <w:t xml:space="preserve"> godine, vjerovnik</w:t>
      </w:r>
      <w:r>
        <w:t xml:space="preserve"> </w:t>
      </w:r>
      <w:r w:rsidR="002C39B9">
        <w:t xml:space="preserve">REPUBLIKA HRVATSKA Ministarstvo financija OIB: </w:t>
      </w:r>
      <w:r w:rsidR="002C39B9" w:rsidRPr="00A66FE8">
        <w:t>52634238587</w:t>
      </w:r>
      <w:r w:rsidR="002C39B9">
        <w:t>, zastupana po Županijskom državnom odvjetništvu u Osijeku, podnijela je</w:t>
      </w:r>
      <w:r>
        <w:t xml:space="preserve"> prijedlog za otvaranjem stečajnog postupka nad dužnikom </w:t>
      </w:r>
      <w:r w:rsidR="002C39B9">
        <w:t xml:space="preserve">NIKATOR d.o.o., Kopačevo, Kiš </w:t>
      </w:r>
      <w:proofErr w:type="spellStart"/>
      <w:r w:rsidR="002C39B9">
        <w:t>Ferenca</w:t>
      </w:r>
      <w:proofErr w:type="spellEnd"/>
      <w:r w:rsidR="002C39B9">
        <w:t xml:space="preserve"> 7, MBS: 030150500, OIB: 85926308609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2C39B9">
        <w:t>13. veljače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230F5" w:rsidP="00B26F1B" w:rsidR="00B26F1B">
      <w:pPr>
        <w:jc w:val="both"/>
      </w:pPr>
      <w:r>
        <w:t>-</w:t>
      </w:r>
      <w:r w:rsidRPr="003230F5">
        <w:t xml:space="preserve">privremeni </w:t>
      </w:r>
      <w:proofErr w:type="spellStart"/>
      <w:r w:rsidRPr="003230F5">
        <w:t>steč</w:t>
      </w:r>
      <w:proofErr w:type="spellEnd"/>
      <w:r w:rsidRPr="003230F5">
        <w:t xml:space="preserve">. upravitelj Zvonko Tomljanović, Našice, J. Runjanina 7 </w:t>
      </w:r>
      <w:r w:rsidR="00B26F1B">
        <w:t>uz presliku lista 7-25</w:t>
      </w:r>
    </w:p>
    <w:p w:rsidRDefault="00B26F1B" w:rsidP="00B26F1B" w:rsidR="00B26F1B">
      <w:pPr>
        <w:jc w:val="both"/>
      </w:pPr>
      <w:r>
        <w:t xml:space="preserve">-dužniku NIKATOR d.o.o., Kopačevo, Kiš </w:t>
      </w:r>
      <w:proofErr w:type="spellStart"/>
      <w:r>
        <w:t>Ferenca</w:t>
      </w:r>
      <w:proofErr w:type="spellEnd"/>
      <w:r>
        <w:t xml:space="preserve"> 7</w:t>
      </w:r>
    </w:p>
    <w:p w:rsidRDefault="00B26F1B" w:rsidP="00B26F1B" w:rsidR="00B26F1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proofErr w:type="spellStart"/>
      <w:r w:rsidRPr="00B26F1B">
        <w:t>Zoltán</w:t>
      </w:r>
      <w:proofErr w:type="spellEnd"/>
      <w:r w:rsidRPr="00B26F1B">
        <w:t xml:space="preserve"> </w:t>
      </w:r>
      <w:proofErr w:type="spellStart"/>
      <w:r w:rsidRPr="00B26F1B">
        <w:t>Kovács</w:t>
      </w:r>
      <w:proofErr w:type="spellEnd"/>
      <w:r w:rsidRPr="00B26F1B">
        <w:t xml:space="preserve">, Mađarska, </w:t>
      </w:r>
      <w:proofErr w:type="spellStart"/>
      <w:r w:rsidRPr="00B26F1B">
        <w:t>Győr</w:t>
      </w:r>
      <w:proofErr w:type="spellEnd"/>
      <w:r w:rsidRPr="00B26F1B">
        <w:t xml:space="preserve">, </w:t>
      </w:r>
      <w:proofErr w:type="spellStart"/>
      <w:r w:rsidRPr="00B26F1B">
        <w:t>Rákóczi</w:t>
      </w:r>
      <w:proofErr w:type="spellEnd"/>
      <w:r w:rsidRPr="00B26F1B">
        <w:t xml:space="preserve"> </w:t>
      </w:r>
      <w:proofErr w:type="spellStart"/>
      <w:r w:rsidRPr="00B26F1B">
        <w:t>Ferenc</w:t>
      </w:r>
      <w:proofErr w:type="spellEnd"/>
      <w:r w:rsidRPr="00B26F1B">
        <w:t xml:space="preserve"> </w:t>
      </w:r>
      <w:proofErr w:type="spellStart"/>
      <w:r w:rsidRPr="00B26F1B">
        <w:t>Utca</w:t>
      </w:r>
      <w:proofErr w:type="spellEnd"/>
      <w:r w:rsidRPr="00B26F1B">
        <w:t xml:space="preserve"> 13</w:t>
      </w:r>
    </w:p>
    <w:p w:rsidRDefault="00B26F1B" w:rsidP="00B26F1B" w:rsidR="00B26F1B">
      <w:pPr>
        <w:jc w:val="both"/>
      </w:pPr>
      <w:r>
        <w:t>ŽDO GUO Osijek</w:t>
      </w:r>
    </w:p>
    <w:p w:rsidRDefault="00B26F1B" w:rsidP="00B26F1B" w:rsidR="00B26F1B">
      <w:pPr>
        <w:jc w:val="both"/>
      </w:pPr>
      <w:r>
        <w:t xml:space="preserve">-FINA </w:t>
      </w:r>
    </w:p>
    <w:p w:rsidRDefault="00B26F1B" w:rsidP="00B26F1B" w:rsidR="00B26F1B">
      <w:pPr>
        <w:jc w:val="both"/>
      </w:pPr>
      <w:r>
        <w:t>-Ministarstvu pravosuđa RH, Zagreb, Ulica Grada Vukovara 49, elektroničkom poštom</w:t>
      </w:r>
    </w:p>
    <w:p w:rsidRDefault="00B26F1B" w:rsidP="00B26F1B" w:rsidR="00B26F1B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B26F1B" w:rsidP="00B26F1B" w:rsidR="006D3C3F" w:rsidRPr="00B37760">
      <w:pPr>
        <w:jc w:val="both"/>
      </w:pPr>
      <w:r>
        <w:t>-R 17.4.2018 u 10,20h</w:t>
      </w:r>
    </w:p>
    <w:sectPr w:rsidSect="00606835" w:rsidR="006D3C3F" w:rsidRPr="00B37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2DE" w:rsidR="000212DE">
      <w:r>
        <w:separator/>
      </w:r>
    </w:p>
  </w:endnote>
  <w:endnote w:id="0" w:type="continuationSeparator">
    <w:p w:rsidRDefault="000212DE" w:rsidR="00021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DD9" w:rsidR="00DB2D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DD9" w:rsidR="00DB2D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DD9" w:rsidR="00DB2D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2DE" w:rsidR="000212DE">
      <w:r>
        <w:separator/>
      </w:r>
    </w:p>
  </w:footnote>
  <w:footnote w:id="0" w:type="continuationSeparator">
    <w:p w:rsidRDefault="000212DE" w:rsidR="00021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3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66FE8" w:rsidR="00A66F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66FE8">
      <w:t>7 St-1830/1</w:t>
    </w:r>
    <w:r w:rsidR="00DB2DD9">
      <w:t>6</w:t>
    </w:r>
    <w:r w:rsidR="00A66FE8">
      <w:t>-12</w:t>
    </w:r>
  </w:p>
  <w:p w:rsidRDefault="000F69D2" w:rsidP="000F69D2" w:rsidR="000F69D2">
    <w:pPr>
      <w:jc w:val="right"/>
    </w:pP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A66FE8">
      <w:t>1830</w:t>
    </w:r>
    <w:r w:rsidR="00705FB3">
      <w:t>/1</w:t>
    </w:r>
    <w:r w:rsidR="00DB2DD9">
      <w:t>6</w:t>
    </w:r>
    <w:r w:rsidR="00705FB3">
      <w:t>-</w:t>
    </w:r>
    <w:r w:rsidR="000F69D2">
      <w:t>1</w:t>
    </w:r>
    <w:r w:rsidR="00A66FE8">
      <w:t>2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12DE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3FF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66F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3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563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63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66F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3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563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63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NIKATOR d.o.o. za trgovinu i usluge</izvorni_sadrzaj>
    <derivirana_varijabla naziv="DomainObject.Predmet.ProtustrankaFormated_1">  NIKATOR d.o.o. za trgovinu i usluge</derivirana_varijabla>
  </DomainObject.Predmet.ProtustrankaFormated>
  <DomainObject.Predmet.ProtustrankaFormatedOIB>
    <izvorni_sadrzaj>  NIKATOR d.o.o. za trgovinu i usluge, OIB 85926308609</izvorni_sadrzaj>
    <derivirana_varijabla naziv="DomainObject.Predmet.ProtustrankaFormatedOIB_1">  NIKATOR d.o.o. za trgovinu i usluge, OIB 85926308609</derivirana_varijabla>
  </DomainObject.Predmet.ProtustrankaFormatedOIB>
  <DomainObject.Predmet.ProtustrankaFormatedWithAdress>
    <izvorni_sadrzaj> NIKATOR d.o.o. za trgovinu i usluge, Kiš Ferenca 7, 31327 Kopačevo</izvorni_sadrzaj>
    <derivirana_varijabla naziv="DomainObject.Predmet.ProtustrankaFormatedWithAdress_1"> NIKATOR d.o.o. za trgovinu i usluge, Kiš Ferenca 7, 31327 Kopačevo</derivirana_varijabla>
  </DomainObject.Predmet.ProtustrankaFormatedWithAdress>
  <DomainObject.Predmet.ProtustrankaFormatedWithAdressOIB>
    <izvorni_sadrzaj> NIKATOR d.o.o. za trgovinu i usluge, OIB 85926308609, Kiš Ferenca 7, 31327 Kopačevo</izvorni_sadrzaj>
    <derivirana_varijabla naziv="DomainObject.Predmet.ProtustrankaFormatedWithAdressOIB_1"> NIKATOR d.o.o. za trgovinu i usluge, OIB 85926308609, Kiš Ferenca 7, 31327 Kopačevo</derivirana_varijabla>
  </DomainObject.Predmet.ProtustrankaFormatedWithAdressOIB>
  <DomainObject.Predmet.ProtustrankaWithAdress>
    <izvorni_sadrzaj>NIKATOR d.o.o. za trgovinu i usluge Kiš Ferenca 7, 31327 Kopačevo</izvorni_sadrzaj>
    <derivirana_varijabla naziv="DomainObject.Predmet.ProtustrankaWithAdress_1">NIKATOR d.o.o. za trgovinu i usluge Kiš Ferenca 7, 31327 Kopačevo</derivirana_varijabla>
  </DomainObject.Predmet.ProtustrankaWithAdress>
  <DomainObject.Predmet.ProtustrankaWithAdressOIB>
    <izvorni_sadrzaj>NIKATOR d.o.o. za trgovinu i usluge, OIB 85926308609, Kiš Ferenca 7, 31327 Kopačevo</izvorni_sadrzaj>
    <derivirana_varijabla naziv="DomainObject.Predmet.ProtustrankaWithAdressOIB_1">NIKATOR d.o.o. za trgovinu i usluge, OIB 85926308609, Kiš Ferenca 7, 31327 Kopačevo</derivirana_varijabla>
  </DomainObject.Predmet.ProtustrankaWithAdressOIB>
  <DomainObject.Predmet.ProtustrankaNazivFormated>
    <izvorni_sadrzaj>NIKATOR d.o.o. za trgovinu i usluge</izvorni_sadrzaj>
    <derivirana_varijabla naziv="DomainObject.Predmet.ProtustrankaNazivFormated_1">NIKATOR d.o.o. za trgovinu i usluge</derivirana_varijabla>
  </DomainObject.Predmet.ProtustrankaNazivFormated>
  <DomainObject.Predmet.ProtustrankaNazivFormatedOIB>
    <izvorni_sadrzaj>NIKATOR d.o.o. za trgovinu i usluge, OIB 85926308609</izvorni_sadrzaj>
    <derivirana_varijabla naziv="DomainObject.Predmet.ProtustrankaNazivFormatedOIB_1">NIKATOR d.o.o. za trgovinu i usluge, OIB 85926308609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NIKATOR d.o.o. za trgovinu i usluge</item>
    </izvorni_sadrzaj>
    <derivirana_varijabla naziv="DomainObject.Predmet.ProtuStrankaListFormated_1">
      <item>NIKATOR d.o.o. za trgovinu i usluge</item>
    </derivirana_varijabla>
  </DomainObject.Predmet.ProtuStrankaListFormated>
  <DomainObject.Predmet.ProtuStrankaListFormatedOIB>
    <izvorni_sadrzaj>
      <item>NIKATOR d.o.o. za trgovinu i usluge, OIB 85926308609</item>
    </izvorni_sadrzaj>
    <derivirana_varijabla naziv="DomainObject.Predmet.ProtuStrankaListFormatedOIB_1">
      <item>NIKATOR d.o.o. za trgovinu i usluge, OIB 85926308609</item>
    </derivirana_varijabla>
  </DomainObject.Predmet.ProtuStrankaListFormatedOIB>
  <DomainObject.Predmet.ProtuStrankaListFormatedWithAdress>
    <izvorni_sadrzaj>
      <item>NIKATOR d.o.o. za trgovinu i usluge, Kiš Ferenca 7, 31327 Kopačevo</item>
    </izvorni_sadrzaj>
    <derivirana_varijabla naziv="DomainObject.Predmet.ProtuStrankaListFormatedWithAdress_1">
      <item>NIKATOR d.o.o. za trgovinu i usluge, Kiš Ferenca 7, 31327 Kopačevo</item>
    </derivirana_varijabla>
  </DomainObject.Predmet.ProtuStrankaListFormatedWithAdress>
  <DomainObject.Predmet.ProtuStrankaListFormatedWithAdressOIB>
    <izvorni_sadrzaj>
      <item>NIKATOR d.o.o. za trgovinu i usluge, OIB 85926308609, Kiš Ferenca 7, 31327 Kopačevo</item>
    </izvorni_sadrzaj>
    <derivirana_varijabla naziv="DomainObject.Predmet.ProtuStrankaListFormatedWithAdressOIB_1">
      <item>NIKATOR d.o.o. za trgovinu i usluge, OIB 85926308609, Kiš Ferenca 7, 31327 Kopačevo</item>
    </derivirana_varijabla>
  </DomainObject.Predmet.ProtuStrankaListFormatedWithAdressOIB>
  <DomainObject.Predmet.ProtuStrankaListNazivFormated>
    <izvorni_sadrzaj>
      <item>NIKATOR d.o.o. za trgovinu i usluge</item>
    </izvorni_sadrzaj>
    <derivirana_varijabla naziv="DomainObject.Predmet.ProtuStrankaListNazivFormated_1">
      <item>NIKATOR d.o.o. za trgovinu i usluge</item>
    </derivirana_varijabla>
  </DomainObject.Predmet.ProtuStrankaListNazivFormated>
  <DomainObject.Predmet.ProtuStrankaListNazivFormatedOIB>
    <izvorni_sadrzaj>
      <item>NIKATOR d.o.o. za trgovinu i usluge, OIB 85926308609</item>
    </izvorni_sadrzaj>
    <derivirana_varijabla naziv="DomainObject.Predmet.ProtuStrankaListNazivFormatedOIB_1">
      <item>NIKATOR d.o.o. za trgovinu i usluge, OIB 85926308609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NIKATOR d.o.o. za trgovinu i usluge</izvorni_sadrzaj>
    <derivirana_varijabla naziv="DomainObject.Predmet.ProtustrankaIDrugi_1">NIKATOR d.o.o. za trgovinu i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NIKATOR d.o.o. za trgovinu i usluge, OIB 85926308609, Kiš Ferenca 7, 31327 Kopačevo</izvorni_sadrzaj>
    <derivirana_varijabla naziv="DomainObject.Predmet.ProtustrankaIDrugiAdressOIB_1">NIKATOR d.o.o. za trgovinu i usluge, OIB 85926308609,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NIKATOR d.o.o. za trgovinu i usluge</item>
      <item>REPUBLIKA HRVATSKA MINISTARSTVO FINANCIJA</item>
      <item>Županijsko državno odvjetništvo u Osijeku</item>
    </izvorni_sadrzaj>
    <derivirana_varijabla naziv="DomainObject.Predmet.SudioniciListNaziv_1">
      <item>NIKATOR d.o.o. za trgovinu i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85926308609</item>
      <item>, OIB 52634238587</item>
      <item>, OIB 61379160880</item>
    </izvorni_sadrzaj>
    <derivirana_varijabla naziv="DomainObject.Predmet.SudioniciListNazivOIB_1">
      <item>, OIB 85926308609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CDE3E-638B-4A17-B8E2-9AA0CF65B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938</properties:Words>
  <properties:Characters>5315</properties:Characters>
  <properties:Lines>131</properties:Lines>
  <properties:Paragraphs>40</properties:Paragraphs>
  <properties:TotalTime>911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2018-02-13T13:15:00Z</cp:lastPrinted>
  <dcterms:modified xmlns:xsi="http://www.w3.org/2001/XMLSchema-instance" xsi:type="dcterms:W3CDTF">2018-02-13T13:15:00Z</dcterms:modified>
  <cp:revision>880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