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2d79" w14:paraId="0f92d79" w:rsidRDefault="0081605B" w:rsidP="00BE751D" w:rsidR="00871D16">
      <w:pPr>
        <w:ind w:left="6480"/>
        <w:jc w:val="right"/>
        <w15:collapsed w:val="false"/>
      </w:pPr>
      <w:bookmarkStart w:name="_GoBack" w:id="0"/>
      <w:bookmarkEnd w:id="0"/>
      <w:r>
        <w:t>8. St- 176/14-11</w:t>
      </w:r>
      <w:r w:rsidR="00BE751D">
        <w:t>0</w:t>
      </w:r>
    </w:p>
    <w:p w:rsidRDefault="00384899" w:rsidP="00384899" w:rsidR="00384899">
      <w:pPr>
        <w:ind w:firstLine="720" w:left="6480"/>
      </w:pPr>
    </w:p>
    <w:p w:rsidRDefault="00384899" w:rsidP="00BE751D" w:rsidR="00384899" w:rsidRPr="00BE751D">
      <w:pPr>
        <w:jc w:val="center"/>
      </w:pPr>
      <w:r w:rsidRPr="00BE751D">
        <w:t>R E P U B L I K A   H R V A T S K A</w:t>
      </w:r>
    </w:p>
    <w:p w:rsidRDefault="00871D16" w:rsidP="00BE751D" w:rsidR="00871D16" w:rsidRPr="00BE751D">
      <w:pPr>
        <w:jc w:val="center"/>
      </w:pPr>
    </w:p>
    <w:p w:rsidRDefault="00871D16" w:rsidP="00BE751D" w:rsidR="00871D16" w:rsidRPr="00BE751D">
      <w:pPr>
        <w:jc w:val="center"/>
      </w:pPr>
      <w:r w:rsidRPr="00BE751D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BE751D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81605B">
        <w:t>e, Koparska 37, 5. prosinca</w:t>
      </w:r>
      <w:r w:rsidR="0074047C">
        <w:t xml:space="preserve"> 2017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 w:rsidRPr="00BE751D">
      <w:pPr>
        <w:jc w:val="both"/>
      </w:pPr>
      <w:r w:rsidRPr="00BE751D">
        <w:tab/>
      </w:r>
      <w:r w:rsidRPr="00BE751D">
        <w:tab/>
      </w:r>
      <w:r w:rsidRPr="00BE751D">
        <w:tab/>
      </w:r>
      <w:r w:rsidRPr="00BE751D">
        <w:tab/>
      </w:r>
      <w:r w:rsidRPr="00BE751D">
        <w:tab/>
        <w:t xml:space="preserve">z a k  l j u č i o  j e </w:t>
      </w:r>
      <w:r w:rsidRPr="00BE751D">
        <w:tab/>
      </w:r>
      <w:r w:rsidRPr="00BE751D">
        <w:tab/>
      </w:r>
      <w:r w:rsidRPr="00BE751D">
        <w:tab/>
      </w:r>
      <w:r w:rsidRPr="00BE751D">
        <w:tab/>
      </w:r>
      <w:r w:rsidRPr="00BE751D">
        <w:tab/>
      </w:r>
    </w:p>
    <w:p w:rsidRDefault="00BE751D" w:rsidP="008E2CCE" w:rsidR="00BE751D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BE751D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81605B">
        <w:rPr>
          <w:b/>
        </w:rPr>
        <w:t xml:space="preserve">1.159.417,55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81605B">
        <w:rPr>
          <w:b/>
        </w:rPr>
        <w:t xml:space="preserve">1.364.723,08 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81605B" w:rsidP="00BE751D" w:rsidR="008E2CCE" w:rsidRPr="00716CA2">
      <w:pPr>
        <w:jc w:val="center"/>
        <w:rPr>
          <w:b/>
        </w:rPr>
      </w:pPr>
      <w:r>
        <w:rPr>
          <w:b/>
        </w:rPr>
        <w:t>15. veljače</w:t>
      </w:r>
      <w:r w:rsidR="00CB322D">
        <w:rPr>
          <w:b/>
        </w:rPr>
        <w:t xml:space="preserve"> 2017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BE751D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81605B">
        <w:t>ke, koje su najkasnije na dan 14. veljače</w:t>
      </w:r>
      <w:r w:rsidR="00CB322D">
        <w:t xml:space="preserve">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BE751D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BE751D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81605B">
        <w:t xml:space="preserve">trinaestom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81605B">
        <w:t>27. rujna</w:t>
      </w:r>
      <w:r w:rsidR="002A2AEB">
        <w:t xml:space="preserve"> 2017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81605B">
        <w:t>128.824,17</w:t>
      </w:r>
      <w:r w:rsidR="003327E0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81605B">
        <w:t>151.635,89</w:t>
      </w:r>
      <w:r w:rsidR="003327E0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81605B">
        <w:t>Rijeci 5</w:t>
      </w:r>
      <w:r w:rsidR="00F73D76">
        <w:t xml:space="preserve">. </w:t>
      </w:r>
      <w:r w:rsidR="0081605B">
        <w:t>prosinca</w:t>
      </w:r>
      <w:r w:rsidR="0080681C">
        <w:t xml:space="preserve"> </w:t>
      </w:r>
      <w:r w:rsidR="0074047C">
        <w:t>2017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BE751D">
        <w:tab/>
      </w:r>
      <w:r w:rsidR="00BE751D">
        <w:tab/>
      </w:r>
      <w:r w:rsidR="00BE751D">
        <w:tab/>
      </w:r>
      <w:r w:rsidR="00BE751D">
        <w:tab/>
      </w:r>
      <w:r>
        <w:t>S</w:t>
      </w:r>
      <w:r w:rsidR="00BE751D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E751D">
        <w:tab/>
      </w:r>
      <w:r w:rsidR="00BE751D">
        <w:tab/>
      </w:r>
      <w:r w:rsidR="00BE751D">
        <w:tab/>
        <w:t xml:space="preserve">        </w:t>
      </w:r>
      <w:r>
        <w:t>E</w:t>
      </w:r>
      <w:r w:rsidR="00BE751D">
        <w:t>ma</w:t>
      </w:r>
      <w:r>
        <w:t xml:space="preserve"> B</w:t>
      </w:r>
      <w:r w:rsidR="00BE751D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BE751D" w:rsidP="00F86943" w:rsidR="00BE751D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BE751D" w:rsidR="00F86943">
      <w:pPr>
        <w:ind w:firstLine="720"/>
        <w:jc w:val="both"/>
      </w:pPr>
      <w:r>
        <w:t>Protiv ovog zaključka nije dopuštena žalba (čl.11.st.9. SZ).</w:t>
      </w:r>
    </w:p>
    <w:sectPr w:rsidSect="00BE751D" w:rsidR="00F86943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AC2" w:rsidR="009C7AC2">
      <w:r>
        <w:separator/>
      </w:r>
    </w:p>
  </w:endnote>
  <w:endnote w:id="0" w:type="continuationSeparator">
    <w:p w:rsidRDefault="009C7AC2" w:rsidR="009C7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AC2" w:rsidR="009C7AC2">
      <w:r>
        <w:separator/>
      </w:r>
    </w:p>
  </w:footnote>
  <w:footnote w:id="0" w:type="continuationSeparator">
    <w:p w:rsidRDefault="009C7AC2" w:rsidR="009C7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A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AEE" w:rsidP="009C7AC2" w:rsidR="00BE751D" w:rsidRPr="00BE751D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E751D" w:rsidP="009C7AC2" w:rsidR="00BE751D" w:rsidRPr="00BE751D">
    <w:pPr>
      <w:rPr>
        <w:sz w:val="20"/>
        <w:szCs w:val="20"/>
      </w:rPr>
    </w:pPr>
    <w:r w:rsidRPr="00BE751D">
      <w:rPr>
        <w:rFonts w:eastAsia="MS Mincho"/>
        <w:sz w:val="20"/>
        <w:szCs w:val="20"/>
      </w:rPr>
      <w:t>REPUBLIKA HRVATSKA</w:t>
    </w:r>
  </w:p>
  <w:p w:rsidRDefault="00BE751D" w:rsidP="009C7AC2" w:rsidR="00BE751D" w:rsidRPr="00BE751D">
    <w:pPr>
      <w:rPr>
        <w:sz w:val="20"/>
        <w:szCs w:val="20"/>
      </w:rPr>
    </w:pPr>
    <w:r w:rsidRPr="00BE751D">
      <w:rPr>
        <w:rFonts w:eastAsia="MS Mincho"/>
        <w:sz w:val="20"/>
        <w:szCs w:val="20"/>
      </w:rPr>
      <w:t>TRGOVAČKI SUD U RIJECI</w:t>
    </w:r>
  </w:p>
  <w:p w:rsidRDefault="00BE751D" w:rsidP="009C7AC2" w:rsidR="00BE751D" w:rsidRPr="00BE751D">
    <w:pPr>
      <w:rPr>
        <w:rFonts w:eastAsia="MS Mincho"/>
        <w:sz w:val="20"/>
        <w:szCs w:val="20"/>
      </w:rPr>
    </w:pPr>
    <w:r w:rsidRPr="00BE751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1598"/>
    <w:rsid w:val="00116635"/>
    <w:rsid w:val="0012686C"/>
    <w:rsid w:val="001547B4"/>
    <w:rsid w:val="0017176E"/>
    <w:rsid w:val="001722BC"/>
    <w:rsid w:val="00220A3F"/>
    <w:rsid w:val="00255C20"/>
    <w:rsid w:val="002A2AEB"/>
    <w:rsid w:val="003327E0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5E5212"/>
    <w:rsid w:val="006167FF"/>
    <w:rsid w:val="00672B61"/>
    <w:rsid w:val="00673B32"/>
    <w:rsid w:val="00716CA2"/>
    <w:rsid w:val="0074047C"/>
    <w:rsid w:val="007A6843"/>
    <w:rsid w:val="007B3F07"/>
    <w:rsid w:val="0080681C"/>
    <w:rsid w:val="0081605B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A6B8C"/>
    <w:rsid w:val="009C7AC2"/>
    <w:rsid w:val="00A23768"/>
    <w:rsid w:val="00A70122"/>
    <w:rsid w:val="00AC6ADF"/>
    <w:rsid w:val="00B639DE"/>
    <w:rsid w:val="00BD2E98"/>
    <w:rsid w:val="00BD4D2C"/>
    <w:rsid w:val="00BE751D"/>
    <w:rsid w:val="00C23AEE"/>
    <w:rsid w:val="00CB322D"/>
    <w:rsid w:val="00D47252"/>
    <w:rsid w:val="00D73F8F"/>
    <w:rsid w:val="00DB06B8"/>
    <w:rsid w:val="00E041BA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rsid w:val="00BE75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E751D"/>
    <w:rPr>
      <w:sz w:val="24"/>
      <w:szCs w:val="24"/>
    </w:rPr>
  </w:style>
  <w:style w:styleId="Tekstbalonia" w:type="paragraph">
    <w:name w:val="Balloon Text"/>
    <w:basedOn w:val="Normal"/>
    <w:link w:val="TekstbaloniaChar"/>
    <w:rsid w:val="00AC6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A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rsid w:val="00BE75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E751D"/>
    <w:rPr>
      <w:sz w:val="24"/>
      <w:szCs w:val="24"/>
    </w:rPr>
  </w:style>
  <w:style w:styleId="Tekstbalonia" w:type="paragraph">
    <w:name w:val="Balloon Text"/>
    <w:basedOn w:val="Normal"/>
    <w:link w:val="TekstbaloniaChar"/>
    <w:rsid w:val="00AC6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A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4132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2017-12-07T09:13:00Z</dcterms:created>
  <dc:creator>nmarkovic</dc:creator>
  <cp:lastModifiedBy>Renata Valić</cp:lastModifiedBy>
  <dcterms:modified xmlns:xsi="http://www.w3.org/2001/XMLSchema-instance" xsi:type="dcterms:W3CDTF">2017-12-07T09:13:00Z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