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2e15" w14:paraId="4392e15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50784D">
        <w:rPr>
          <w:b/>
        </w:rPr>
        <w:t>7.St.</w:t>
      </w:r>
      <w:r w:rsidR="00471E4D">
        <w:rPr>
          <w:b/>
        </w:rPr>
        <w:t>544/16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 xml:space="preserve">nom predmetu dužnika </w:t>
      </w:r>
      <w:r w:rsidR="00471E4D" w:rsidRPr="00C92EB1">
        <w:t xml:space="preserve">STABILIS d.o.o., Močići, Močići 53, OIB: 95284532687, kojeg zastupa </w:t>
      </w:r>
      <w:r w:rsidR="00471E4D">
        <w:t>stečajni upravitelj Marko Lonac</w:t>
      </w:r>
      <w:r w:rsidR="0050784D" w:rsidRPr="00EE65A3">
        <w:t xml:space="preserve"> iz Dubrovnika</w:t>
      </w:r>
      <w:r w:rsidR="00471E4D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50784D">
        <w:t>0</w:t>
      </w:r>
      <w:r w:rsidR="00471E4D">
        <w:t xml:space="preserve">5. svibnja 2017.g. u 9,00 </w:t>
      </w:r>
      <w:r w:rsidR="002858A4">
        <w:t xml:space="preserve"> </w:t>
      </w:r>
      <w:r w:rsidR="00DE15EB" w:rsidRPr="00062CE9">
        <w:t>sati</w:t>
      </w:r>
      <w:r w:rsidRPr="00062CE9">
        <w:t xml:space="preserve">, u sudnici br. </w:t>
      </w:r>
      <w:r w:rsidR="00471E4D">
        <w:t>2</w:t>
      </w:r>
      <w:r w:rsidRPr="00062CE9">
        <w:t xml:space="preserve">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471E4D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471E4D">
        <w:rPr>
          <w:b/>
        </w:rPr>
        <w:t>5. travnja 2017.g.</w:t>
      </w:r>
    </w:p>
    <w:p w:rsidRDefault="0000618C" w:rsidP="0085498B" w:rsidR="0000618C">
      <w:pPr>
        <w:jc w:val="both"/>
        <w:rPr>
          <w:b/>
        </w:rPr>
      </w:pPr>
    </w:p>
    <w:p w:rsidRDefault="00471E4D" w:rsidP="0085498B" w:rsidR="00471E4D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0135FE" w:rsidP="000135FE" w:rsidR="000135F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71E4D" w:rsidR="00421BA8" w:rsidRPr="0050784D">
      <w:pPr>
        <w:pStyle w:val="msolistparagraph0"/>
        <w:ind w:left="360"/>
        <w:jc w:val="both"/>
        <w:rPr>
          <w:rFonts w:hAnsi="Times New Roman" w:ascii="Times New Roman"/>
          <w:sz w:val="24"/>
          <w:szCs w:val="24"/>
        </w:rPr>
      </w:pPr>
    </w:p>
    <w:sectPr w:rsidSect="0050784D" w:rsidR="00421BA8" w:rsidRPr="0050784D">
      <w:pgSz w:h="16838" w:w="11906"/>
      <w:pgMar w:gutter="0" w:footer="709" w:header="709" w:left="1797" w:bottom="1440" w:right="1558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135FE"/>
    <w:rsid w:val="00062CE9"/>
    <w:rsid w:val="000666E1"/>
    <w:rsid w:val="000709C9"/>
    <w:rsid w:val="000E4A3C"/>
    <w:rsid w:val="000F192B"/>
    <w:rsid w:val="000F63BF"/>
    <w:rsid w:val="00116D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2616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471E4D"/>
    <w:rsid w:val="0050784D"/>
    <w:rsid w:val="0055583A"/>
    <w:rsid w:val="00563081"/>
    <w:rsid w:val="005835D6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631D1"/>
    <w:rsid w:val="008938CD"/>
    <w:rsid w:val="008A12CD"/>
    <w:rsid w:val="008A564D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AF3607"/>
    <w:rsid w:val="00B16D00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85089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16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D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D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D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D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16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D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D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D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D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diobu kupovnine</izvorni_sadrzaj>
    <derivirana_varijabla naziv="DomainObject.Primjedba_1">poziv za diobu kupovnine</derivirana_varijabla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2965/15</izvorni_sadrzaj>
    <derivirana_varijabla naziv="DomainObject.Predmet.Opis_1">Obustava St 2965/15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STABILIS d.o.o. za graditeljstvo, turizam i usluge</izvorni_sadrzaj>
    <derivirana_varijabla naziv="DomainObject.Predmet.ProtustrankaFormated_1">  STABILIS d.o.o. za graditeljstvo, turizam i usluge</derivirana_varijabla>
  </DomainObject.Predmet.ProtustrankaFormated>
  <DomainObject.Predmet.ProtustrankaFormatedOIB>
    <izvorni_sadrzaj>  STABILIS d.o.o. za graditeljstvo, turizam i usluge, OIB 95284532687</izvorni_sadrzaj>
    <derivirana_varijabla naziv="DomainObject.Predmet.ProtustrankaFormatedOIB_1">  STABILIS d.o.o. za graditeljstvo, turizam i usluge, OIB 95284532687</derivirana_varijabla>
  </DomainObject.Predmet.ProtustrankaFormatedOIB>
  <DomainObject.Predmet.ProtustrankaFormatedWithAdress>
    <izvorni_sadrzaj> STABILIS d.o.o. za graditeljstvo, turizam i usluge, Močići 53, 20215 Močići</izvorni_sadrzaj>
    <derivirana_varijabla naziv="DomainObject.Predmet.ProtustrankaFormatedWithAdress_1"> STABILIS d.o.o. za graditeljstvo, turizam i usluge, Močići 53, 20215 Močići</derivirana_varijabla>
  </DomainObject.Predmet.ProtustrankaFormatedWithAdress>
  <DomainObject.Predmet.ProtustrankaFormatedWithAdressOIB>
    <izvorni_sadrzaj> STABILIS d.o.o. za graditeljstvo, turizam i usluge, OIB 95284532687, Močići 53, 20215 Močići</izvorni_sadrzaj>
    <derivirana_varijabla naziv="DomainObject.Predmet.ProtustrankaFormatedWithAdressOIB_1"> STABILIS d.o.o. za graditeljstvo, turizam i usluge, OIB 95284532687, Močići 53, 20215 Močići</derivirana_varijabla>
  </DomainObject.Predmet.ProtustrankaFormatedWithAdressOIB>
  <DomainObject.Predmet.ProtustrankaWithAdress>
    <izvorni_sadrzaj>STABILIS d.o.o. za graditeljstvo, turizam i usluge Močići 53, 20215 Močići</izvorni_sadrzaj>
    <derivirana_varijabla naziv="DomainObject.Predmet.ProtustrankaWithAdress_1">STABILIS d.o.o. za graditeljstvo, turizam i usluge Močići 53, 20215 Močići</derivirana_varijabla>
  </DomainObject.Predmet.ProtustrankaWithAdress>
  <DomainObject.Predmet.ProtustrankaWithAdressOIB>
    <izvorni_sadrzaj>STABILIS d.o.o. za graditeljstvo, turizam i usluge, OIB 95284532687, Močići 53, 20215 Močići</izvorni_sadrzaj>
    <derivirana_varijabla naziv="DomainObject.Predmet.ProtustrankaWithAdressOIB_1">STABILIS d.o.o. za graditeljstvo, turizam i usluge, OIB 95284532687, Močići 53, 20215 Močići</derivirana_varijabla>
  </DomainObject.Predmet.ProtustrankaWithAdressOIB>
  <DomainObject.Predmet.ProtustrankaNazivFormated>
    <izvorni_sadrzaj>STABILIS d.o.o. za graditeljstvo, turizam i usluge</izvorni_sadrzaj>
    <derivirana_varijabla naziv="DomainObject.Predmet.ProtustrankaNazivFormated_1">STABILIS d.o.o. za graditeljstvo, turizam i usluge</derivirana_varijabla>
  </DomainObject.Predmet.ProtustrankaNazivFormated>
  <DomainObject.Predmet.ProtustrankaNazivFormatedOIB>
    <izvorni_sadrzaj>STABILIS d.o.o. za graditeljstvo, turizam i usluge, OIB 95284532687</izvorni_sadrzaj>
    <derivirana_varijabla naziv="DomainObject.Predmet.ProtustrankaNazivFormatedOIB_1">STABILIS d.o.o. za graditeljstvo, turizam i usluge, OIB 95284532687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ŽDO - GUO</izvorni_sadrzaj>
    <derivirana_varijabla naziv="DomainObject.Predmet.StrankaFormated_1">  FINA, RC Split, Podružnica Dubrovnik; ŽDO - GUO</derivirana_varijabla>
  </DomainObject.Predmet.StrankaFormated>
  <DomainObject.Predmet.StrankaFormatedOIB>
    <izvorni_sadrzaj>  FINA, RC Split, Podružnica Dubrovnik, OIB 85821130368; ŽDO - GUO, OIB 18683136487</izvorni_sadrzaj>
    <derivirana_varijabla naziv="DomainObject.Predmet.StrankaFormatedOIB_1">  FINA, RC Split, Podružnica Dubrovnik, OIB 85821130368; ŽDO - GUO, OIB 18683136487</derivirana_varijabla>
  </DomainObject.Predmet.StrankaFormatedOIB>
  <DomainObject.Predmet.StrankaFormatedWithAdress>
    <izvorni_sadrzaj> FINA, RC Split, Podružnica Dubrovnik, Vukovarska 2, 20000 Dubrovnik; ŽDO - GUO</izvorni_sadrzaj>
    <derivirana_varijabla naziv="DomainObject.Predmet.StrankaFormatedWithAdress_1"> FINA, RC Split, Podružnica Dubrovnik, Vukovarska 2, 20000 Dubrovnik; ŽDO - GUO</derivirana_varijabla>
  </DomainObject.Predmet.StrankaFormatedWithAdress>
  <DomainObject.Predmet.StrankaFormatedWithAdressOIB>
    <izvorni_sadrzaj> FINA, RC Split, Podružnica Dubrovnik, OIB 85821130368, Vukovarska 2, 20000 Dubrovnik; ŽDO - GUO, OIB 18683136487</izvorni_sadrzaj>
    <derivirana_varijabla naziv="DomainObject.Predmet.StrankaFormatedWithAdressOIB_1"> FINA, RC Split, Podružnica Dubrovnik, OIB 85821130368, Vukovarska 2, 20000 Dubrovnik; ŽDO - GUO, OIB 18683136487</derivirana_varijabla>
  </DomainObject.Predmet.StrankaFormatedWithAdressOIB>
  <DomainObject.Predmet.StrankaWithAdress>
    <izvorni_sadrzaj>FINA, RC Split, Podružnica Dubrovnik Vukovarska 2,20000 Dubrovnik,ŽDO - GUO </izvorni_sadrzaj>
    <derivirana_varijabla naziv="DomainObject.Predmet.StrankaWithAdress_1">FINA, RC Split, Podružnica Dubrovnik Vukovarska 2,20000 Dubrovnik,ŽDO - GUO </derivirana_varijabla>
  </DomainObject.Predmet.StrankaWithAdress>
  <DomainObject.Predmet.StrankaWithAdressOIB>
    <izvorni_sadrzaj>FINA, RC Split, Podružnica Dubrovnik, OIB 85821130368, Vukovarska 2,20000 Dubrovnik,ŽDO - GUO, OIB 18683136487</izvorni_sadrzaj>
    <derivirana_varijabla naziv="DomainObject.Predmet.StrankaWithAdressOIB_1">FINA, RC Split, Podružnica Dubrovnik, OIB 85821130368, Vukovarska 2,20000 Dubrovnik,ŽDO - GUO, OIB 18683136487</derivirana_varijabla>
  </DomainObject.Predmet.StrankaWithAdressOIB>
  <DomainObject.Predmet.StrankaNazivFormated>
    <izvorni_sadrzaj>FINA, RC Split, Podružnica Dubrovnik,ŽDO - GUO</izvorni_sadrzaj>
    <derivirana_varijabla naziv="DomainObject.Predmet.StrankaNazivFormated_1">FINA, RC Split, Podružnica Dubrovnik,ŽDO - GUO</derivirana_varijabla>
  </DomainObject.Predmet.StrankaNazivFormated>
  <DomainObject.Predmet.StrankaNazivFormatedOIB>
    <izvorni_sadrzaj>FINA, RC Split, Podružnica Dubrovnik, OIB 85821130368,ŽDO - GUO, OIB 18683136487</izvorni_sadrzaj>
    <derivirana_varijabla naziv="DomainObject.Predmet.StrankaNazivFormatedOIB_1">FINA, RC Split, Podružnica Dubrovnik, OIB 85821130368,ŽDO - GUO,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ŽDO - GUO</item>
    </izvorni_sadrzaj>
    <derivirana_varijabla naziv="DomainObject.Predmet.StrankaListFormated_1">
      <item>FINA, RC Split, Podružnica Dubrovnik</item>
      <item>ŽDO - GUO</item>
    </derivirana_varijabla>
  </DomainObject.Predmet.StrankaListFormated>
  <DomainObject.Predmet.StrankaListFormatedOIB>
    <izvorni_sadrzaj>
      <item>FINA, RC Split, Podružnica Dubrovnik, OIB 85821130368</item>
      <item>ŽDO - GUO, OIB 18683136487</item>
    </izvorni_sadrzaj>
    <derivirana_varijabla naziv="DomainObject.Predmet.StrankaListFormatedOIB_1">
      <item>FINA, RC Split, Podružnica Dubrovnik, OIB 85821130368</item>
      <item>ŽDO - GUO, OIB 18683136487</item>
    </derivirana_varijabla>
  </DomainObject.Predmet.StrankaListFormatedOIB>
  <DomainObject.Predmet.StrankaListFormatedWithAdress>
    <izvorni_sadrzaj>
      <item>FINA, RC Split, Podružnica Dubrovnik, Vukovarska 2, 20000 Dubrovnik</item>
      <item>ŽDO - GUO</item>
    </izvorni_sadrzaj>
    <derivirana_varijabla naziv="DomainObject.Predmet.StrankaListFormatedWithAdress_1">
      <item>FINA, RC Split, Podružnica Dubrovnik, Vukovarska 2, 20000 Dubrovnik</item>
      <item>ŽDO - GUO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ŽDO - GUO, OIB 18683136487</item>
    </izvorni_sadrzaj>
    <derivirana_varijabla naziv="DomainObject.Predmet.StrankaListFormatedWithAdressOIB_1">
      <item>FINA, RC Split, Podružnica Dubrovnik, OIB 85821130368, Vukovarska 2, 20000 Dubrovnik</item>
      <item>ŽDO - GUO, OIB 18683136487</item>
    </derivirana_varijabla>
  </DomainObject.Predmet.StrankaListFormatedWithAdressOIB>
  <DomainObject.Predmet.StrankaListNazivFormated>
    <izvorni_sadrzaj>
      <item>FINA, RC Split, Podružnica Dubrovnik</item>
      <item>ŽDO - GUO</item>
    </izvorni_sadrzaj>
    <derivirana_varijabla naziv="DomainObject.Predmet.StrankaListNazivFormated_1">
      <item>FINA, RC Split, Podružnica Dubrovnik</item>
      <item>ŽDO - GUO</item>
    </derivirana_varijabla>
  </DomainObject.Predmet.StrankaListNazivFormated>
  <DomainObject.Predmet.StrankaListNazivFormatedOIB>
    <izvorni_sadrzaj>
      <item>FINA, RC Split, Podružnica Dubrovnik, OIB 85821130368</item>
      <item>ŽDO - GUO, OIB 18683136487</item>
    </izvorni_sadrzaj>
    <derivirana_varijabla naziv="DomainObject.Predmet.StrankaListNazivFormatedOIB_1">
      <item>FINA, RC Split, Podružnica Dubrovnik, OIB 85821130368</item>
      <item>ŽDO - GUO, OIB 18683136487</item>
    </derivirana_varijabla>
  </DomainObject.Predmet.StrankaListNazivFormatedOIB>
  <DomainObject.Predmet.ProtuStrankaListFormated>
    <izvorni_sadrzaj>
      <item>STABILIS d.o.o. za graditeljstvo, turizam i usluge</item>
    </izvorni_sadrzaj>
    <derivirana_varijabla naziv="DomainObject.Predmet.ProtuStrankaListFormated_1">
      <item>STABILIS d.o.o. za graditeljstvo, turizam i usluge</item>
    </derivirana_varijabla>
  </DomainObject.Predmet.ProtuStrankaListFormated>
  <DomainObject.Predmet.ProtuStrankaListFormatedOIB>
    <izvorni_sadrzaj>
      <item>STABILIS d.o.o. za graditeljstvo, turizam i usluge, OIB 95284532687</item>
    </izvorni_sadrzaj>
    <derivirana_varijabla naziv="DomainObject.Predmet.ProtuStrankaListFormatedOIB_1">
      <item>STABILIS d.o.o. za graditeljstvo, turizam i usluge, OIB 95284532687</item>
    </derivirana_varijabla>
  </DomainObject.Predmet.ProtuStrankaListFormatedOIB>
  <DomainObject.Predmet.ProtuStrankaListFormatedWithAdress>
    <izvorni_sadrzaj>
      <item>STABILIS d.o.o. za graditeljstvo, turizam i usluge, Močići 53, 20215 Močići</item>
    </izvorni_sadrzaj>
    <derivirana_varijabla naziv="DomainObject.Predmet.ProtuStrankaListFormatedWithAdress_1">
      <item>STABILIS d.o.o. za graditeljstvo, turizam i usluge, Močići 53, 20215 Močići</item>
    </derivirana_varijabla>
  </DomainObject.Predmet.ProtuStrankaListFormatedWithAdress>
  <DomainObject.Predmet.ProtuStrankaListFormatedWithAdressOIB>
    <izvorni_sadrzaj>
      <item>STABILIS d.o.o. za graditeljstvo, turizam i usluge, OIB 95284532687, Močići 53, 20215 Močići</item>
    </izvorni_sadrzaj>
    <derivirana_varijabla naziv="DomainObject.Predmet.ProtuStrankaListFormatedWithAdressOIB_1">
      <item>STABILIS d.o.o. za graditeljstvo, turizam i usluge, OIB 95284532687, Močići 53, 20215 Močići</item>
    </derivirana_varijabla>
  </DomainObject.Predmet.ProtuStrankaListFormatedWithAdressOIB>
  <DomainObject.Predmet.ProtuStrankaListNazivFormated>
    <izvorni_sadrzaj>
      <item>STABILIS d.o.o. za graditeljstvo, turizam i usluge</item>
    </izvorni_sadrzaj>
    <derivirana_varijabla naziv="DomainObject.Predmet.ProtuStrankaListNazivFormated_1">
      <item>STABILIS d.o.o. za graditeljstvo, turizam i usluge</item>
    </derivirana_varijabla>
  </DomainObject.Predmet.ProtuStrankaListNazivFormated>
  <DomainObject.Predmet.ProtuStrankaListNazivFormatedOIB>
    <izvorni_sadrzaj>
      <item>STABILIS d.o.o. za graditeljstvo, turizam i usluge, OIB 95284532687</item>
    </izvorni_sadrzaj>
    <derivirana_varijabla naziv="DomainObject.Predmet.ProtuStrankaListNazivFormatedOIB_1">
      <item>STABILIS d.o.o. za graditeljstvo, turizam i usluge, OIB 95284532687</item>
    </derivirana_varijabla>
  </DomainObject.Predmet.ProtuStrankaListNazivFormatedOIB>
  <DomainObject.Predmet.OstaliListFormated>
    <izvorni_sadrzaj>
      <item>st.up. Marko Lonac</item>
    </izvorni_sadrzaj>
    <derivirana_varijabla naziv="DomainObject.Predmet.OstaliListFormated_1">
      <item>st.up. Marko Lonac</item>
    </derivirana_varijabla>
  </DomainObject.Predmet.OstaliListFormated>
  <DomainObject.Predmet.OstaliListFormatedOIB>
    <izvorni_sadrzaj>
      <item>st.up. Marko Lonac</item>
    </izvorni_sadrzaj>
    <derivirana_varijabla naziv="DomainObject.Predmet.OstaliListFormatedOIB_1">
      <item>st.up. Marko Lonac</item>
    </derivirana_varijabla>
  </DomainObject.Predmet.OstaliListFormatedOIB>
  <DomainObject.Predmet.OstaliListFormatedWithAdress>
    <izvorni_sadrzaj>
      <item>st.up. Marko Lonac</item>
    </izvorni_sadrzaj>
    <derivirana_varijabla naziv="DomainObject.Predmet.OstaliListFormatedWithAdress_1">
      <item>st.up. Marko Lonac</item>
    </derivirana_varijabla>
  </DomainObject.Predmet.OstaliListFormatedWithAdress>
  <DomainObject.Predmet.OstaliListFormatedWithAdressOIB>
    <izvorni_sadrzaj>
      <item>st.up. Marko Lonac</item>
    </izvorni_sadrzaj>
    <derivirana_varijabla naziv="DomainObject.Predmet.OstaliListFormatedWithAdressOIB_1">
      <item>st.up. Marko Lonac</item>
    </derivirana_varijabla>
  </DomainObject.Predmet.OstaliListFormatedWithAdressOIB>
  <DomainObject.Predmet.OstaliListNazivFormated>
    <izvorni_sadrzaj>
      <item>st.up. Marko Lonac</item>
    </izvorni_sadrzaj>
    <derivirana_varijabla naziv="DomainObject.Predmet.OstaliListNazivFormated_1">
      <item>st.up. Marko Lonac</item>
    </derivirana_varijabla>
  </DomainObject.Predmet.OstaliListNazivFormated>
  <DomainObject.Predmet.OstaliListNazivFormatedOIB>
    <izvorni_sadrzaj>
      <item>st.up. Marko Lonac</item>
    </izvorni_sadrzaj>
    <derivirana_varijabla naziv="DomainObject.Predmet.OstaliListNazivFormatedOIB_1">
      <item>st.up. Marko Lonac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STABILIS d.o.o. za graditeljstvo, turizam i usluge</izvorni_sadrzaj>
    <derivirana_varijabla naziv="DomainObject.Predmet.ProtustrankaIDrugi_1">STABILIS d.o.o. za graditeljstvo, turizam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STABILIS d.o.o. za graditeljstvo, turizam i usluge, OIB 95284532687, Močići 53, 20215 Močići</izvorni_sadrzaj>
    <derivirana_varijabla naziv="DomainObject.Predmet.ProtustrankaIDrugiAdressOIB_1">STABILIS d.o.o. za graditeljstvo, turizam i usluge, OIB 95284532687, Močići 53,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STABILIS d.o.o. za graditeljstvo, turizam i usluge</item>
      <item>FINA, RC Split, Podružnica Dubrovnik</item>
      <item>st.up. Marko Lonac</item>
      <item>ŽDO - GUO</item>
    </izvorni_sadrzaj>
    <derivirana_varijabla naziv="DomainObject.Predmet.SudioniciListNaziv_1">
      <item>STABILIS d.o.o. za graditeljstvo, turizam i usluge</item>
      <item>FINA, RC Split, Podružnica Dubrovnik</item>
      <item>st.up. Marko Lonac</item>
      <item>ŽDO - GUO</item>
    </derivirana_varijabla>
  </DomainObject.Predmet.SudioniciListNaziv>
  <DomainObject.Predmet.SudioniciListAdressOIB>
    <izvorni_sadrzaj>
      <item>STABILIS d.o.o. za graditeljstvo, turizam i usluge, OIB 95284532687, Močići 53,20215 Močići</item>
      <item>FINA, RC Split, Podružnica Dubrovnik, OIB 85821130368, Vukovarska 2,20000 Dubrovnik</item>
      <item>st.up. Marko Lonac</item>
      <item>ŽDO - GUO, OIB 18683136487</item>
    </izvorni_sadrzaj>
    <derivirana_varijabla naziv="DomainObject.Predmet.SudioniciListAdressOIB_1">
      <item>STABILIS d.o.o. za graditeljstvo, turizam i usluge, OIB 95284532687, Močići 53,20215 Močići</item>
      <item>FINA, RC Split, Podružnica Dubrovnik, OIB 85821130368, Vukovarska 2,20000 Dubrovnik</item>
      <item>st.up. Marko Lonac</item>
      <item>ŽDO - GUO,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95284532687</item>
      <item>, OIB 85821130368</item>
      <item>, OIB null</item>
      <item>, OIB 18683136487</item>
    </izvorni_sadrzaj>
    <derivirana_varijabla naziv="DomainObject.Predmet.SudioniciListNazivOIB_1">
      <item>, OIB 95284532687</item>
      <item>, OIB 85821130368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228</properties:Words>
  <properties:Characters>1195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1448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2017-04-05T08:37:00Z</dcterms:created>
  <dc:creator>RH-TDU</dc:creator>
  <cp:lastModifiedBy>Mara Marčinko</cp:lastModifiedBy>
  <cp:lastPrinted>2017-04-05T08:40:00Z</cp:lastPrinted>
  <dcterms:modified xmlns:xsi="http://www.w3.org/2001/XMLSchema-instance" xsi:type="dcterms:W3CDTF">2017-04-05T08:41:00Z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