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e93a" w14:paraId="550e93a" w:rsidRDefault="00937FF9" w:rsidP="00CC7027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CC7027">
        <w:rPr>
          <w:rFonts w:cs="Times New Roman" w:eastAsia="Times New Roman"/>
          <w:noProof/>
          <w:lang w:eastAsia="hr-HR"/>
        </w:rPr>
        <w:t xml:space="preserve">      5 St-42/2014-142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C7027">
        <w:rPr>
          <w:rFonts w:cs="Times New Roman" w:eastAsia="Times New Roman"/>
          <w:noProof/>
          <w:lang w:eastAsia="hr-HR"/>
        </w:rPr>
        <w:t>R E P U B L I K A  H R V A T S K A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C7027">
        <w:rPr>
          <w:rFonts w:cs="Times New Roman" w:eastAsia="Times New Roman"/>
          <w:noProof/>
          <w:lang w:eastAsia="hr-HR"/>
        </w:rPr>
        <w:t>R J E Š E N J E</w:t>
      </w: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C7027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CC7027">
        <w:rPr>
          <w:rFonts w:cs="Times New Roman" w:eastAsia="Times New Roman"/>
          <w:noProof/>
          <w:szCs w:val="20"/>
          <w:lang w:eastAsia="hr-HR"/>
        </w:rPr>
        <w:t xml:space="preserve">BRESTOVAC-PILANA d.o.o. Garešnički Brestovac, Brestovačka ulica 33, OIB: 08082368657, 23. siječnja 2017. </w:t>
      </w:r>
      <w:r w:rsidRPr="00CC7027">
        <w:rPr>
          <w:rFonts w:cs="Times New Roman" w:eastAsia="Times New Roman"/>
          <w:noProof/>
          <w:lang w:eastAsia="hr-HR"/>
        </w:rPr>
        <w:t xml:space="preserve"> </w:t>
      </w: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>r i j e š i o  j e</w:t>
      </w: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 xml:space="preserve">Ispravlja se tablica stečajnog suca o ispitanim tražbinama od 2. listopada 2014. i rješenje o utvrđenim tražbinama br. St-42/2014-45 od 14. listopada 2014. u odnosu na sljedeće vjerovnike: </w:t>
      </w:r>
    </w:p>
    <w:tbl>
      <w:tblPr>
        <w:tblW w:type="dxa" w:w="10908"/>
        <w:tblInd w:type="dxa" w:w="-743"/>
        <w:tblLayout w:type="fixed"/>
        <w:tblLook w:val="04A0" w:noVBand="1" w:noHBand="0" w:lastColumn="0" w:firstColumn="1" w:lastRow="0" w:firstRow="1"/>
      </w:tblPr>
      <w:tblGrid>
        <w:gridCol w:w="568"/>
        <w:gridCol w:w="2127"/>
        <w:gridCol w:w="1843"/>
        <w:gridCol w:w="1559"/>
        <w:gridCol w:w="1418"/>
        <w:gridCol w:w="1559"/>
        <w:gridCol w:w="142"/>
        <w:gridCol w:w="276"/>
        <w:gridCol w:w="236"/>
        <w:gridCol w:w="236"/>
        <w:gridCol w:w="236"/>
        <w:gridCol w:w="236"/>
        <w:gridCol w:w="236"/>
        <w:gridCol w:w="236"/>
      </w:tblGrid>
      <w:tr w:rsidTr="00CC7027" w:rsidR="00CC7027" w:rsidRPr="00CC7027">
        <w:trPr>
          <w:gridAfter w:val="8"/>
          <w:wAfter w:type="dxa" w:w="1834"/>
          <w:trHeight w:val="312"/>
        </w:trPr>
        <w:tc>
          <w:tcPr>
            <w:tcW w:type="dxa" w:w="567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506"/>
            <w:gridSpan w:val="5"/>
            <w:noWrap/>
            <w:vAlign w:val="bottom"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7"/>
            <w:noWrap/>
            <w:vAlign w:val="bottom"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77"/>
            <w:gridSpan w:val="11"/>
            <w:noWrap/>
            <w:vAlign w:val="bottom"/>
          </w:tcPr>
          <w:p w:rsidRDefault="00CC7027" w:rsidP="00CC7027" w:rsidR="00CC7027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2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RED.BR.</w:t>
            </w:r>
          </w:p>
        </w:tc>
        <w:tc>
          <w:tcPr>
            <w:tcW w:type="dxa" w:w="212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1843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ISPLAĆENO OD AGENCIJE ZA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PREOSTALA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60"/>
        </w:trPr>
        <w:tc>
          <w:tcPr>
            <w:tcW w:type="dxa" w:w="56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UTVRĐENA TRAŽBINA, KN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RADNIČKA POTRAŽIVANJA, KN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TRAŽBINA, KN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54"/>
        </w:trPr>
        <w:tc>
          <w:tcPr>
            <w:tcW w:type="dxa" w:w="56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ANIĆ IVAN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30567771728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Garešnica, Matije Gupca 189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36.945,79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17.945,47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19.000,32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3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BAČAK DRAGICA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OIB: 80383925357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Velika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Trnava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117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39.221,95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18.644,02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20.577,93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4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BIONDIĆ MILAN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83000467838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Staklena 18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41.509,62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19.382,27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22.127,35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BRBLIĆ ALEN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45360910992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Vukovarska 32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23.502,18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10.987,09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12.515,09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5.</w:t>
            </w:r>
          </w:p>
        </w:tc>
        <w:tc>
          <w:tcPr>
            <w:tcW w:type="dxa" w:w="212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DONČ STEVO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64994883337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Kajganska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bb</w:t>
            </w:r>
            <w:proofErr w:type="spellEnd"/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55.468,63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23.156,29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32.312,34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</w:t>
            </w:r>
          </w:p>
        </w:tc>
        <w:tc>
          <w:tcPr>
            <w:tcW w:type="dxa" w:w="2127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DUKOVIĆ IVAN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73178790917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Staklena 48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945"/>
        </w:trPr>
        <w:tc>
          <w:tcPr>
            <w:tcW w:type="dxa" w:w="56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164.427,78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17.948,29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146.479,49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DUKOVIĆ VALENT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74618592340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Staklena 48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205.499,80</w:t>
            </w:r>
          </w:p>
        </w:tc>
        <w:tc>
          <w:tcPr>
            <w:tcW w:type="dxa" w:w="1418"/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25.256,74</w:t>
            </w:r>
          </w:p>
        </w:tc>
        <w:tc>
          <w:tcPr>
            <w:tcW w:type="dxa" w:w="170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180.243,06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586"/>
        </w:trPr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8.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ĐERKE ŽELJKO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OIB:747330124100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Ladislav 202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27.018,00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9.759,00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17.259,00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9.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ĐURKESAC SLAVICA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802944340238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Gar. Brestovac, 30 svibnja 2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42.437,77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18.542,71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23.895,06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10.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FILIPOVIĆ ANTUN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85940866142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Matije Gupca 233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27.513,00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10.006,50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17.506,50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11.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FILIPOVIĆ KRUNOSLAV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75804822641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Petra Krešimira IV 31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13.169,25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6.095,97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GRUBAČ MILAN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41122006687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Zdenčac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Banovača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39.321,29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18.703,84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20.617,45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7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IŠTVANIĆ DRAŽEN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47881313497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Mala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Trnovitica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14.298,60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7.225,32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7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JAKEŠEVIĆ IVICA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88016596072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Hrastovac,Bana 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Jelačića 95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9.019,85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3.536,64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5.483,21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15.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KATANICA DAMIR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58570078483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43274 Severin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Orovac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37.134,90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14.529,81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22.605,09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54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74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16.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KELEKOVIĆ ANKA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83495076902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Radnička 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40.747,54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19.268,80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21.478,74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</w:t>
            </w:r>
          </w:p>
        </w:tc>
        <w:tc>
          <w:tcPr>
            <w:tcW w:type="dxa" w:w="212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KEŽMAN DRAGO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66647445146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Tomašica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95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29.704,34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9.352,17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20.352,17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70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KLIMEŠ IVAN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66922660771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Mala Mlinska 30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39.268,16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18.500,26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20.767,90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8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KOKOT JOSIP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71920039432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Gornja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Trnovitica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bb</w:t>
            </w:r>
            <w:proofErr w:type="spellEnd"/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26.830,63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12.525,52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14.305,11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KOKOT IVICA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71338655328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Mala Mlinska 25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24.426,60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11.436,47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12.990,13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7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21.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KOS DEJAN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10684674071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Velika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Trnava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13.194,57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6.121,29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22.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KOVAČEVIĆ RADA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68880521949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Brestovačka 29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42.038,33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18.361,78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23.676,55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8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KOŽALSKI MARIO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90228355362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Graničarska 59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23.066,01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11.261,15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11.804,86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2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24.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KUNJEŠIĆ ZDRAVKO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59350194654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Zdenčac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Banovača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48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30.491,94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9.995,97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20.495,97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25.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LAKOTIĆ ŽELJKO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19666903352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30 svibnja 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38.643,80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18.419,89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20.223,91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27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26.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LOVREKOVIĆ DARKO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12276356882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Braće Radića 19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26.841,62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12.717,61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14.124,01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27.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LUKINIĆ PETAR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92948107431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Dišnik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27 a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13.116,42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6.043,14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28.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LJEVAR IVICA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OIB: 30914168828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30 svibnja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bb</w:t>
            </w:r>
            <w:proofErr w:type="spellEnd"/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39.355,96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18.676,45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20.679,51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29.</w:t>
            </w:r>
          </w:p>
        </w:tc>
        <w:tc>
          <w:tcPr>
            <w:tcW w:type="dxa" w:w="212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MARIČIĆ DRAGUTIN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92555906278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Ladislav 45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24.654,31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11.416,56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13.237,75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30.</w:t>
            </w:r>
          </w:p>
        </w:tc>
        <w:tc>
          <w:tcPr>
            <w:tcW w:type="dxa" w:w="2127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MARTEK MARIJAN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38435132563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Moslavačka 82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26.476,09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11.704,64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14.771,45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31.</w:t>
            </w:r>
          </w:p>
        </w:tc>
        <w:tc>
          <w:tcPr>
            <w:tcW w:type="dxa" w:w="2127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MILOVEC BRANIŠA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76648959912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Hrastovac, Kralja Zvonimira 34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13.222,00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6.955,38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6.266,62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32.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MUDRINJAK ZLATA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29865029279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Kajganska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37.136,63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17.875,69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19.260,94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00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33.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PETRUŠIĆ ANA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50654184622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Velika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Trnovitica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62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13.067,72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5.994,44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34.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PETRUŠIĆ ANTO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24596250058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Velika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Trnovitica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62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23.992,30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10.985,60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13.006,70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35.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PIZENT DENIS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59987905853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Hrastovac, Bana Jelačića 27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12.773,45</w:t>
            </w:r>
          </w:p>
        </w:tc>
        <w:tc>
          <w:tcPr>
            <w:tcW w:type="dxa" w:w="1418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5.700,17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noWrap/>
            <w:vAlign w:val="bottom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6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PLEŠKO DAVORIN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95212738228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43270 Veliki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Grđevac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,Kralja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Tomislava 52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51.203,49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21.532,93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29.670,56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6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37.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POPOVIĆ NEDJELJKO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65519450310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Garička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26.673,70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12.666,43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14.007,27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9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PUHOVIĆ MARIJA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988046835583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Ladislav 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46.260,98</w:t>
            </w:r>
          </w:p>
        </w:tc>
        <w:tc>
          <w:tcPr>
            <w:tcW w:type="dxa" w:w="1418"/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19.862,17</w:t>
            </w:r>
          </w:p>
        </w:tc>
        <w:tc>
          <w:tcPr>
            <w:tcW w:type="dxa" w:w="170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26.398,81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39.</w:t>
            </w:r>
          </w:p>
        </w:tc>
        <w:tc>
          <w:tcPr>
            <w:tcW w:type="dxa" w:w="2127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RADULOVIĆ LUCA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44488046960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Palešnik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26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27.288,78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5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9.894,39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17.394,39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312"/>
        </w:trPr>
        <w:tc>
          <w:tcPr>
            <w:tcW w:type="dxa" w:w="56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0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977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9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ROSTOHER ŽELJKO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95480904896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Kapelica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bb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39.669,71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18.766,63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20.903,08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6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41.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SABO JOSIP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80674689251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Velika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Trnovitica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293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39.571,60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18.757,84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20.813,76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05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42.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SABO JOSIP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05760120973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43284 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Hercegovac, Moslavačka 51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35.869,78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15.169,53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20.700,25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0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SABO ŽELJKO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23574908734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43284 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Hercegovac, Moslavačka 68a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43.707,34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18.968,29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24.739,05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05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44.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SANTO DRAŽEN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28633181436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43283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Kaniška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Iva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Kaniška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Iva 66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38.980,87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18.593,50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20.387,37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90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SEDLAČEK SINIŠA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31292473856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43280 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Garešnica, Petra Krešimira IV 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39.299,30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18.645,19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20.654,11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7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STANKIĆ BOŠKO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63053062418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Dišnik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49.032,12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22.116,13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26.915,99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94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SVINJAREVIĆ GORDANA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36919457380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43270 Veliki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Grđevac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Matije Gupca 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44.205,76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20.391,94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23.813,82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5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ŠAREC RUŽICA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74519630234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Gornja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Trnovitica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13.321,36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6.248,08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97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ŠLEGL ZLATKO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10767124711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Hrvatskih branitelja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bb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24.500,94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11.210,78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13.290,16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6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ŠTIMAC GORAN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69671631189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Brestovačka 69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28.702,59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13.807,83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14.894,76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126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ŠTIMAC IVAN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51365790504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43280 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Garešnica, Matije Gupca 124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139.164,55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12.570,81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126.593,74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3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ŠKROBOT MATO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11340418546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Brestovačka 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36.022,97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17.497,84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18.525,13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82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ŠOŠKI JOSIP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44604498807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Ladislav 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40.522,77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19.100,92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21.421,85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93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ŠUDAR BOŽIDAR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28560589689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Brestovačka 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41.035,74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19.274,95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21.760,79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99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55.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ŠUDAR MIRJANA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60233419040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Gar.Brestovac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 Brestovačka 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38.855,36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18.509,05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20.346,31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85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56.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TOPLAK ĐURĐICA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62173760182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Velika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Trnovitica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291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13.099,65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6.026,37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0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TOTH JOSIP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64429462248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Veliki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Pašijan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35.835,02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17.401,57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18.433,45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72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TRUPINOVIĆ IVICA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24386044344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Zdenčac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Banovača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90.556,53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36.873,16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53.683,37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9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59.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UGARKOVIĆ ŽELJKO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96413404542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43280 Garešnica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Veliki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Pašijan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40.884,49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19.222,69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21.661,80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41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VARGA STJEPAN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96657509231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43232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Berek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Šimljanica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14.652,25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7.073,28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7.578,97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7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ZOBEC MIRJANA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63166215579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43284 Hercegovac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Palešnik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val="nil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41.968,05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18.359,74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23.608,31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CC7027" w:rsidR="00CC7027" w:rsidRPr="00CC7027">
        <w:trPr>
          <w:trHeight w:val="63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62.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ŽIVKO MATO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>OIB: 76522419125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CC7027" w:rsidP="00CC7027" w:rsidR="00CC7027" w:rsidRPr="00CC7027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43272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Plošćica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,</w:t>
            </w: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br/>
              <w:t xml:space="preserve">Nova </w:t>
            </w:r>
            <w:proofErr w:type="spellStart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Plošćica</w:t>
            </w:r>
            <w:proofErr w:type="spellEnd"/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38.261,56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18.370,96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C7027" w:rsidP="00CC7027" w:rsidR="00CC7027" w:rsidRPr="00CC7027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C7027">
              <w:rPr>
                <w:rFonts w:cs="Times New Roman" w:eastAsia="Times New Roman" w:hAnsi="Calibri" w:ascii="Calibri"/>
                <w:color w:val="000000"/>
                <w:lang w:eastAsia="hr-HR"/>
              </w:rPr>
              <w:t>19.890,60</w:t>
            </w:r>
          </w:p>
        </w:tc>
        <w:tc>
          <w:tcPr>
            <w:tcW w:type="dxa" w:w="27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CC7027" w:rsidP="00CC7027" w:rsidR="00CC7027" w:rsidRPr="00CC702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 xml:space="preserve">te se utvrđuje tražbina I višeg isplatnog reda stečajnog vjerovnika Agencije za osiguranje radničkih potraživanja u slučaju stečaja poslodavca, Zagreb, Frankopanska 11, OIB: 04323472109, u iznosu od </w:t>
      </w:r>
      <w:r w:rsidRPr="00CC7027">
        <w:rPr>
          <w:rFonts w:cs="Times New Roman" w:eastAsia="Times New Roman"/>
          <w:color w:val="000000"/>
          <w:lang w:eastAsia="hr-HR"/>
        </w:rPr>
        <w:t>929.077,40</w:t>
      </w:r>
      <w:r w:rsidRPr="00CC7027">
        <w:rPr>
          <w:rFonts w:cs="Times New Roman" w:eastAsia="Times New Roman"/>
          <w:noProof/>
          <w:lang w:eastAsia="hr-HR" w:val="en-GB"/>
        </w:rPr>
        <w:t xml:space="preserve"> kn.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 xml:space="preserve">U preostalom dijelu tablica i rješenje su neizmijenjeni. 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>Obrazloženje</w:t>
      </w:r>
    </w:p>
    <w:p w:rsidRDefault="00CC7027" w:rsidP="00CC7027" w:rsid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027">
        <w:rPr>
          <w:rFonts w:cs="Times New Roman" w:eastAsia="Times New Roman"/>
          <w:lang w:eastAsia="hr-HR"/>
        </w:rPr>
        <w:t xml:space="preserve">Podneskom od 11. prosinca 2014. Agencija za osiguranje radničkih potraživanja u slučaju stečaja poslodavca, Zagreb, </w:t>
      </w:r>
      <w:proofErr w:type="spellStart"/>
      <w:r w:rsidRPr="00CC7027">
        <w:rPr>
          <w:rFonts w:cs="Times New Roman" w:eastAsia="Times New Roman"/>
          <w:lang w:eastAsia="hr-HR"/>
        </w:rPr>
        <w:t>Frankopanska</w:t>
      </w:r>
      <w:proofErr w:type="spellEnd"/>
      <w:r w:rsidRPr="00CC7027">
        <w:rPr>
          <w:rFonts w:cs="Times New Roman" w:eastAsia="Times New Roman"/>
          <w:lang w:eastAsia="hr-HR"/>
        </w:rPr>
        <w:t xml:space="preserve"> 11, izvijestila je ovaj sud da je temeljem izvršnih rješenja u upravnom postupku izvršila uplate osiguranih radničkih potraživanja, za vjerovnike I višeg isplatnog reda navedene u popisu, u ukupnom iznosu od 929.077,40 kn. Agencija je predložila da sud izvrši ispravak tablice ispitanih tražbina te utvrdi postojanje tražbine Agencije u iznosu od ukupno 929.077,40 kn.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027">
        <w:rPr>
          <w:rFonts w:cs="Times New Roman" w:eastAsia="Times New Roman"/>
          <w:lang w:eastAsia="hr-HR"/>
        </w:rPr>
        <w:t xml:space="preserve">Podneskom od 24. prosinca 2014. stečajni upravitelj potvrdio je navode Agencije, a te navode potvrđuju i dostavljeni dokazi – rješenja o utvrđenom pravu na isplatu potraživanja i potvrde o zaprimljenoj uplati (list 347-415).  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027">
        <w:rPr>
          <w:rFonts w:cs="Times New Roman" w:eastAsia="Times New Roman"/>
          <w:lang w:eastAsia="hr-HR"/>
        </w:rPr>
        <w:t xml:space="preserve">Temeljem čl.21. Zakona o osiguranju potraživanja radnika u slučaju stečaja poslodavca ("Narodne novine" broj 86/08, 80/13 i 82/15), na Agenciju su s danom isplate </w:t>
      </w:r>
      <w:r w:rsidRPr="00CC7027">
        <w:rPr>
          <w:rFonts w:cs="Times New Roman" w:eastAsia="Times New Roman"/>
          <w:lang w:eastAsia="hr-HR"/>
        </w:rPr>
        <w:lastRenderedPageBreak/>
        <w:t xml:space="preserve">prešla sva procesna prava stečajnih vjerovnika te je u odnosu na radnike kojima je potraživanje djelomično podmireno izvršen ispravak utvrđenih iznosa tražbine, a Agencija je utvrđena stečajnim vjerovnikom I višeg isplatnog reda za ukupan iznos potraživanja od 929.077,40 kn. 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>U Bjelovaru, 23. siječnja 2017.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STEČAJNI SUDAC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  <w:r w:rsidRPr="00CC7027">
        <w:rPr>
          <w:rFonts w:cs="Times New Roman" w:eastAsia="Times New Roman"/>
          <w:noProof/>
          <w:lang w:eastAsia="hr-HR" w:val="en-GB"/>
        </w:rPr>
        <w:t>MARIJA PETRINA KUBICA v.r.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CC702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CC702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CC7027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702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C7027" w:rsidP="00CC7027" w:rsidR="00CC7027" w:rsidRPr="00CC7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27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CC7027"/>
  </w:style>
  <w:style w:customStyle="true" w:styleId="xl65" w:type="paragraph">
    <w:name w:val="xl65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CC702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7" w:type="paragraph">
    <w:name w:val="xl67"/>
    <w:basedOn w:val="Normal"/>
    <w:rsid w:val="00CC702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8" w:type="paragraph">
    <w:name w:val="xl68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69" w:type="paragraph">
    <w:name w:val="xl69"/>
    <w:basedOn w:val="Normal"/>
    <w:rsid w:val="00CC7027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0" w:type="paragraph">
    <w:name w:val="xl70"/>
    <w:basedOn w:val="Normal"/>
    <w:rsid w:val="00CC7027"/>
    <w:pPr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71" w:type="paragraph">
    <w:name w:val="xl71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72" w:type="paragraph">
    <w:name w:val="xl72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3" w:type="paragraph">
    <w:name w:val="xl73"/>
    <w:basedOn w:val="Normal"/>
    <w:rsid w:val="00CC7027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74" w:type="paragraph">
    <w:name w:val="xl74"/>
    <w:basedOn w:val="Normal"/>
    <w:rsid w:val="00CC7027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5" w:type="paragraph">
    <w:name w:val="xl75"/>
    <w:basedOn w:val="Normal"/>
    <w:rsid w:val="00CC7027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76" w:type="paragraph">
    <w:name w:val="xl76"/>
    <w:basedOn w:val="Normal"/>
    <w:rsid w:val="00CC7027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77" w:type="paragraph">
    <w:name w:val="xl77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8" w:type="paragraph">
    <w:name w:val="xl78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9" w:type="paragraph">
    <w:name w:val="xl79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CC702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81" w:type="paragraph">
    <w:name w:val="xl81"/>
    <w:basedOn w:val="Normal"/>
    <w:rsid w:val="00CC702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82" w:type="paragraph">
    <w:name w:val="xl82"/>
    <w:basedOn w:val="Normal"/>
    <w:rsid w:val="00CC702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83" w:type="paragraph">
    <w:name w:val="xl83"/>
    <w:basedOn w:val="Normal"/>
    <w:rsid w:val="00CC702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84" w:type="paragraph">
    <w:name w:val="xl84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rsid w:val="00CC702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rsid w:val="00CC702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8" w:type="paragraph">
    <w:name w:val="xl88"/>
    <w:basedOn w:val="Normal"/>
    <w:rsid w:val="00CC702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rsid w:val="00CC702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91" w:type="paragraph">
    <w:name w:val="xl91"/>
    <w:basedOn w:val="Normal"/>
    <w:rsid w:val="00CC702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rsid w:val="00CC7027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93" w:type="paragraph">
    <w:name w:val="xl93"/>
    <w:basedOn w:val="Normal"/>
    <w:rsid w:val="00CC702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4" w:type="paragraph">
    <w:name w:val="xl94"/>
    <w:basedOn w:val="Normal"/>
    <w:rsid w:val="00CC702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5" w:type="paragraph">
    <w:name w:val="xl95"/>
    <w:basedOn w:val="Normal"/>
    <w:rsid w:val="00CC702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6" w:type="paragraph">
    <w:name w:val="xl96"/>
    <w:basedOn w:val="Normal"/>
    <w:rsid w:val="00CC702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97" w:type="paragraph">
    <w:name w:val="xl97"/>
    <w:basedOn w:val="Normal"/>
    <w:rsid w:val="00CC70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8" w:type="paragraph">
    <w:name w:val="xl98"/>
    <w:basedOn w:val="Normal"/>
    <w:rsid w:val="00CC70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lang w:eastAsia="hr-HR"/>
    </w:rPr>
  </w:style>
  <w:style w:customStyle="true" w:styleId="xl99" w:type="paragraph">
    <w:name w:val="xl99"/>
    <w:basedOn w:val="Normal"/>
    <w:rsid w:val="00CC70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0" w:type="paragraph">
    <w:name w:val="xl100"/>
    <w:basedOn w:val="Normal"/>
    <w:rsid w:val="00CC70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01" w:type="paragraph">
    <w:name w:val="xl101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02" w:type="paragraph">
    <w:name w:val="xl102"/>
    <w:basedOn w:val="Normal"/>
    <w:rsid w:val="00CC702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03" w:type="paragraph">
    <w:name w:val="xl103"/>
    <w:basedOn w:val="Normal"/>
    <w:rsid w:val="00CC702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4" w:type="paragraph">
    <w:name w:val="xl104"/>
    <w:basedOn w:val="Normal"/>
    <w:rsid w:val="00CC702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5" w:type="paragraph">
    <w:name w:val="xl105"/>
    <w:basedOn w:val="Normal"/>
    <w:rsid w:val="00CC7027"/>
    <w:pPr>
      <w:pBdr>
        <w:top w:space="0" w:sz="4" w:color="000000" w:val="single"/>
        <w:left w:space="0" w:sz="4" w:color="000000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6" w:type="paragraph">
    <w:name w:val="xl106"/>
    <w:basedOn w:val="Normal"/>
    <w:rsid w:val="00CC7027"/>
    <w:pPr>
      <w:pBdr>
        <w:left w:space="0" w:sz="4" w:color="000000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07" w:type="paragraph">
    <w:name w:val="xl107"/>
    <w:basedOn w:val="Normal"/>
    <w:rsid w:val="00CC702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08" w:type="paragraph">
    <w:name w:val="xl108"/>
    <w:basedOn w:val="Normal"/>
    <w:rsid w:val="00CC7027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9" w:type="paragraph">
    <w:name w:val="xl109"/>
    <w:basedOn w:val="Normal"/>
    <w:rsid w:val="00CC702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10" w:type="paragraph">
    <w:name w:val="xl110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11" w:type="paragraph">
    <w:name w:val="xl111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12" w:type="paragraph">
    <w:name w:val="xl112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13" w:type="paragraph">
    <w:name w:val="xl113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CC7027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15" w:type="paragraph">
    <w:name w:val="xl115"/>
    <w:basedOn w:val="Normal"/>
    <w:rsid w:val="00CC7027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16" w:type="paragraph">
    <w:name w:val="xl116"/>
    <w:basedOn w:val="Normal"/>
    <w:rsid w:val="00CC7027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17" w:type="paragraph">
    <w:name w:val="xl117"/>
    <w:basedOn w:val="Normal"/>
    <w:rsid w:val="00CC7027"/>
    <w:pPr>
      <w:pBdr>
        <w:top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18" w:type="paragraph">
    <w:name w:val="xl118"/>
    <w:basedOn w:val="Normal"/>
    <w:rsid w:val="00CC7027"/>
    <w:pPr>
      <w:pBdr>
        <w:top w:space="0" w:sz="4" w:color="auto" w:val="single"/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19" w:type="paragraph">
    <w:name w:val="xl119"/>
    <w:basedOn w:val="Normal"/>
    <w:rsid w:val="00CC7027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20" w:type="paragraph">
    <w:name w:val="xl120"/>
    <w:basedOn w:val="Normal"/>
    <w:rsid w:val="00CC7027"/>
    <w:pPr>
      <w:pBdr>
        <w:top w:space="0" w:sz="4" w:color="auto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21" w:type="paragraph">
    <w:name w:val="xl121"/>
    <w:basedOn w:val="Normal"/>
    <w:rsid w:val="00CC7027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22" w:type="paragraph">
    <w:name w:val="xl122"/>
    <w:basedOn w:val="Normal"/>
    <w:rsid w:val="00CC7027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23" w:type="paragraph">
    <w:name w:val="xl123"/>
    <w:basedOn w:val="Normal"/>
    <w:rsid w:val="00CC7027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24" w:type="paragraph">
    <w:name w:val="xl124"/>
    <w:basedOn w:val="Normal"/>
    <w:rsid w:val="00CC7027"/>
    <w:pPr>
      <w:pBdr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25" w:type="paragraph">
    <w:name w:val="xl125"/>
    <w:basedOn w:val="Normal"/>
    <w:rsid w:val="00CC7027"/>
    <w:pPr>
      <w:pBdr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26" w:type="paragraph">
    <w:name w:val="xl126"/>
    <w:basedOn w:val="Normal"/>
    <w:rsid w:val="00CC7027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27" w:type="paragraph">
    <w:name w:val="xl127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28" w:type="paragraph">
    <w:name w:val="xl128"/>
    <w:basedOn w:val="Normal"/>
    <w:rsid w:val="00CC7027"/>
    <w:pPr>
      <w:pBdr>
        <w:top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29" w:type="paragraph">
    <w:name w:val="xl129"/>
    <w:basedOn w:val="Normal"/>
    <w:rsid w:val="00CC7027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30" w:type="paragraph">
    <w:name w:val="xl130"/>
    <w:basedOn w:val="Normal"/>
    <w:rsid w:val="00CC7027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31" w:type="paragraph">
    <w:name w:val="xl131"/>
    <w:basedOn w:val="Normal"/>
    <w:rsid w:val="00CC7027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32" w:type="paragraph">
    <w:name w:val="xl132"/>
    <w:basedOn w:val="Normal"/>
    <w:rsid w:val="00CC7027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33" w:type="paragraph">
    <w:name w:val="xl133"/>
    <w:basedOn w:val="Normal"/>
    <w:rsid w:val="00CC7027"/>
    <w:pPr>
      <w:pBdr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34" w:type="paragraph">
    <w:name w:val="xl134"/>
    <w:basedOn w:val="Normal"/>
    <w:rsid w:val="00CC7027"/>
    <w:pPr>
      <w:pBdr>
        <w:left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35" w:type="paragraph">
    <w:name w:val="xl135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36" w:type="paragraph">
    <w:name w:val="xl136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137" w:type="paragraph">
    <w:name w:val="xl137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138" w:type="paragraph">
    <w:name w:val="xl138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39" w:type="paragraph">
    <w:name w:val="xl139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0" w:type="paragraph">
    <w:name w:val="xl140"/>
    <w:basedOn w:val="Normal"/>
    <w:rsid w:val="00CC7027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41" w:type="paragraph">
    <w:name w:val="xl141"/>
    <w:basedOn w:val="Normal"/>
    <w:rsid w:val="00CC7027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42" w:type="paragraph">
    <w:name w:val="xl142"/>
    <w:basedOn w:val="Normal"/>
    <w:rsid w:val="00CC7027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43" w:type="paragraph">
    <w:name w:val="xl143"/>
    <w:basedOn w:val="Normal"/>
    <w:rsid w:val="00CC7027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44" w:type="paragraph">
    <w:name w:val="xl144"/>
    <w:basedOn w:val="Normal"/>
    <w:rsid w:val="00CC7027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45" w:type="paragraph">
    <w:name w:val="xl145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46" w:type="paragraph">
    <w:name w:val="xl146"/>
    <w:basedOn w:val="Normal"/>
    <w:rsid w:val="00CC7027"/>
    <w:pPr>
      <w:pBdr>
        <w:left w:space="0" w:sz="4" w:color="auto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47" w:type="paragraph">
    <w:name w:val="xl147"/>
    <w:basedOn w:val="Normal"/>
    <w:rsid w:val="00CC7027"/>
    <w:pPr>
      <w:pBdr>
        <w:top w:space="0" w:sz="4" w:color="000000" w:val="single"/>
        <w:left w:space="0" w:sz="4" w:color="auto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48" w:type="paragraph">
    <w:name w:val="xl148"/>
    <w:basedOn w:val="Normal"/>
    <w:rsid w:val="00CC7027"/>
    <w:pPr>
      <w:pBdr>
        <w:top w:space="0" w:sz="4" w:color="000000" w:val="single"/>
        <w:left w:space="0" w:sz="4" w:color="auto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49" w:type="paragraph">
    <w:name w:val="xl149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50" w:type="paragraph">
    <w:name w:val="xl150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51" w:type="paragraph">
    <w:name w:val="xl151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52" w:type="paragraph">
    <w:name w:val="xl152"/>
    <w:basedOn w:val="Normal"/>
    <w:rsid w:val="00CC7027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53" w:type="paragraph">
    <w:name w:val="xl153"/>
    <w:basedOn w:val="Normal"/>
    <w:rsid w:val="00CC70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154" w:type="paragraph">
    <w:name w:val="xl154"/>
    <w:basedOn w:val="Normal"/>
    <w:rsid w:val="00CC7027"/>
    <w:pPr>
      <w:pBdr>
        <w:top w:space="0" w:sz="4" w:color="auto" w:val="single"/>
        <w:left w:space="0" w:sz="4" w:color="auto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55" w:type="paragraph">
    <w:name w:val="xl155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56" w:type="paragraph">
    <w:name w:val="xl156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57" w:type="paragraph">
    <w:name w:val="xl157"/>
    <w:basedOn w:val="Normal"/>
    <w:rsid w:val="00CC70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58" w:type="paragraph">
    <w:name w:val="xl158"/>
    <w:basedOn w:val="Normal"/>
    <w:rsid w:val="00CC7027"/>
    <w:pPr>
      <w:pBdr>
        <w:top w:space="0" w:sz="4" w:color="auto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CC7027"/>
  </w:style>
  <w:style w:customStyle="1" w:styleId="xl65" w:type="paragraph">
    <w:name w:val="xl65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CC702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rsid w:val="00CC702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8" w:type="paragraph">
    <w:name w:val="xl68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69" w:type="paragraph">
    <w:name w:val="xl69"/>
    <w:basedOn w:val="Normal"/>
    <w:rsid w:val="00CC7027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0" w:type="paragraph">
    <w:name w:val="xl70"/>
    <w:basedOn w:val="Normal"/>
    <w:rsid w:val="00CC7027"/>
    <w:pP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71" w:type="paragraph">
    <w:name w:val="xl71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72" w:type="paragraph">
    <w:name w:val="xl72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3" w:type="paragraph">
    <w:name w:val="xl73"/>
    <w:basedOn w:val="Normal"/>
    <w:rsid w:val="00CC7027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74" w:type="paragraph">
    <w:name w:val="xl74"/>
    <w:basedOn w:val="Normal"/>
    <w:rsid w:val="00CC7027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5" w:type="paragraph">
    <w:name w:val="xl75"/>
    <w:basedOn w:val="Normal"/>
    <w:rsid w:val="00CC7027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76" w:type="paragraph">
    <w:name w:val="xl76"/>
    <w:basedOn w:val="Normal"/>
    <w:rsid w:val="00CC7027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77" w:type="paragraph">
    <w:name w:val="xl77"/>
    <w:basedOn w:val="Normal"/>
    <w:rsid w:val="00CC7027"/>
    <w:pPr>
      <w:pBdr>
        <w:top w:color="auto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8" w:type="paragraph">
    <w:name w:val="xl78"/>
    <w:basedOn w:val="Normal"/>
    <w:rsid w:val="00CC7027"/>
    <w:pPr>
      <w:pBdr>
        <w:top w:color="auto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9" w:type="paragraph">
    <w:name w:val="xl79"/>
    <w:basedOn w:val="Normal"/>
    <w:rsid w:val="00CC7027"/>
    <w:pPr>
      <w:pBdr>
        <w:top w:color="auto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CC702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81" w:type="paragraph">
    <w:name w:val="xl81"/>
    <w:basedOn w:val="Normal"/>
    <w:rsid w:val="00CC702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82" w:type="paragraph">
    <w:name w:val="xl82"/>
    <w:basedOn w:val="Normal"/>
    <w:rsid w:val="00CC702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83" w:type="paragraph">
    <w:name w:val="xl83"/>
    <w:basedOn w:val="Normal"/>
    <w:rsid w:val="00CC702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84" w:type="paragraph">
    <w:name w:val="xl84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rsid w:val="00CC702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rsid w:val="00CC702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8" w:type="paragraph">
    <w:name w:val="xl88"/>
    <w:basedOn w:val="Normal"/>
    <w:rsid w:val="00CC702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rsid w:val="00CC702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91" w:type="paragraph">
    <w:name w:val="xl91"/>
    <w:basedOn w:val="Normal"/>
    <w:rsid w:val="00CC702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rsid w:val="00CC7027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93" w:type="paragraph">
    <w:name w:val="xl93"/>
    <w:basedOn w:val="Normal"/>
    <w:rsid w:val="00CC702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4" w:type="paragraph">
    <w:name w:val="xl94"/>
    <w:basedOn w:val="Normal"/>
    <w:rsid w:val="00CC702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5" w:type="paragraph">
    <w:name w:val="xl95"/>
    <w:basedOn w:val="Normal"/>
    <w:rsid w:val="00CC702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6" w:type="paragraph">
    <w:name w:val="xl96"/>
    <w:basedOn w:val="Normal"/>
    <w:rsid w:val="00CC702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97" w:type="paragraph">
    <w:name w:val="xl97"/>
    <w:basedOn w:val="Normal"/>
    <w:rsid w:val="00CC70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8" w:type="paragraph">
    <w:name w:val="xl98"/>
    <w:basedOn w:val="Normal"/>
    <w:rsid w:val="00CC70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99" w:type="paragraph">
    <w:name w:val="xl99"/>
    <w:basedOn w:val="Normal"/>
    <w:rsid w:val="00CC70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0" w:type="paragraph">
    <w:name w:val="xl100"/>
    <w:basedOn w:val="Normal"/>
    <w:rsid w:val="00CC70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01" w:type="paragraph">
    <w:name w:val="xl101"/>
    <w:basedOn w:val="Normal"/>
    <w:rsid w:val="00CC7027"/>
    <w:pPr>
      <w:pBdr>
        <w:top w:color="auto" w:space="0" w:sz="4" w:val="single"/>
        <w:left w:color="000000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02" w:type="paragraph">
    <w:name w:val="xl102"/>
    <w:basedOn w:val="Normal"/>
    <w:rsid w:val="00CC702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03" w:type="paragraph">
    <w:name w:val="xl103"/>
    <w:basedOn w:val="Normal"/>
    <w:rsid w:val="00CC702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4" w:type="paragraph">
    <w:name w:val="xl104"/>
    <w:basedOn w:val="Normal"/>
    <w:rsid w:val="00CC702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5" w:type="paragraph">
    <w:name w:val="xl105"/>
    <w:basedOn w:val="Normal"/>
    <w:rsid w:val="00CC7027"/>
    <w:pPr>
      <w:pBdr>
        <w:top w:color="000000" w:space="0" w:sz="4" w:val="single"/>
        <w:left w:color="000000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6" w:type="paragraph">
    <w:name w:val="xl106"/>
    <w:basedOn w:val="Normal"/>
    <w:rsid w:val="00CC7027"/>
    <w:pPr>
      <w:pBdr>
        <w:left w:color="000000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07" w:type="paragraph">
    <w:name w:val="xl107"/>
    <w:basedOn w:val="Normal"/>
    <w:rsid w:val="00CC702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08" w:type="paragraph">
    <w:name w:val="xl108"/>
    <w:basedOn w:val="Normal"/>
    <w:rsid w:val="00CC7027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9" w:type="paragraph">
    <w:name w:val="xl109"/>
    <w:basedOn w:val="Normal"/>
    <w:rsid w:val="00CC702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10" w:type="paragraph">
    <w:name w:val="xl110"/>
    <w:basedOn w:val="Normal"/>
    <w:rsid w:val="00CC7027"/>
    <w:pPr>
      <w:pBdr>
        <w:top w:color="000000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11" w:type="paragraph">
    <w:name w:val="xl111"/>
    <w:basedOn w:val="Normal"/>
    <w:rsid w:val="00CC7027"/>
    <w:pPr>
      <w:pBdr>
        <w:top w:color="000000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12" w:type="paragraph">
    <w:name w:val="xl112"/>
    <w:basedOn w:val="Normal"/>
    <w:rsid w:val="00CC7027"/>
    <w:pPr>
      <w:pBdr>
        <w:top w:color="000000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13" w:type="paragraph">
    <w:name w:val="xl113"/>
    <w:basedOn w:val="Normal"/>
    <w:rsid w:val="00CC7027"/>
    <w:pPr>
      <w:pBdr>
        <w:top w:color="000000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CC7027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15" w:type="paragraph">
    <w:name w:val="xl115"/>
    <w:basedOn w:val="Normal"/>
    <w:rsid w:val="00CC7027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16" w:type="paragraph">
    <w:name w:val="xl116"/>
    <w:basedOn w:val="Normal"/>
    <w:rsid w:val="00CC7027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17" w:type="paragraph">
    <w:name w:val="xl117"/>
    <w:basedOn w:val="Normal"/>
    <w:rsid w:val="00CC7027"/>
    <w:pPr>
      <w:pBdr>
        <w:top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18" w:type="paragraph">
    <w:name w:val="xl118"/>
    <w:basedOn w:val="Normal"/>
    <w:rsid w:val="00CC7027"/>
    <w:pPr>
      <w:pBdr>
        <w:top w:color="auto" w:space="0" w:sz="4" w:val="single"/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19" w:type="paragraph">
    <w:name w:val="xl119"/>
    <w:basedOn w:val="Normal"/>
    <w:rsid w:val="00CC7027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20" w:type="paragraph">
    <w:name w:val="xl120"/>
    <w:basedOn w:val="Normal"/>
    <w:rsid w:val="00CC7027"/>
    <w:pPr>
      <w:pBdr>
        <w:top w:color="auto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21" w:type="paragraph">
    <w:name w:val="xl121"/>
    <w:basedOn w:val="Normal"/>
    <w:rsid w:val="00CC7027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22" w:type="paragraph">
    <w:name w:val="xl122"/>
    <w:basedOn w:val="Normal"/>
    <w:rsid w:val="00CC7027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23" w:type="paragraph">
    <w:name w:val="xl123"/>
    <w:basedOn w:val="Normal"/>
    <w:rsid w:val="00CC7027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24" w:type="paragraph">
    <w:name w:val="xl124"/>
    <w:basedOn w:val="Normal"/>
    <w:rsid w:val="00CC7027"/>
    <w:pPr>
      <w:pBdr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25" w:type="paragraph">
    <w:name w:val="xl125"/>
    <w:basedOn w:val="Normal"/>
    <w:rsid w:val="00CC7027"/>
    <w:pPr>
      <w:pBdr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26" w:type="paragraph">
    <w:name w:val="xl126"/>
    <w:basedOn w:val="Normal"/>
    <w:rsid w:val="00CC7027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27" w:type="paragraph">
    <w:name w:val="xl127"/>
    <w:basedOn w:val="Normal"/>
    <w:rsid w:val="00CC7027"/>
    <w:pPr>
      <w:pBdr>
        <w:top w:color="000000" w:space="0" w:sz="4" w:val="single"/>
        <w:left w:color="000000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28" w:type="paragraph">
    <w:name w:val="xl128"/>
    <w:basedOn w:val="Normal"/>
    <w:rsid w:val="00CC7027"/>
    <w:pPr>
      <w:pBdr>
        <w:top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29" w:type="paragraph">
    <w:name w:val="xl129"/>
    <w:basedOn w:val="Normal"/>
    <w:rsid w:val="00CC7027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30" w:type="paragraph">
    <w:name w:val="xl130"/>
    <w:basedOn w:val="Normal"/>
    <w:rsid w:val="00CC7027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31" w:type="paragraph">
    <w:name w:val="xl131"/>
    <w:basedOn w:val="Normal"/>
    <w:rsid w:val="00CC7027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32" w:type="paragraph">
    <w:name w:val="xl132"/>
    <w:basedOn w:val="Normal"/>
    <w:rsid w:val="00CC7027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CC7027"/>
    <w:pPr>
      <w:pBdr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34" w:type="paragraph">
    <w:name w:val="xl134"/>
    <w:basedOn w:val="Normal"/>
    <w:rsid w:val="00CC7027"/>
    <w:pPr>
      <w:pBdr>
        <w:left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35" w:type="paragraph">
    <w:name w:val="xl135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36" w:type="paragraph">
    <w:name w:val="xl136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137" w:type="paragraph">
    <w:name w:val="xl137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138" w:type="paragraph">
    <w:name w:val="xl138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39" w:type="paragraph">
    <w:name w:val="xl139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0" w:type="paragraph">
    <w:name w:val="xl140"/>
    <w:basedOn w:val="Normal"/>
    <w:rsid w:val="00CC7027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41" w:type="paragraph">
    <w:name w:val="xl141"/>
    <w:basedOn w:val="Normal"/>
    <w:rsid w:val="00CC7027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42" w:type="paragraph">
    <w:name w:val="xl142"/>
    <w:basedOn w:val="Normal"/>
    <w:rsid w:val="00CC7027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43" w:type="paragraph">
    <w:name w:val="xl143"/>
    <w:basedOn w:val="Normal"/>
    <w:rsid w:val="00CC7027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44" w:type="paragraph">
    <w:name w:val="xl144"/>
    <w:basedOn w:val="Normal"/>
    <w:rsid w:val="00CC7027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45" w:type="paragraph">
    <w:name w:val="xl145"/>
    <w:basedOn w:val="Normal"/>
    <w:rsid w:val="00CC7027"/>
    <w:pPr>
      <w:pBdr>
        <w:top w:color="000000" w:space="0" w:sz="4" w:val="single"/>
        <w:left w:color="000000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46" w:type="paragraph">
    <w:name w:val="xl146"/>
    <w:basedOn w:val="Normal"/>
    <w:rsid w:val="00CC7027"/>
    <w:pPr>
      <w:pBdr>
        <w:left w:color="auto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47" w:type="paragraph">
    <w:name w:val="xl147"/>
    <w:basedOn w:val="Normal"/>
    <w:rsid w:val="00CC7027"/>
    <w:pPr>
      <w:pBdr>
        <w:top w:color="000000" w:space="0" w:sz="4" w:val="single"/>
        <w:left w:color="auto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48" w:type="paragraph">
    <w:name w:val="xl148"/>
    <w:basedOn w:val="Normal"/>
    <w:rsid w:val="00CC7027"/>
    <w:pPr>
      <w:pBdr>
        <w:top w:color="000000" w:space="0" w:sz="4" w:val="single"/>
        <w:left w:color="auto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49" w:type="paragraph">
    <w:name w:val="xl149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50" w:type="paragraph">
    <w:name w:val="xl150"/>
    <w:basedOn w:val="Normal"/>
    <w:rsid w:val="00CC7027"/>
    <w:pPr>
      <w:pBdr>
        <w:top w:color="auto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51" w:type="paragraph">
    <w:name w:val="xl151"/>
    <w:basedOn w:val="Normal"/>
    <w:rsid w:val="00CC7027"/>
    <w:pPr>
      <w:pBdr>
        <w:top w:color="auto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CC7027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CC70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CC7027"/>
    <w:pPr>
      <w:pBdr>
        <w:top w:color="auto" w:space="0" w:sz="4" w:val="single"/>
        <w:left w:color="auto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55" w:type="paragraph">
    <w:name w:val="xl155"/>
    <w:basedOn w:val="Normal"/>
    <w:rsid w:val="00CC7027"/>
    <w:pPr>
      <w:pBdr>
        <w:top w:color="auto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56" w:type="paragraph">
    <w:name w:val="xl156"/>
    <w:basedOn w:val="Normal"/>
    <w:rsid w:val="00CC7027"/>
    <w:pPr>
      <w:pBdr>
        <w:top w:color="auto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57" w:type="paragraph">
    <w:name w:val="xl157"/>
    <w:basedOn w:val="Normal"/>
    <w:rsid w:val="00CC7027"/>
    <w:pPr>
      <w:pBdr>
        <w:top w:color="auto" w:space="0" w:sz="4" w:val="single"/>
        <w:left w:color="auto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58" w:type="paragraph">
    <w:name w:val="xl158"/>
    <w:basedOn w:val="Normal"/>
    <w:rsid w:val="00CC7027"/>
    <w:pPr>
      <w:pBdr>
        <w:top w:color="auto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St-42/2014-144</izvorni_sadrzaj>
    <derivirana_varijabla naziv="DomainObject.Oznaka_1">St-42/2014-144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St-42/2014</izvorni_sadrzaj>
    <derivirana_varijabla naziv="DomainObject.Predmet.OznakaBroj_1">St-42/2014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Pilana društvo sa ograničenom odgovornošću GAREŠNIČKI BRESTOVAC</izvorni_sadrzaj>
    <derivirana_varijabla naziv="DomainObject.Predmet.StrankaFormated_1">  BRESTOVAC - Pilana društvo sa ograničenom odgovornošću GAREŠNIČKI BRESTOVAC</derivirana_varijabla>
  </DomainObject.Predmet.StrankaFormated>
  <DomainObject.Predmet.StrankaFormatedOIB>
    <izvorni_sadrzaj>  BRESTOVAC - Pilana društvo sa ograničenom odgovornošću GAREŠNIČKI BRESTOVAC, OIB 08082368657</izvorni_sadrzaj>
    <derivirana_varijabla naziv="DomainObject.Predmet.StrankaFormatedOIB_1">  BRESTOVAC - Pilana društvo sa ograničenom odgovornošću GAREŠNIČKI BRESTOVAC, OIB 08082368657</derivirana_varijabla>
  </DomainObject.Predmet.StrankaFormatedOIB>
  <DomainObject.Predmet.StrankaFormatedWithAdress>
    <izvorni_sadrzaj> BRESTOVAC - Pilana društvo sa ograničenom odgovornošću GAREŠNIČKI BRESTOVAC, Brestovačka ulica 33, 43280 Garešnički Brestovac</izvorni_sadrzaj>
    <derivirana_varijabla naziv="DomainObject.Predmet.StrankaFormatedWithAdress_1"> BRESTOVAC - Pilana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Pilana društvo sa ograničenom odgovornošću GAREŠNIČKI BRESTOVAC, OIB 08082368657, Brestovačka ulica 33, 43280 Garešnički Brestovac</izvorni_sadrzaj>
    <derivirana_varijabla naziv="DomainObject.Predmet.StrankaFormatedWithAdressOIB_1"> BRESTOVAC - Pilana društvo sa ograničenom odgovornošću GAREŠNIČKI BRESTOVAC, OIB 08082368657, Brestovačka ulica 33, 43280 Garešnički Brestovac</derivirana_varijabla>
  </DomainObject.Predmet.StrankaFormatedWithAdressOIB>
  <DomainObject.Predmet.StrankaWithAdress>
    <izvorni_sadrzaj>BRESTOVAC - Pilana društvo sa ograničenom odgovornošću GAREŠNIČKI BRESTOVAC Brestovačka ulica 33,43280 Garešnički Brestovac</izvorni_sadrzaj>
    <derivirana_varijabla naziv="DomainObject.Predmet.StrankaWithAdress_1">BRESTOVAC - Pilana društvo sa ograničenom odgovornošću GAREŠNIČKI BRESTOVAC Brestovačka ulica 33,43280 Garešnički Brestovac</derivirana_varijabla>
  </DomainObject.Predmet.StrankaWithAdress>
  <DomainObject.Predmet.StrankaWithAdressOIB>
    <izvorni_sadrzaj>BRESTOVAC - Pilana društvo sa ograničenom odgovornošću GAREŠNIČKI BRESTOVAC, OIB 08082368657, Brestovačka ulica 33,43280 Garešnički Brestovac</izvorni_sadrzaj>
    <derivirana_varijabla naziv="DomainObject.Predmet.StrankaWithAdressOIB_1">BRESTOVAC - Pilana društvo sa ograničenom odgovornošću GAREŠNIČKI BRESTOVAC, OIB 08082368657, Brestovačka ulica 33,43280 Garešnički Brestovac</derivirana_varijabla>
  </DomainObject.Predmet.StrankaWithAdressOIB>
  <DomainObject.Predmet.StrankaNazivFormated>
    <izvorni_sadrzaj>BRESTOVAC - Pilana društvo sa ograničenom odgovornošću GAREŠNIČKI BRESTOVAC</izvorni_sadrzaj>
    <derivirana_varijabla naziv="DomainObject.Predmet.StrankaNazivFormated_1">BRESTOVAC - Pilana društvo sa ograničenom odgovornošću GAREŠNIČKI BRESTOVAC</derivirana_varijabla>
  </DomainObject.Predmet.StrankaNazivFormated>
  <DomainObject.Predmet.StrankaNazivFormatedOIB>
    <izvorni_sadrzaj>BRESTOVAC - Pilana društvo sa ograničenom odgovornošću GAREŠNIČKI BRESTOVAC, OIB 08082368657</izvorni_sadrzaj>
    <derivirana_varijabla naziv="DomainObject.Predmet.StrankaNazivFormatedOIB_1">BRESTOVAC - Pilana društvo sa ograničenom odgovornošću GAREŠNIČKI BRESTOVAC, OIB 08082368657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BRESTOVAC - Pilana društvo sa ograničenom odgovornošću GAREŠNIČKI BRESTOVAC</item>
    </izvorni_sadrzaj>
    <derivirana_varijabla naziv="DomainObject.Predmet.StrankaListFormated_1">
      <item>BRESTOVAC - Pilana društvo sa ograničenom odgovornošću GAREŠNIČKI BRESTOVAC</item>
    </derivirana_varijabla>
  </DomainObject.Predmet.StrankaListFormated>
  <DomainObject.Predmet.StrankaListFormatedOIB>
    <izvorni_sadrzaj>
      <item>BRESTOVAC - Pilana društvo sa ograničenom odgovornošću GAREŠNIČKI BRESTOVAC, OIB 08082368657</item>
    </izvorni_sadrzaj>
    <derivirana_varijabla naziv="DomainObject.Predmet.StrankaListFormatedOIB_1">
      <item>BRESTOVAC - Pilana društvo sa ograničenom odgovornošću GAREŠNIČKI BRESTOVAC, OIB 08082368657</item>
    </derivirana_varijabla>
  </DomainObject.Predmet.StrankaListFormatedOIB>
  <DomainObject.Predmet.StrankaListFormatedWithAdress>
    <izvorni_sadrzaj>
      <item>BRESTOVAC - Pilana društvo sa ograničenom odgovornošću GAREŠNIČKI BRESTOVAC, Brestovačka ulica 33, 43280 Garešnički Brestovac</item>
    </izvorni_sadrzaj>
    <derivirana_varijabla naziv="DomainObject.Predmet.StrankaListFormatedWithAdress_1">
      <item>BRESTOVAC - Pilana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Pilana društvo sa ograničenom odgovornošću GAREŠNIČKI BRESTOVAC, OIB 08082368657, Brestovačka ulica 33, 43280 Garešnički Brestovac</item>
    </izvorni_sadrzaj>
    <derivirana_varijabla naziv="DomainObject.Predmet.StrankaListFormatedWithAdressOIB_1">
      <item>BRESTOVAC - Pilana društvo sa ograničenom odgovornošću GAREŠNIČKI BRESTOVAC, OIB 08082368657, Brestovačka ulica 33, 43280 Garešnički Brestovac</item>
    </derivirana_varijabla>
  </DomainObject.Predmet.StrankaListFormatedWithAdressOIB>
  <DomainObject.Predmet.StrankaListNazivFormated>
    <izvorni_sadrzaj>
      <item>BRESTOVAC - Pilana društvo sa ograničenom odgovornošću GAREŠNIČKI BRESTOVAC</item>
    </izvorni_sadrzaj>
    <derivirana_varijabla naziv="DomainObject.Predmet.StrankaListNazivFormated_1">
      <item>BRESTOVAC - Pilana društvo sa ograničenom odgovornošću GAREŠNIČKI BRESTOVAC</item>
    </derivirana_varijabla>
  </DomainObject.Predmet.StrankaListNazivFormated>
  <DomainObject.Predmet.StrankaListNazivFormatedOIB>
    <izvorni_sadrzaj>
      <item>BRESTOVAC - Pilana društvo sa ograničenom odgovornošću GAREŠNIČKI BRESTOVAC, OIB 08082368657</item>
    </izvorni_sadrzaj>
    <derivirana_varijabla naziv="DomainObject.Predmet.StrankaListNazivFormatedOIB_1">
      <item>BRESTOVAC - Pilana društvo sa ograničenom odgovornošću GAREŠNIČKI BRESTOVAC, OIB 08082368657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Formated_1"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Formated>
  <DomainObject.Predmet.OstaliListFormatedOIB>
    <izvorni_sadrzaj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FormatedOIB_1"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Branko Valentić,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izvorni_sadrzaj>
    <derivirana_varijabla naziv="DomainObject.Predmet.OstaliListFormatedWithAdress_1">
      <item>ZOU DAMIR BARIŠIĆ - IVA ZALAR PAVLOVIĆ - ALBIN MIHALIĆ, Basaričekova 27, 48000 Koprivnica</item>
      <item>Branko Valentić,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Branko Valentić, OIB 85378232573,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izvorni_sadrzaj>
    <derivirana_varijabla naziv="DomainObject.Predmet.OstaliListFormatedWithAdressOIB_1">
      <item>ZOU DAMIR BARIŠIĆ - IVA ZALAR PAVLOVIĆ - ALBIN MIHALIĆ, OIB 87210270845, Basaričekova 27, 48000 Koprivnica</item>
      <item>Branko Valentić, OIB 85378232573,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derivirana_varijabla>
  </DomainObject.Predmet.OstaliListFormatedWithAdressOIB>
  <DomainObject.Predmet.OstaliListNazivFormated>
    <izvorni_sadrzaj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NazivFormated_1"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NazivFormated>
  <DomainObject.Predmet.OstaliListNazivFormatedOIB>
    <izvorni_sadrzaj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NazivFormatedOIB_1"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St-42/2014-144</izvorni_sadrzaj>
    <derivirana_varijabla naziv="DomainObject.PoslovniBrojDokumenta_1">St-42/2014-144</derivirana_varijabla>
  </DomainObject.PoslovniBrojDokumenta>
  <DomainObject.Predmet.StrankaIDrugi>
    <izvorni_sadrzaj>BRESTOVAC - Pilana društvo sa ograničenom odgovornošću GAREŠNIČKI BRESTOVAC</izvorni_sadrzaj>
    <derivirana_varijabla naziv="DomainObject.Predmet.StrankaIDrugi_1">BRESTOVAC - Pilana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Pilana društvo sa ograničenom odgovornošću GAREŠNIČKI BRESTOVAC, OIB 08082368657, Brestovačka ulica 33, 43280 Garešnički Brestovac</izvorni_sadrzaj>
    <derivirana_varijabla naziv="DomainObject.Predmet.StrankaIDrugiAdressOIB_1">BRESTOVAC - Pilana društvo sa ograničenom odgovornošću GAREŠNIČKI BRESTOVAC, OIB 08082368657,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Pilana društvo sa ograničenom odgovornošću GAREŠNIČKI BRESTOVAC</item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SudioniciListNaziv_1">
      <item>BRESTOVAC - Pilana društvo sa ograničenom odgovornošću GAREŠNIČKI BRESTOVAC</item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SudioniciListNaziv>
  <DomainObject.Predmet.SudioniciListAdressOIB>
    <izvorni_sadrzaj>
      <item>BRESTOVAC - Pilana društvo sa ograničenom odgovornošću GAREŠNIČKI BRESTOVAC, OIB 08082368657, Brestovačka ulica 33,43280 Garešnički Brestovac</item>
      <item>ZOU DAMIR BARIŠIĆ - IVA ZALAR PAVLOVIĆ - ALBIN MIHALIĆ, OIB 87210270845, Basaričekova 27,48000 Koprivnica</item>
      <item>Branko Valentić, OIB 85378232573, Ferde Rusana 100,33000 Virovitica</item>
      <item>Privredna banka Zagreb d.d., Račkoga 6,10000 Zagreb</item>
      <item>Porezna uprava,Područni ured Bjelovar</item>
      <item>Ivica Trupinović, Zdenčac, Banovača 8,43280 Garešnica</item>
      <item>Raiffeisenbank Austria d.d., Petrinjska 59,10000 Zagreb</item>
      <item>Odvj. društvo Suić &amp; Škunca, Domagojeva 14,10000 Zagreb</item>
      <item>Odvj. društvo Škarica i partneri, Đorđićeva 3b,10000 Zagreb</item>
      <item>Županijsko državno odvjetnštvo u Bjelovaru</item>
      <item>Marija Čulo Poljak</item>
      <item>oglasna ploča</item>
      <item>e-oglasna ploča</item>
    </izvorni_sadrzaj>
    <derivirana_varijabla naziv="DomainObject.Predmet.SudioniciListAdressOIB_1">
      <item>BRESTOVAC - Pilana društvo sa ograničenom odgovornošću GAREŠNIČKI BRESTOVAC, OIB 08082368657, Brestovačka ulica 33,43280 Garešnički Brestovac</item>
      <item>ZOU DAMIR BARIŠIĆ - IVA ZALAR PAVLOVIĆ - ALBIN MIHALIĆ, OIB 87210270845, Basaričekova 27,48000 Koprivnica</item>
      <item>Branko Valentić, OIB 85378232573, Ferde Rusana 100,33000 Virovitica</item>
      <item>Privredna banka Zagreb d.d., Račkoga 6,10000 Zagreb</item>
      <item>Porezna uprava,Područni ured Bjelovar</item>
      <item>Ivica Trupinović, Zdenčac, Banovača 8,43280 Garešnica</item>
      <item>Raiffeisenbank Austria d.d., Petrinjska 59,10000 Zagreb</item>
      <item>Odvj. društvo Suić &amp; Škunca, Domagojeva 14,10000 Zagreb</item>
      <item>Odvj. društvo Škarica i partneri, Đorđićeva 3b,10000 Zagreb</item>
      <item>Županijsko državno odvjetnštvo u Bjelovaru</item>
      <item>Marija Čulo Poljak</item>
      <item>oglasna ploča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A1E5C-2268-4136-8FA9-C25B178B6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1188</properties:Words>
  <properties:Characters>7640</properties:Characters>
  <properties:Lines>2077</properties:Lines>
  <properties:Paragraphs>401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2017-01-23T14:14:00Z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St-42/2014-144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