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1cf508" w14:paraId="c1cf508" w:rsidRDefault="00800E90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25pt;visibility:visible;mso-wrap-style:square" type="#_x0000_t75">
            <v:imagedata r:id="rId10" o:title=""/>
          </v:shape>
        </w:pict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65FE2">
        <w:rPr>
          <w:sz w:val="24"/>
        </w:rPr>
        <w:t>298/15</w:t>
      </w:r>
      <w:r>
        <w:rPr>
          <w:sz w:val="24"/>
        </w:rPr>
        <w:t xml:space="preserve">      </w:t>
      </w:r>
    </w:p>
    <w:p w:rsidRDefault="002B2DAC" w:rsidP="002B2DAC" w:rsidR="002B2DAC" w:rsidRPr="002C6C6C">
      <w:pPr>
        <w:rPr>
          <w:b/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  <w:t xml:space="preserve">               </w:t>
      </w:r>
    </w:p>
    <w:p w:rsidRDefault="000F5B5D" w:rsidP="000F5B5D" w:rsidR="000F5B5D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R E P U B L I K A  H R V A T S K A </w:t>
      </w:r>
    </w:p>
    <w:p w:rsidRDefault="000F5B5D" w:rsidP="000F5B5D" w:rsidR="000F5B5D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2B2DAC" w:rsidR="002B2DAC" w:rsidRPr="00F962EF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r w:rsidR="00B65FE2">
        <w:rPr>
          <w:sz w:val="24"/>
          <w:szCs w:val="24"/>
        </w:rPr>
        <w:t>HRVATSKI RUKOMETNI KLUB KARLOVAC, Karlovac, Rakovac 1 (OIB 46051929926),</w:t>
      </w:r>
      <w:r>
        <w:rPr>
          <w:sz w:val="24"/>
          <w:szCs w:val="24"/>
        </w:rPr>
        <w:t xml:space="preserve"> nakon općeg ispitnog ročišta od</w:t>
      </w:r>
      <w:r w:rsidR="006C3D33">
        <w:rPr>
          <w:sz w:val="24"/>
          <w:szCs w:val="24"/>
        </w:rPr>
        <w:t>r</w:t>
      </w:r>
      <w:r>
        <w:rPr>
          <w:sz w:val="24"/>
          <w:szCs w:val="24"/>
        </w:rPr>
        <w:t>žanog dana</w:t>
      </w:r>
      <w:r w:rsidR="00F962EF">
        <w:rPr>
          <w:sz w:val="24"/>
          <w:szCs w:val="24"/>
        </w:rPr>
        <w:t xml:space="preserve"> </w:t>
      </w:r>
      <w:r w:rsidR="00B65FE2">
        <w:rPr>
          <w:sz w:val="24"/>
          <w:szCs w:val="24"/>
        </w:rPr>
        <w:t>9. veljače</w:t>
      </w:r>
      <w:r w:rsidR="00AB025F">
        <w:rPr>
          <w:sz w:val="24"/>
          <w:szCs w:val="24"/>
        </w:rPr>
        <w:t xml:space="preserve"> 2016.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 Utvrđene tražbine viših isplatnih redova:</w:t>
      </w: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Drugi viši isplatni red</w:t>
      </w:r>
    </w:p>
    <w:p w:rsidRDefault="00AB025F" w:rsidP="002B2DAC" w:rsidR="00AB025F">
      <w:pPr>
        <w:ind w:firstLine="720"/>
        <w:jc w:val="both"/>
        <w:rPr>
          <w:b/>
          <w:sz w:val="24"/>
        </w:rPr>
      </w:pPr>
    </w:p>
    <w:p w:rsidRDefault="0082273E" w:rsidP="0082273E" w:rsidR="004D45C7">
      <w:pPr>
        <w:widowControl/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FINANCIJSKA AGENCIJA, Zagreb, Ulica grada Vukovara 70 u iznosu 1.839,87 kn</w:t>
      </w:r>
    </w:p>
    <w:p w:rsidRDefault="0082273E" w:rsidP="0082273E" w:rsidR="0082273E">
      <w:pPr>
        <w:widowControl/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RH, MF, PODRUČNI URED Središnja Hrvatska, u iznosu od 1.860.713,62 kn,</w:t>
      </w:r>
    </w:p>
    <w:p w:rsidRDefault="0082273E" w:rsidP="0082273E" w:rsidR="0082273E">
      <w:pPr>
        <w:widowControl/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DRAGOMIR POŽEGA, Karlovac, M. Krleže 27, u iznosu od 28.000,00 kn</w:t>
      </w:r>
    </w:p>
    <w:p w:rsidRDefault="0082273E" w:rsidP="0082273E" w:rsidR="0082273E">
      <w:pPr>
        <w:widowControl/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MARKO ŠTRUCELJ, Karlovac, Donje Pokuplje 38, u iznosu od 17.000,00kn,</w:t>
      </w:r>
    </w:p>
    <w:p w:rsidRDefault="0082273E" w:rsidP="0082273E" w:rsidR="0082273E">
      <w:pPr>
        <w:widowControl/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DINO ŠTRUCELJ, Karlovac, Donje Pokuplje 38, u iznosu od 14.693,21 kn.</w:t>
      </w:r>
    </w:p>
    <w:p w:rsidRDefault="0082273E" w:rsidP="0082273E" w:rsidR="0082273E">
      <w:pPr>
        <w:widowControl/>
        <w:ind w:left="720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općem ispitnom ročištu održanom dana </w:t>
      </w:r>
      <w:r w:rsidR="0082273E">
        <w:rPr>
          <w:sz w:val="24"/>
          <w:szCs w:val="24"/>
        </w:rPr>
        <w:t>9. veljače</w:t>
      </w:r>
      <w:r w:rsidR="002B007F">
        <w:rPr>
          <w:sz w:val="24"/>
          <w:szCs w:val="24"/>
        </w:rPr>
        <w:t xml:space="preserve"> 2016</w:t>
      </w:r>
      <w:r w:rsidRPr="00151FCB">
        <w:rPr>
          <w:sz w:val="24"/>
          <w:szCs w:val="24"/>
        </w:rPr>
        <w:t xml:space="preserve">. ispitane su sve prijavljene tražbine prema iznosima i redu koje su prijavljene u roku. 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 xml:space="preserve">. 2. Stečajnog zakona («Narodne novine» br. 44/96., 29/99. 129/00, 123/03, 82/06,116/10.,  25/12 i 133/12 - dalje SZ), tablicu ispitanih tražbina u kojoj su za svaku prijavljenu tražbinu uneseni podaci o tome u kojoj je mjeri tražbina utvrđena prema svom iznosu i svom redu. 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Tražbine navedene u točki I. izreke ovog rješenja, stečajni upravitelj je priznao, a 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1. SZ-a tražbine pod točkom I. izreke ovog rješenja smatraju se utvrđenim.</w:t>
      </w: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Temeljem naprijed navedenog,  riješeno je kao u izreci.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2D0241">
        <w:rPr>
          <w:sz w:val="24"/>
          <w:szCs w:val="24"/>
        </w:rPr>
        <w:t>9. veljače</w:t>
      </w:r>
      <w:r w:rsidRPr="00151FCB">
        <w:rPr>
          <w:sz w:val="24"/>
          <w:szCs w:val="24"/>
        </w:rPr>
        <w:t xml:space="preserve"> 201</w:t>
      </w:r>
      <w:r w:rsidR="002D0241">
        <w:rPr>
          <w:sz w:val="24"/>
          <w:szCs w:val="24"/>
        </w:rPr>
        <w:t>6.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904F53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790AA4">
        <w:rPr>
          <w:sz w:val="24"/>
          <w:szCs w:val="24"/>
        </w:rPr>
        <w:t>v.r.</w:t>
      </w:r>
    </w:p>
    <w:p w:rsidRDefault="00904F53" w:rsidP="00F42084" w:rsidR="00904F53">
      <w:pPr>
        <w:widowControl/>
        <w:ind w:left="5040"/>
        <w:jc w:val="right"/>
        <w:rPr>
          <w:sz w:val="24"/>
          <w:szCs w:val="24"/>
        </w:rPr>
      </w:pPr>
    </w:p>
    <w:p w:rsidRDefault="00904F53" w:rsidP="00F42084" w:rsidR="00904F53">
      <w:pPr>
        <w:widowControl/>
        <w:ind w:left="5040"/>
        <w:jc w:val="right"/>
        <w:rPr>
          <w:sz w:val="24"/>
          <w:szCs w:val="24"/>
        </w:rPr>
      </w:pPr>
    </w:p>
    <w:p w:rsidRDefault="00904F53" w:rsidP="00F42084" w:rsidR="00904F53" w:rsidRPr="00151FCB">
      <w:pPr>
        <w:widowControl/>
        <w:ind w:left="5040"/>
        <w:jc w:val="right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4. i 5. SZ-a). Rok za žalbu iznosi 8 dana računajući od dana dostave pisanog otpravka, odnosno izvatka iz rješenja. Žalba se podnosi ovom sudu u 2 primjerka.</w:t>
      </w:r>
    </w:p>
    <w:p w:rsidRDefault="00790AA4" w:rsidP="004D45C7" w:rsidR="00790AA4">
      <w:pPr>
        <w:widowControl/>
        <w:jc w:val="both"/>
        <w:rPr>
          <w:sz w:val="24"/>
          <w:szCs w:val="24"/>
        </w:rPr>
      </w:pPr>
    </w:p>
    <w:p w:rsidRDefault="00790AA4" w:rsidR="00790AA4">
      <w:r>
        <w:t>Za točnost otpravka-ovlašteni službenik:</w:t>
      </w:r>
    </w:p>
    <w:p w:rsidRDefault="00790AA4" w:rsidR="00790AA4">
      <w:r>
        <w:t>Ivanka Kelava</w:t>
      </w:r>
    </w:p>
    <w:p w:rsidRDefault="00790AA4" w:rsidP="004D45C7" w:rsidR="00790AA4">
      <w:pPr>
        <w:widowControl/>
        <w:jc w:val="both"/>
        <w:rPr>
          <w:sz w:val="24"/>
          <w:szCs w:val="24"/>
        </w:rPr>
      </w:pP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DNA:   </w:t>
      </w:r>
    </w:p>
    <w:p w:rsidRDefault="004D45C7" w:rsidP="004D45C7" w:rsidR="004D45C7" w:rsidRPr="00151FCB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 w:rsidRPr="00151FCB">
        <w:rPr>
          <w:sz w:val="24"/>
          <w:szCs w:val="24"/>
        </w:rPr>
        <w:t>stečajni upravitelj</w:t>
      </w:r>
    </w:p>
    <w:p w:rsidRDefault="00F962EF" w:rsidP="006D51EF" w:rsidR="006D51EF" w:rsidRPr="000C2293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 w:rsidRPr="000C2293">
        <w:rPr>
          <w:sz w:val="24"/>
          <w:szCs w:val="24"/>
        </w:rPr>
        <w:t>e-</w:t>
      </w:r>
      <w:r w:rsidR="004D45C7" w:rsidRPr="000C2293">
        <w:rPr>
          <w:sz w:val="24"/>
          <w:szCs w:val="24"/>
        </w:rPr>
        <w:t xml:space="preserve">oglasna ploča suda, ovdje </w:t>
      </w:r>
      <w:r w:rsidR="00530EE2" w:rsidRPr="000C2293">
        <w:rPr>
          <w:sz w:val="24"/>
          <w:szCs w:val="24"/>
        </w:rPr>
        <w:t>15 dana</w:t>
      </w:r>
    </w:p>
    <w:sectPr w:rsidSect="004D45C7" w:rsidR="006D51EF" w:rsidRPr="000C229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E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904F53">
      <w:rPr>
        <w:sz w:val="24"/>
        <w:szCs w:val="24"/>
      </w:rPr>
      <w:t>298</w:t>
    </w:r>
    <w:r>
      <w:rPr>
        <w:sz w:val="24"/>
        <w:szCs w:val="24"/>
      </w:rPr>
      <w:t>/15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4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FE73DF"/>
    <w:multiLevelType w:val="hybridMultilevel"/>
    <w:tmpl w:val="D736C7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1"/>
  </w:num>
  <w:num w:numId="7">
    <w:abstractNumId w:val="31"/>
  </w:num>
  <w:num w:numId="8">
    <w:abstractNumId w:val="22"/>
  </w:num>
  <w:num w:numId="9">
    <w:abstractNumId w:val="2"/>
  </w:num>
  <w:num w:numId="10">
    <w:abstractNumId w:val="18"/>
  </w:num>
  <w:num w:numId="11">
    <w:abstractNumId w:val="24"/>
  </w:num>
  <w:num w:numId="12">
    <w:abstractNumId w:val="19"/>
  </w:num>
  <w:num w:numId="13">
    <w:abstractNumId w:val="7"/>
  </w:num>
  <w:num w:numId="14">
    <w:abstractNumId w:val="5"/>
  </w:num>
  <w:num w:numId="15">
    <w:abstractNumId w:val="16"/>
  </w:num>
  <w:num w:numId="16">
    <w:abstractNumId w:val="3"/>
  </w:num>
  <w:num w:numId="17">
    <w:abstractNumId w:val="21"/>
  </w:num>
  <w:num w:numId="18">
    <w:abstractNumId w:val="12"/>
  </w:num>
  <w:num w:numId="19">
    <w:abstractNumId w:val="13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0"/>
  </w:num>
  <w:num w:numId="25">
    <w:abstractNumId w:val="8"/>
  </w:num>
  <w:num w:numId="26">
    <w:abstractNumId w:val="15"/>
  </w:num>
  <w:num w:numId="27">
    <w:abstractNumId w:val="9"/>
  </w:num>
  <w:num w:numId="28">
    <w:abstractNumId w:val="17"/>
  </w:num>
  <w:num w:numId="29">
    <w:abstractNumId w:val="10"/>
  </w:num>
  <w:num w:numId="30">
    <w:abstractNumId w:val="6"/>
  </w:num>
  <w:num w:numId="31">
    <w:abstractNumId w:val="1"/>
  </w:num>
  <w:num w:numId="32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61EC5"/>
    <w:rsid w:val="00005BBF"/>
    <w:rsid w:val="00047035"/>
    <w:rsid w:val="00051E71"/>
    <w:rsid w:val="000600F5"/>
    <w:rsid w:val="00085349"/>
    <w:rsid w:val="00091873"/>
    <w:rsid w:val="000A2632"/>
    <w:rsid w:val="000C2293"/>
    <w:rsid w:val="000D52F8"/>
    <w:rsid w:val="000E24E2"/>
    <w:rsid w:val="000F5B5D"/>
    <w:rsid w:val="00151FCB"/>
    <w:rsid w:val="00193977"/>
    <w:rsid w:val="00193FFB"/>
    <w:rsid w:val="001A3B02"/>
    <w:rsid w:val="00226F9D"/>
    <w:rsid w:val="00261EC5"/>
    <w:rsid w:val="002B007F"/>
    <w:rsid w:val="002B2DAC"/>
    <w:rsid w:val="002C2247"/>
    <w:rsid w:val="002C6C6C"/>
    <w:rsid w:val="002D0241"/>
    <w:rsid w:val="00303608"/>
    <w:rsid w:val="00350E6B"/>
    <w:rsid w:val="00355F9C"/>
    <w:rsid w:val="00366E33"/>
    <w:rsid w:val="003D0FCC"/>
    <w:rsid w:val="003D395F"/>
    <w:rsid w:val="003E4725"/>
    <w:rsid w:val="003F6C06"/>
    <w:rsid w:val="004149ED"/>
    <w:rsid w:val="00415927"/>
    <w:rsid w:val="00417EC8"/>
    <w:rsid w:val="004924C3"/>
    <w:rsid w:val="004B653E"/>
    <w:rsid w:val="004D45C7"/>
    <w:rsid w:val="004F3685"/>
    <w:rsid w:val="00530EE2"/>
    <w:rsid w:val="00557F42"/>
    <w:rsid w:val="005A7D53"/>
    <w:rsid w:val="006342B4"/>
    <w:rsid w:val="00682519"/>
    <w:rsid w:val="006C3D33"/>
    <w:rsid w:val="006D51EF"/>
    <w:rsid w:val="007649F9"/>
    <w:rsid w:val="00776383"/>
    <w:rsid w:val="00790AA4"/>
    <w:rsid w:val="007C5ED3"/>
    <w:rsid w:val="00800E90"/>
    <w:rsid w:val="0082273E"/>
    <w:rsid w:val="00872A4A"/>
    <w:rsid w:val="008E3F99"/>
    <w:rsid w:val="00904F53"/>
    <w:rsid w:val="00913C24"/>
    <w:rsid w:val="0096525A"/>
    <w:rsid w:val="009A17E2"/>
    <w:rsid w:val="009A7682"/>
    <w:rsid w:val="009C0C74"/>
    <w:rsid w:val="009F1CA4"/>
    <w:rsid w:val="00A60BCD"/>
    <w:rsid w:val="00A758E3"/>
    <w:rsid w:val="00AB025F"/>
    <w:rsid w:val="00B14BC1"/>
    <w:rsid w:val="00B54A8B"/>
    <w:rsid w:val="00B65FE2"/>
    <w:rsid w:val="00B91C7C"/>
    <w:rsid w:val="00B936E9"/>
    <w:rsid w:val="00BB2EB8"/>
    <w:rsid w:val="00C646E7"/>
    <w:rsid w:val="00CB419D"/>
    <w:rsid w:val="00D50B9E"/>
    <w:rsid w:val="00D66EB8"/>
    <w:rsid w:val="00DA4583"/>
    <w:rsid w:val="00DC4A08"/>
    <w:rsid w:val="00DF2CF6"/>
    <w:rsid w:val="00E525EE"/>
    <w:rsid w:val="00E63399"/>
    <w:rsid w:val="00E80A3A"/>
    <w:rsid w:val="00E84620"/>
    <w:rsid w:val="00E870F2"/>
    <w:rsid w:val="00EA4B16"/>
    <w:rsid w:val="00EA6ABC"/>
    <w:rsid w:val="00EB04A4"/>
    <w:rsid w:val="00EC5F71"/>
    <w:rsid w:val="00F42084"/>
    <w:rsid w:val="00F63270"/>
    <w:rsid w:val="00F962E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E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E9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E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E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2015.</izvorni_sadrzaj>
    <derivirana_varijabla naziv="DomainObject.Predmet.DatumOsnivanja_1">24.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RUKOMETNI KLUB KARLOVAC</izvorni_sadrzaj>
    <derivirana_varijabla naziv="DomainObject.Predmet.ProtustrankaFormated_1">  HRVATSKI RUKOMETNI KLUB KARLOVAC</derivirana_varijabla>
  </DomainObject.Predmet.ProtustrankaFormated>
  <DomainObject.Predmet.ProtustrankaFormatedOIB>
    <izvorni_sadrzaj>  HRVATSKI RUKOMETNI KLUB KARLOVAC, OIB 46051929926</izvorni_sadrzaj>
    <derivirana_varijabla naziv="DomainObject.Predmet.ProtustrankaFormatedOIB_1">  HRVATSKI RUKOMETNI KLUB KARLOVAC, OIB 46051929926</derivirana_varijabla>
  </DomainObject.Predmet.ProtustrankaFormatedOIB>
  <DomainObject.Predmet.ProtustrankaFormatedWithAdress>
    <izvorni_sadrzaj> HRVATSKI RUKOMETNI KLUB KARLOVAC, Rakovac 1, 47000 Karlovac</izvorni_sadrzaj>
    <derivirana_varijabla naziv="DomainObject.Predmet.ProtustrankaFormatedWithAdress_1"> HRVATSKI RUKOMETNI KLUB KARLOVAC, Rakovac 1, 47000 Karlovac</derivirana_varijabla>
  </DomainObject.Predmet.ProtustrankaFormatedWithAdress>
  <DomainObject.Predmet.ProtustrankaFormatedWithAdressOIB>
    <izvorni_sadrzaj> HRVATSKI RUKOMETNI KLUB KARLOVAC, OIB 46051929926, Rakovac 1, 47000 Karlovac</izvorni_sadrzaj>
    <derivirana_varijabla naziv="DomainObject.Predmet.ProtustrankaFormatedWithAdressOIB_1"> HRVATSKI RUKOMETNI KLUB KARLOVAC, OIB 46051929926, Rakovac 1, 47000 Karlovac</derivirana_varijabla>
  </DomainObject.Predmet.ProtustrankaFormatedWithAdressOIB>
  <DomainObject.Predmet.ProtustrankaWithAdress>
    <izvorni_sadrzaj>HRVATSKI RUKOMETNI KLUB KARLOVAC Rakovac 1, 47000 Karlovac</izvorni_sadrzaj>
    <derivirana_varijabla naziv="DomainObject.Predmet.ProtustrankaWithAdress_1">HRVATSKI RUKOMETNI KLUB KARLOVAC Rakovac 1, 47000 Karlovac</derivirana_varijabla>
  </DomainObject.Predmet.ProtustrankaWithAdress>
  <DomainObject.Predmet.ProtustrankaWithAdressOIB>
    <izvorni_sadrzaj>HRVATSKI RUKOMETNI KLUB KARLOVAC, OIB 46051929926, Rakovac 1, 47000 Karlovac</izvorni_sadrzaj>
    <derivirana_varijabla naziv="DomainObject.Predmet.ProtustrankaWithAdressOIB_1">HRVATSKI RUKOMETNI KLUB KARLOVAC, OIB 46051929926, Rakovac 1, 47000 Karlovac</derivirana_varijabla>
  </DomainObject.Predmet.ProtustrankaWithAdressOIB>
  <DomainObject.Predmet.ProtustrankaNazivFormated>
    <izvorni_sadrzaj>HRVATSKI RUKOMETNI KLUB KARLOVAC</izvorni_sadrzaj>
    <derivirana_varijabla naziv="DomainObject.Predmet.ProtustrankaNazivFormated_1">HRVATSKI RUKOMETNI KLUB KARLOVAC</derivirana_varijabla>
  </DomainObject.Predmet.ProtustrankaNazivFormated>
  <DomainObject.Predmet.ProtustrankaNazivFormatedOIB>
    <izvorni_sadrzaj>HRVATSKI RUKOMETNI KLUB KARLOVAC, OIB 46051929926</izvorni_sadrzaj>
    <derivirana_varijabla naziv="DomainObject.Predmet.ProtustrankaNazivFormatedOIB_1">HRVATSKI RUKOMETNI KLUB KARLOVAC, OIB 46051929926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KARL. ŠPORT. ZAJEDNICA</izvorni_sadrzaj>
    <derivirana_varijabla naziv="DomainObject.Predmet.StrankaFormated_1">  FINA Regionalni centar Zagreb; KARL. ŠPORT. ZAJEDNICA</derivirana_varijabla>
  </DomainObject.Predmet.StrankaFormated>
  <DomainObject.Predmet.StrankaFormatedOIB>
    <izvorni_sadrzaj>  FINA Regionalni centar Zagreb, OIB 85821130368; KARL. ŠPORT. ZAJEDNICA</izvorni_sadrzaj>
    <derivirana_varijabla naziv="DomainObject.Predmet.StrankaFormatedOIB_1">  FINA Regionalni centar Zagreb, OIB 85821130368; KARL. ŠPORT. ZAJEDNICA</derivirana_varijabla>
  </DomainObject.Predmet.StrankaFormatedOIB>
  <DomainObject.Predmet.StrankaFormatedWithAdress>
    <izvorni_sadrzaj> FINA Regionalni centar Zagreb; KARL. ŠPORT. ZAJEDNICA</izvorni_sadrzaj>
    <derivirana_varijabla naziv="DomainObject.Predmet.StrankaFormatedWithAdress_1"> FINA Regionalni centar Zagreb; KARL. ŠPORT. ZAJEDNICA</derivirana_varijabla>
  </DomainObject.Predmet.StrankaFormatedWithAdress>
  <DomainObject.Predmet.StrankaFormatedWithAdressOIB>
    <izvorni_sadrzaj> FINA Regionalni centar Zagreb, OIB 85821130368; KARL. ŠPORT. ZAJEDNICA</izvorni_sadrzaj>
    <derivirana_varijabla naziv="DomainObject.Predmet.StrankaFormatedWithAdressOIB_1"> FINA Regionalni centar Zagreb, OIB 85821130368; KARL. ŠPORT. ZAJEDNICA</derivirana_varijabla>
  </DomainObject.Predmet.StrankaFormatedWithAdressOIB>
  <DomainObject.Predmet.StrankaWithAdress>
    <izvorni_sadrzaj>FINA Regionalni centar Zagreb ,KARL. ŠPORT. ZAJEDNICA </izvorni_sadrzaj>
    <derivirana_varijabla naziv="DomainObject.Predmet.StrankaWithAdress_1">FINA Regionalni centar Zagreb ,KARL. ŠPORT. ZAJEDNICA </derivirana_varijabla>
  </DomainObject.Predmet.StrankaWithAdress>
  <DomainObject.Predmet.StrankaWithAdressOIB>
    <izvorni_sadrzaj>FINA Regionalni centar Zagreb, OIB 85821130368,KARL. ŠPORT. ZAJEDNICA</izvorni_sadrzaj>
    <derivirana_varijabla naziv="DomainObject.Predmet.StrankaWithAdressOIB_1">FINA Regionalni centar Zagreb, OIB 85821130368,KARL. ŠPORT. ZAJEDNICA</derivirana_varijabla>
  </DomainObject.Predmet.StrankaWithAdressOIB>
  <DomainObject.Predmet.StrankaNazivFormated>
    <izvorni_sadrzaj>FINA Regionalni centar Zagreb,KARL. ŠPORT. ZAJEDNICA</izvorni_sadrzaj>
    <derivirana_varijabla naziv="DomainObject.Predmet.StrankaNazivFormated_1">FINA Regionalni centar Zagreb,KARL. ŠPORT. ZAJEDNICA</derivirana_varijabla>
  </DomainObject.Predmet.StrankaNazivFormated>
  <DomainObject.Predmet.StrankaNazivFormatedOIB>
    <izvorni_sadrzaj>FINA Regionalni centar Zagreb, OIB 85821130368,KARL. ŠPORT. ZAJEDNICA</izvorni_sadrzaj>
    <derivirana_varijabla naziv="DomainObject.Predmet.StrankaNazivFormatedOIB_1">FINA Regionalni centar Zagreb, OIB 85821130368,KARL. ŠPORT. ZAJEDNICA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  <item>KARL. ŠPORT. ZAJEDNICA</item>
    </izvorni_sadrzaj>
    <derivirana_varijabla naziv="DomainObject.Predmet.StrankaListFormated_1">
      <item>FINA Regionalni centar Zagreb</item>
      <item>KARL. ŠPORT. ZAJEDNICA</item>
    </derivirana_varijabla>
  </DomainObject.Predmet.StrankaListFormated>
  <DomainObject.Predmet.StrankaListFormatedOIB>
    <izvorni_sadrzaj>
      <item>FINA Regionalni centar Zagreb, OIB 85821130368</item>
      <item>KARL. ŠPORT. ZAJEDNICA</item>
    </izvorni_sadrzaj>
    <derivirana_varijabla naziv="DomainObject.Predmet.StrankaListFormatedOIB_1">
      <item>FINA Regionalni centar Zagreb, OIB 85821130368</item>
      <item>KARL. ŠPORT. ZAJEDNICA</item>
    </derivirana_varijabla>
  </DomainObject.Predmet.StrankaListFormatedOIB>
  <DomainObject.Predmet.StrankaListFormatedWithAdress>
    <izvorni_sadrzaj>
      <item>FINA Regionalni centar Zagreb</item>
      <item>KARL. ŠPORT. ZAJEDNICA</item>
    </izvorni_sadrzaj>
    <derivirana_varijabla naziv="DomainObject.Predmet.StrankaListFormatedWithAdress_1">
      <item>FINA Regionalni centar Zagreb</item>
      <item>KARL. ŠPORT. ZAJEDNICA</item>
    </derivirana_varijabla>
  </DomainObject.Predmet.StrankaListFormatedWithAdress>
  <DomainObject.Predmet.StrankaListFormatedWithAdressOIB>
    <izvorni_sadrzaj>
      <item>FINA Regionalni centar Zagreb, OIB 85821130368</item>
      <item>KARL. ŠPORT. ZAJEDNICA</item>
    </izvorni_sadrzaj>
    <derivirana_varijabla naziv="DomainObject.Predmet.StrankaListFormatedWithAdressOIB_1">
      <item>FINA Regionalni centar Zagreb, OIB 85821130368</item>
      <item>KARL. ŠPORT. ZAJEDNICA</item>
    </derivirana_varijabla>
  </DomainObject.Predmet.StrankaListFormatedWithAdressOIB>
  <DomainObject.Predmet.StrankaListNazivFormated>
    <izvorni_sadrzaj>
      <item>FINA Regionalni centar Zagreb</item>
      <item>KARL. ŠPORT. ZAJEDNICA</item>
    </izvorni_sadrzaj>
    <derivirana_varijabla naziv="DomainObject.Predmet.StrankaListNazivFormated_1">
      <item>FINA Regionalni centar Zagreb</item>
      <item>KARL. ŠPORT. ZAJEDNICA</item>
    </derivirana_varijabla>
  </DomainObject.Predmet.StrankaListNazivFormated>
  <DomainObject.Predmet.StrankaListNazivFormatedOIB>
    <izvorni_sadrzaj>
      <item>FINA Regionalni centar Zagreb, OIB 85821130368</item>
      <item>KARL. ŠPORT. ZAJEDNICA</item>
    </izvorni_sadrzaj>
    <derivirana_varijabla naziv="DomainObject.Predmet.StrankaListNazivFormatedOIB_1">
      <item>FINA Regionalni centar Zagreb, OIB 85821130368</item>
      <item>KARL. ŠPORT. ZAJEDNICA</item>
    </derivirana_varijabla>
  </DomainObject.Predmet.StrankaListNazivFormatedOIB>
  <DomainObject.Predmet.ProtuStrankaListFormated>
    <izvorni_sadrzaj>
      <item>HRVATSKI RUKOMETNI KLUB KARLOVAC</item>
    </izvorni_sadrzaj>
    <derivirana_varijabla naziv="DomainObject.Predmet.ProtuStrankaListFormated_1">
      <item>HRVATSKI RUKOMETNI KLUB KARLOVAC</item>
    </derivirana_varijabla>
  </DomainObject.Predmet.ProtuStrankaListFormated>
  <DomainObject.Predmet.ProtuStrankaListFormatedOIB>
    <izvorni_sadrzaj>
      <item>HRVATSKI RUKOMETNI KLUB KARLOVAC, OIB 46051929926</item>
    </izvorni_sadrzaj>
    <derivirana_varijabla naziv="DomainObject.Predmet.ProtuStrankaListFormatedOIB_1">
      <item>HRVATSKI RUKOMETNI KLUB KARLOVAC, OIB 46051929926</item>
    </derivirana_varijabla>
  </DomainObject.Predmet.ProtuStrankaListFormatedOIB>
  <DomainObject.Predmet.ProtuStrankaListFormatedWithAdress>
    <izvorni_sadrzaj>
      <item>HRVATSKI RUKOMETNI KLUB KARLOVAC, Rakovac 1, 47000 Karlovac</item>
    </izvorni_sadrzaj>
    <derivirana_varijabla naziv="DomainObject.Predmet.ProtuStrankaListFormatedWithAdress_1">
      <item>HRVATSKI RUKOMETNI KLUB KARLOVAC, Rakovac 1, 47000 Karlovac</item>
    </derivirana_varijabla>
  </DomainObject.Predmet.ProtuStrankaListFormatedWithAdress>
  <DomainObject.Predmet.ProtuStrankaListFormatedWithAdressOIB>
    <izvorni_sadrzaj>
      <item>HRVATSKI RUKOMETNI KLUB KARLOVAC, OIB 46051929926, Rakovac 1, 47000 Karlovac</item>
    </izvorni_sadrzaj>
    <derivirana_varijabla naziv="DomainObject.Predmet.ProtuStrankaListFormatedWithAdressOIB_1">
      <item>HRVATSKI RUKOMETNI KLUB KARLOVAC, OIB 46051929926, Rakovac 1, 47000 Karlovac</item>
    </derivirana_varijabla>
  </DomainObject.Predmet.ProtuStrankaListFormatedWithAdressOIB>
  <DomainObject.Predmet.ProtuStrankaListNazivFormated>
    <izvorni_sadrzaj>
      <item>HRVATSKI RUKOMETNI KLUB KARLOVAC</item>
    </izvorni_sadrzaj>
    <derivirana_varijabla naziv="DomainObject.Predmet.ProtuStrankaListNazivFormated_1">
      <item>HRVATSKI RUKOMETNI KLUB KARLOVAC</item>
    </derivirana_varijabla>
  </DomainObject.Predmet.ProtuStrankaListNazivFormated>
  <DomainObject.Predmet.ProtuStrankaListNazivFormatedOIB>
    <izvorni_sadrzaj>
      <item>HRVATSKI RUKOMETNI KLUB KARLOVAC, OIB 46051929926</item>
    </izvorni_sadrzaj>
    <derivirana_varijabla naziv="DomainObject.Predmet.ProtuStrankaListNazivFormatedOIB_1">
      <item>HRVATSKI RUKOMETNI KLUB KARLOVAC, OIB 46051929926</item>
    </derivirana_varijabla>
  </DomainObject.Predmet.ProtuStrankaListNazivFormatedOIB>
  <DomainObject.Predmet.OstaliListFormated>
    <izvorni_sadrzaj>
      <item>odvj. Tomislav Grahovac</item>
      <item>Davorka Huljev</item>
    </izvorni_sadrzaj>
    <derivirana_varijabla naziv="DomainObject.Predmet.OstaliListFormated_1">
      <item>odvj. Tomislav Grahovac</item>
      <item>Davorka Huljev</item>
    </derivirana_varijabla>
  </DomainObject.Predmet.OstaliListFormated>
  <DomainObject.Predmet.OstaliListFormatedOIB>
    <izvorni_sadrzaj>
      <item>odvj. Tomislav Grahovac</item>
      <item>Davorka Huljev, OIB 34743014377</item>
    </izvorni_sadrzaj>
    <derivirana_varijabla naziv="DomainObject.Predmet.OstaliListFormatedOIB_1">
      <item>odvj. Tomislav Grahovac</item>
      <item>Davorka Huljev, OIB 34743014377</item>
    </derivirana_varijabla>
  </DomainObject.Predmet.OstaliListFormatedOIB>
  <DomainObject.Predmet.OstaliListFormatedWithAdress>
    <izvorni_sadrzaj>
      <item>odvj. Tomislav Grahovac, Ilica 146/I, 10000 Zagreb</item>
      <item>Davorka Huljev, Kučerina 76, 10000 Zagreb</item>
    </izvorni_sadrzaj>
    <derivirana_varijabla naziv="DomainObject.Predmet.OstaliListFormatedWithAdress_1">
      <item>odvj. Tomislav Grahovac, Ilica 146/I, 10000 Zagreb</item>
      <item>Davorka Huljev, Kučerina 76, 10000 Zagreb</item>
    </derivirana_varijabla>
  </DomainObject.Predmet.OstaliListFormatedWithAdress>
  <DomainObject.Predmet.OstaliListFormatedWithAdressOIB>
    <izvorni_sadrzaj>
      <item>odvj. Tomislav Grahovac, Ilica 146/I, 10000 Zagreb</item>
      <item>Davorka Huljev, OIB 34743014377, Kučerina 76, 10000 Zagreb</item>
    </izvorni_sadrzaj>
    <derivirana_varijabla naziv="DomainObject.Predmet.OstaliListFormatedWithAdressOIB_1">
      <item>odvj. Tomislav Grahovac, Ilica 146/I, 10000 Zagreb</item>
      <item>Davorka Huljev, OIB 34743014377, Kučerina 76, 10000 Zagreb</item>
    </derivirana_varijabla>
  </DomainObject.Predmet.OstaliListFormatedWithAdressOIB>
  <DomainObject.Predmet.OstaliListNazivFormated>
    <izvorni_sadrzaj>
      <item>odvj. Tomislav Grahovac</item>
      <item>Davorka Huljev</item>
    </izvorni_sadrzaj>
    <derivirana_varijabla naziv="DomainObject.Predmet.OstaliListNazivFormated_1">
      <item>odvj. Tomislav Grahovac</item>
      <item>Davorka Huljev</item>
    </derivirana_varijabla>
  </DomainObject.Predmet.OstaliListNazivFormated>
  <DomainObject.Predmet.OstaliListNazivFormatedOIB>
    <izvorni_sadrzaj>
      <item>odvj. Tomislav Grahovac</item>
      <item>Davorka Huljev, OIB 34743014377</item>
    </izvorni_sadrzaj>
    <derivirana_varijabla naziv="DomainObject.Predmet.OstaliListNazivFormatedOIB_1">
      <item>odvj. Tomislav Grahovac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HRVATSKI RUKOMETNI KLUB KARLOVAC</izvorni_sadrzaj>
    <derivirana_varijabla naziv="DomainObject.Predmet.ProtustrankaIDrugi_1">HRVATSKI RUKOMETNI KLUB KARLOVAC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HRVATSKI RUKOMETNI KLUB KARLOVAC, OIB 46051929926, Rakovac 1, 47000 Karlovac</izvorni_sadrzaj>
    <derivirana_varijabla naziv="DomainObject.Predmet.ProtustrankaIDrugiAdressOIB_1">HRVATSKI RUKOMETNI KLUB KARLOVAC, OIB 46051929926, Rakovac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RUKOMETNI KLUB KARLOVAC</item>
      <item>odvj. Tomislav Grahovac</item>
      <item>KARL. ŠPORT. ZAJEDNICA</item>
      <item>Davorka Huljev</item>
    </izvorni_sadrzaj>
    <derivirana_varijabla naziv="DomainObject.Predmet.SudioniciListNaziv_1">
      <item>FINA Regionalni centar Zagreb</item>
      <item>HRVATSKI RUKOMETNI KLUB KARLOVAC</item>
      <item>odvj. Tomislav Grahovac</item>
      <item>KARL. ŠPORT. ZAJEDNICA</item>
      <item>Davorka Huljev</item>
    </derivirana_varijabla>
  </DomainObject.Predmet.SudioniciListNaziv>
  <DomainObject.Predmet.SudioniciListAdressOIB>
    <izvorni_sadrzaj>
      <item>FINA Regionalni centar Zagreb, OIB 85821130368</item>
      <item>HRVATSKI RUKOMETNI KLUB KARLOVAC, OIB 46051929926, Rakovac 1,47000 Karlovac</item>
      <item>odvj. Tomislav Grahovac, Ilica 146/I,10000 Zagreb</item>
      <item>KARL. ŠPORT. ZAJEDNICA</item>
      <item>Davorka Huljev, OIB 34743014377, Kučerina 76,10000 Zagreb</item>
    </izvorni_sadrzaj>
    <derivirana_varijabla naziv="DomainObject.Predmet.SudioniciListAdressOIB_1">
      <item>FINA Regionalni centar Zagreb, OIB 85821130368</item>
      <item>HRVATSKI RUKOMETNI KLUB KARLOVAC, OIB 46051929926, Rakovac 1,47000 Karlovac</item>
      <item>odvj. Tomislav Grahovac, Ilica 146/I,10000 Zagreb</item>
      <item>KARL. ŠPORT. ZAJEDNICA</item>
      <item>Davorka Huljev, OIB 34743014377, Kučerina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46051929926</item>
      <item>, OIB null</item>
      <item>, OIB null</item>
      <item>, OIB 34743014377</item>
    </izvorni_sadrzaj>
    <derivirana_varijabla naziv="DomainObject.Predmet.SudioniciListNazivOIB_1">
      <item>, OIB 85821130368</item>
      <item>, OIB 46051929926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9E263-DA4A-4A9E-994D-375BE8D97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1807</properties:Characters>
  <properties:Lines>60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2016-02-09T09:11:00Z</dcterms:created>
  <dc:creator>ilukac</dc:creator>
  <cp:lastModifiedBy>Ivanka Lukač</cp:lastModifiedBy>
  <cp:lastPrinted>2016-02-09T09:28:00Z</cp:lastPrinted>
  <dcterms:modified xmlns:xsi="http://www.w3.org/2001/XMLSchema-instance" xsi:type="dcterms:W3CDTF">2016-02-09T09:29:00Z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