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2045" w14:paraId="9452045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="005A6FDC" w:rsidRPr="00841685">
        <w:t>FINANCIJSKE AGENCIJE, Regionalnog centra Osijek, Podružnice 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7C4FD3">
        <w:t xml:space="preserve"> </w:t>
      </w:r>
      <w:r w:rsidR="004F69EF">
        <w:t>GUČIĆ</w:t>
      </w:r>
      <w:r w:rsidR="00380C61">
        <w:t xml:space="preserve"> j.d.o.o. za </w:t>
      </w:r>
      <w:r w:rsidR="004F69EF">
        <w:t>proizvodnju kruha i ostalih pekarskih proizvoda na stari domaći tradicionalni način</w:t>
      </w:r>
      <w:r w:rsidR="00BA7881" w:rsidRPr="00BA7881">
        <w:t xml:space="preserve">, skraćena tvrtka: </w:t>
      </w:r>
      <w:r w:rsidR="004F69EF">
        <w:t>GUČIĆ</w:t>
      </w:r>
      <w:r w:rsidR="00D37FA2">
        <w:t xml:space="preserve"> </w:t>
      </w:r>
      <w:r w:rsidR="00AC47CD" w:rsidRPr="00AC47CD">
        <w:t>j.d.o.o.</w:t>
      </w:r>
      <w:r w:rsidR="00BA7881" w:rsidRPr="00BA7881">
        <w:t>,</w:t>
      </w:r>
      <w:r w:rsidR="00D37FA2">
        <w:t xml:space="preserve"> </w:t>
      </w:r>
      <w:proofErr w:type="spellStart"/>
      <w:r w:rsidR="004F69EF">
        <w:t>Bzenica</w:t>
      </w:r>
      <w:proofErr w:type="spellEnd"/>
      <w:r w:rsidR="004F69EF">
        <w:t xml:space="preserve"> ( Grad Pleternica )</w:t>
      </w:r>
      <w:r w:rsidR="008509D0">
        <w:t xml:space="preserve">, </w:t>
      </w:r>
      <w:proofErr w:type="spellStart"/>
      <w:r w:rsidR="004F69EF">
        <w:t>Bzenica</w:t>
      </w:r>
      <w:proofErr w:type="spellEnd"/>
      <w:r w:rsidR="004F69EF">
        <w:t xml:space="preserve"> 42</w:t>
      </w:r>
      <w:r w:rsidR="00380C61">
        <w:t xml:space="preserve">, </w:t>
      </w:r>
      <w:r w:rsidR="00BA7881" w:rsidRPr="00BA7881">
        <w:t xml:space="preserve"> OIB </w:t>
      </w:r>
      <w:r w:rsidR="00000397">
        <w:t>53112397390</w:t>
      </w:r>
      <w:r w:rsidR="008509D0">
        <w:t>,</w:t>
      </w:r>
      <w:r w:rsidR="00380C61">
        <w:t xml:space="preserve"> </w:t>
      </w:r>
      <w:r w:rsidRPr="00690169">
        <w:t xml:space="preserve">dana </w:t>
      </w:r>
      <w:r w:rsidR="001E0DE0">
        <w:t>06</w:t>
      </w:r>
      <w:r w:rsidR="00380C61">
        <w:t>. studenog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80C61" w:rsidP="003D7F32" w:rsidR="007B218F" w:rsidRPr="003D7F32">
      <w:pPr>
        <w:ind w:left="360"/>
        <w:jc w:val="center"/>
        <w:rPr>
          <w:b/>
        </w:rPr>
      </w:pPr>
      <w:r>
        <w:rPr>
          <w:b/>
        </w:rPr>
        <w:t>04. prosinca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8A501F">
        <w:rPr>
          <w:b/>
        </w:rPr>
        <w:t>09</w:t>
      </w:r>
      <w:r w:rsidR="007B218F" w:rsidRPr="003D7F32">
        <w:rPr>
          <w:b/>
        </w:rPr>
        <w:t>:</w:t>
      </w:r>
      <w:r w:rsidR="00A27F6E">
        <w:rPr>
          <w:b/>
        </w:rPr>
        <w:t>0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E069BA">
        <w:t>127</w:t>
      </w:r>
      <w:r>
        <w:t xml:space="preserve"> dana</w:t>
      </w:r>
      <w:r w:rsidR="002F0551">
        <w:t>, da</w:t>
      </w:r>
      <w:r w:rsidR="00AC47CD">
        <w:t xml:space="preserve"> ima </w:t>
      </w:r>
      <w:r w:rsidR="000225E2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495CCC">
        <w:t>i</w:t>
      </w:r>
      <w:r w:rsidR="00D134B2">
        <w:t xml:space="preserve"> račun kod </w:t>
      </w:r>
      <w:r w:rsidR="001709A8">
        <w:t>Privredne</w:t>
      </w:r>
      <w:r w:rsidR="00495CCC">
        <w:t xml:space="preserve"> banke </w:t>
      </w:r>
      <w:r w:rsidR="001709A8">
        <w:t xml:space="preserve">Zagreb </w:t>
      </w:r>
      <w:r w:rsidR="00495CCC">
        <w:t>d.d..</w:t>
      </w:r>
      <w:r w:rsidR="00AC0BF3">
        <w:tab/>
      </w:r>
      <w:r w:rsidR="00526308">
        <w:tab/>
        <w:t xml:space="preserve"> </w:t>
      </w:r>
      <w:r w:rsidR="00526308">
        <w:tab/>
      </w: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lastRenderedPageBreak/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1E0DE0">
        <w:t>06</w:t>
      </w:r>
      <w:r w:rsidR="00C742DA">
        <w:t>. studenog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E312E4" w:rsidR="006D7C87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</w:t>
      </w:r>
      <w:r w:rsidR="00455673">
        <w:t xml:space="preserve"> Osijek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340" w:rsidP="00BB7AAA" w:rsidR="00D91340">
      <w:r>
        <w:separator/>
      </w:r>
    </w:p>
  </w:endnote>
  <w:endnote w:id="0" w:type="continuationSeparator">
    <w:p w:rsidRDefault="00D91340" w:rsidP="00BB7AAA" w:rsidR="00D91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340" w:rsidP="00BB7AAA" w:rsidR="00D91340">
      <w:r>
        <w:separator/>
      </w:r>
    </w:p>
  </w:footnote>
  <w:footnote w:id="0" w:type="continuationSeparator">
    <w:p w:rsidRDefault="00D91340" w:rsidP="00BB7AAA" w:rsidR="00D91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AAA" w:rsidP="00BB7AAA" w:rsidR="00BB7AAA">
    <w:pPr>
      <w:pStyle w:val="Zaglavlje"/>
      <w:jc w:val="right"/>
    </w:pPr>
    <w:r>
      <w:rPr>
        <w:b/>
      </w:rPr>
      <w:t>Broj: 7/St-</w:t>
    </w:r>
    <w:r w:rsidR="00A27F6E">
      <w:rPr>
        <w:b/>
      </w:rPr>
      <w:t>21</w:t>
    </w:r>
    <w:r>
      <w:rPr>
        <w:b/>
      </w:rPr>
      <w:t>/</w:t>
    </w:r>
    <w:r w:rsidRPr="001117FD">
      <w:rPr>
        <w:b/>
      </w:rPr>
      <w:t>201</w:t>
    </w:r>
    <w:r>
      <w:rPr>
        <w:b/>
      </w:rPr>
      <w:t>8</w:t>
    </w:r>
    <w:r w:rsidRPr="001117FD">
      <w:rPr>
        <w:b/>
      </w:rPr>
      <w:t>-</w:t>
    </w:r>
    <w:r>
      <w:rPr>
        <w:b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0397"/>
    <w:rsid w:val="0000106C"/>
    <w:rsid w:val="00006AEF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36866"/>
    <w:rsid w:val="0004414C"/>
    <w:rsid w:val="000530A0"/>
    <w:rsid w:val="000737AB"/>
    <w:rsid w:val="00086331"/>
    <w:rsid w:val="000A5A3C"/>
    <w:rsid w:val="000F73F3"/>
    <w:rsid w:val="00104ADD"/>
    <w:rsid w:val="001117FD"/>
    <w:rsid w:val="00114EB8"/>
    <w:rsid w:val="00166D71"/>
    <w:rsid w:val="001709A8"/>
    <w:rsid w:val="00193F59"/>
    <w:rsid w:val="00197DE6"/>
    <w:rsid w:val="001A1012"/>
    <w:rsid w:val="001A5258"/>
    <w:rsid w:val="001B7320"/>
    <w:rsid w:val="001C7249"/>
    <w:rsid w:val="001D49CE"/>
    <w:rsid w:val="001E0DE0"/>
    <w:rsid w:val="001F749D"/>
    <w:rsid w:val="00210C83"/>
    <w:rsid w:val="00247A88"/>
    <w:rsid w:val="002505C1"/>
    <w:rsid w:val="002521C1"/>
    <w:rsid w:val="0025333B"/>
    <w:rsid w:val="002557DB"/>
    <w:rsid w:val="00263A5D"/>
    <w:rsid w:val="00264613"/>
    <w:rsid w:val="00275370"/>
    <w:rsid w:val="002849FF"/>
    <w:rsid w:val="002A0407"/>
    <w:rsid w:val="002A04AD"/>
    <w:rsid w:val="002B3BFE"/>
    <w:rsid w:val="002B723F"/>
    <w:rsid w:val="002D4792"/>
    <w:rsid w:val="002D575C"/>
    <w:rsid w:val="002F0551"/>
    <w:rsid w:val="002F2279"/>
    <w:rsid w:val="002F6B48"/>
    <w:rsid w:val="003153A1"/>
    <w:rsid w:val="0032292E"/>
    <w:rsid w:val="0032599D"/>
    <w:rsid w:val="003466CE"/>
    <w:rsid w:val="00351CDE"/>
    <w:rsid w:val="003548E2"/>
    <w:rsid w:val="00363629"/>
    <w:rsid w:val="003766A3"/>
    <w:rsid w:val="00376F85"/>
    <w:rsid w:val="00380C61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55673"/>
    <w:rsid w:val="00470F82"/>
    <w:rsid w:val="004777F4"/>
    <w:rsid w:val="0048007D"/>
    <w:rsid w:val="00485448"/>
    <w:rsid w:val="00491C34"/>
    <w:rsid w:val="00492E37"/>
    <w:rsid w:val="00495CCC"/>
    <w:rsid w:val="00496E58"/>
    <w:rsid w:val="004A1B4F"/>
    <w:rsid w:val="004A6B50"/>
    <w:rsid w:val="004B339B"/>
    <w:rsid w:val="004D073A"/>
    <w:rsid w:val="004E3E55"/>
    <w:rsid w:val="004F69EF"/>
    <w:rsid w:val="00526308"/>
    <w:rsid w:val="005364EA"/>
    <w:rsid w:val="00550B9D"/>
    <w:rsid w:val="00550C24"/>
    <w:rsid w:val="00552EF9"/>
    <w:rsid w:val="00583A6A"/>
    <w:rsid w:val="005A2293"/>
    <w:rsid w:val="005A6FDC"/>
    <w:rsid w:val="005B1E00"/>
    <w:rsid w:val="005B5135"/>
    <w:rsid w:val="005E7244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12780"/>
    <w:rsid w:val="00720AEA"/>
    <w:rsid w:val="00744501"/>
    <w:rsid w:val="0074534A"/>
    <w:rsid w:val="007470C5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09D0"/>
    <w:rsid w:val="0085247E"/>
    <w:rsid w:val="008708F4"/>
    <w:rsid w:val="008735D8"/>
    <w:rsid w:val="008762FB"/>
    <w:rsid w:val="00880A21"/>
    <w:rsid w:val="008861F7"/>
    <w:rsid w:val="008A501F"/>
    <w:rsid w:val="008C0ABB"/>
    <w:rsid w:val="008C5FDB"/>
    <w:rsid w:val="008E3CD8"/>
    <w:rsid w:val="008E478D"/>
    <w:rsid w:val="008E65B7"/>
    <w:rsid w:val="008F0165"/>
    <w:rsid w:val="009405CF"/>
    <w:rsid w:val="00953C42"/>
    <w:rsid w:val="009662F8"/>
    <w:rsid w:val="00970631"/>
    <w:rsid w:val="009711D6"/>
    <w:rsid w:val="00971B45"/>
    <w:rsid w:val="009F1D0D"/>
    <w:rsid w:val="00A25D5E"/>
    <w:rsid w:val="00A27058"/>
    <w:rsid w:val="00A27F6E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B7AAA"/>
    <w:rsid w:val="00BC00F5"/>
    <w:rsid w:val="00BF0BC9"/>
    <w:rsid w:val="00BF6EAE"/>
    <w:rsid w:val="00BF6F6C"/>
    <w:rsid w:val="00BF7463"/>
    <w:rsid w:val="00C742DA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37FA2"/>
    <w:rsid w:val="00D54AFC"/>
    <w:rsid w:val="00D568BE"/>
    <w:rsid w:val="00D6236B"/>
    <w:rsid w:val="00D63FAD"/>
    <w:rsid w:val="00D674BA"/>
    <w:rsid w:val="00D716EA"/>
    <w:rsid w:val="00D76B0F"/>
    <w:rsid w:val="00D91340"/>
    <w:rsid w:val="00DA381F"/>
    <w:rsid w:val="00DA5559"/>
    <w:rsid w:val="00E069BA"/>
    <w:rsid w:val="00E22421"/>
    <w:rsid w:val="00E27A70"/>
    <w:rsid w:val="00E312E4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F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F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F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F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BB7A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AA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BB7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7A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93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F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F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F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F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60401.51</izvorni_sadrzaj>
    <derivirana_varijabla naziv="DomainObject.Predmet.InicijalnaVrijednost_1">60401.51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GUČIĆ j.d.o.o. za proizvodnju kruha i ostalih pekarskih proizvoda na stari domaći tradicionalni način</izvorni_sadrzaj>
    <derivirana_varijabla naziv="DomainObject.Predmet.ProtustrankaFormated_1">  GUČIĆ j.d.o.o. za proizvodnju kruha i ostalih pekarskih proizvoda na stari domaći tradicionalni način</derivirana_varijabla>
  </DomainObject.Predmet.ProtustrankaFormated>
  <DomainObject.Predmet.ProtustrankaFormatedOIB>
    <izvorni_sadrzaj>  GUČIĆ j.d.o.o. za proizvodnju kruha i ostalih pekarskih proizvoda na stari domaći tradicionalni način, OIB 53112397390</izvorni_sadrzaj>
    <derivirana_varijabla naziv="DomainObject.Predmet.ProtustrankaFormatedOIB_1">  GUČIĆ j.d.o.o. za proizvodnju kruha i ostalih pekarskih proizvoda na stari domaći tradicionalni način, OIB 53112397390</derivirana_varijabla>
  </DomainObject.Predmet.ProtustrankaFormatedOIB>
  <DomainObject.Predmet.ProtustrankaFormatedWithAdress>
    <izvorni_sadrzaj> GUČIĆ j.d.o.o. za proizvodnju kruha i ostalih pekarskih proizvoda na stari domaći tradicionalni način, Bzenica 42, 34310 Bzenica</izvorni_sadrzaj>
    <derivirana_varijabla naziv="DomainObject.Predmet.ProtustrankaFormatedWithAdress_1"> GUČIĆ j.d.o.o. za proizvodnju kruha i ostalih pekarskih proizvoda na stari domaći tradicionalni način, Bzenica 42, 34310 Bzenica</derivirana_varijabla>
  </DomainObject.Predmet.ProtustrankaFormatedWithAdress>
  <DomainObject.Predmet.ProtustrankaFormatedWithAdressOIB>
    <izvorni_sadrzaj> GUČIĆ j.d.o.o. za proizvodnju kruha i ostalih pekarskih proizvoda na stari domaći tradicionalni način, OIB 53112397390, Bzenica 42, 34310 Bzenica</izvorni_sadrzaj>
    <derivirana_varijabla naziv="DomainObject.Predmet.ProtustrankaFormatedWithAdressOIB_1"> GUČIĆ j.d.o.o. za proizvodnju kruha i ostalih pekarskih proizvoda na stari domaći tradicionalni način, OIB 53112397390, Bzenica 42, 34310 Bzenica</derivirana_varijabla>
  </DomainObject.Predmet.ProtustrankaFormatedWithAdressOIB>
  <DomainObject.Predmet.ProtustrankaWithAdress>
    <izvorni_sadrzaj>GUČIĆ j.d.o.o. za proizvodnju kruha i ostalih pekarskih proizvoda na stari domaći tradicionalni način Bzenica 42, 34310 Bzenica</izvorni_sadrzaj>
    <derivirana_varijabla naziv="DomainObject.Predmet.ProtustrankaWithAdress_1">GUČIĆ j.d.o.o. za proizvodnju kruha i ostalih pekarskih proizvoda na stari domaći tradicionalni način Bzenica 42, 34310 Bzenica</derivirana_varijabla>
  </DomainObject.Predmet.ProtustrankaWithAdress>
  <DomainObject.Predmet.ProtustrankaWithAdressOIB>
    <izvorni_sadrzaj>GUČIĆ j.d.o.o. za proizvodnju kruha i ostalih pekarskih proizvoda na stari domaći tradicionalni način, OIB 53112397390, Bzenica 42, 34310 Bzenica</izvorni_sadrzaj>
    <derivirana_varijabla naziv="DomainObject.Predmet.ProtustrankaWithAdressOIB_1">GUČIĆ j.d.o.o. za proizvodnju kruha i ostalih pekarskih proizvoda na stari domaći tradicionalni način, OIB 53112397390, Bzenica 42, 34310 Bzenica</derivirana_varijabla>
  </DomainObject.Predmet.ProtustrankaWithAdressOIB>
  <DomainObject.Predmet.ProtustrankaNazivFormated>
    <izvorni_sadrzaj>GUČIĆ j.d.o.o. za proizvodnju kruha i ostalih pekarskih proizvoda na stari domaći tradicionalni način</izvorni_sadrzaj>
    <derivirana_varijabla naziv="DomainObject.Predmet.ProtustrankaNazivFormated_1">GUČIĆ j.d.o.o. za proizvodnju kruha i ostalih pekarskih proizvoda na stari domaći tradicionalni način</derivirana_varijabla>
  </DomainObject.Predmet.ProtustrankaNazivFormated>
  <DomainObject.Predmet.ProtustrankaNazivFormatedOIB>
    <izvorni_sadrzaj>GUČIĆ j.d.o.o. za proizvodnju kruha i ostalih pekarskih proizvoda na stari domaći tradicionalni način, OIB 53112397390</izvorni_sadrzaj>
    <derivirana_varijabla naziv="DomainObject.Predmet.ProtustrankaNazivFormatedOIB_1">GUČIĆ j.d.o.o. za proizvodnju kruha i ostalih pekarskih proizvoda na stari domaći tradicionalni način, OIB 53112397390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GUČIĆ j.d.o.o. za proizvodnju kruha i ostalih pekarskih proizvoda na stari domaći tradicionalni način</item>
    </izvorni_sadrzaj>
    <derivirana_varijabla naziv="DomainObject.Predmet.ProtuStrankaListFormated_1">
      <item>GUČIĆ j.d.o.o. za proizvodnju kruha i ostalih pekarskih proizvoda na stari domaći tradicionalni način</item>
    </derivirana_varijabla>
  </DomainObject.Predmet.ProtuStrankaListFormated>
  <DomainObject.Predmet.ProtuStrankaListFormatedOIB>
    <izvorni_sadrzaj>
      <item>GUČIĆ j.d.o.o. za proizvodnju kruha i ostalih pekarskih proizvoda na stari domaći tradicionalni način, OIB 53112397390</item>
    </izvorni_sadrzaj>
    <derivirana_varijabla naziv="DomainObject.Predmet.ProtuStrankaListFormatedOIB_1">
      <item>GUČIĆ j.d.o.o. za proizvodnju kruha i ostalih pekarskih proizvoda na stari domaći tradicionalni način, OIB 53112397390</item>
    </derivirana_varijabla>
  </DomainObject.Predmet.ProtuStrankaListFormatedOIB>
  <DomainObject.Predmet.ProtuStrankaListFormatedWithAdress>
    <izvorni_sadrzaj>
      <item>GUČIĆ j.d.o.o. za proizvodnju kruha i ostalih pekarskih proizvoda na stari domaći tradicionalni način, Bzenica 42, 34310 Bzenica</item>
    </izvorni_sadrzaj>
    <derivirana_varijabla naziv="DomainObject.Predmet.ProtuStrankaListFormatedWithAdress_1">
      <item>GUČIĆ j.d.o.o. za proizvodnju kruha i ostalih pekarskih proizvoda na stari domaći tradicionalni način, Bzenica 42, 34310 Bzenica</item>
    </derivirana_varijabla>
  </DomainObject.Predmet.ProtuStrankaListFormatedWithAdress>
  <DomainObject.Predmet.ProtuStrankaListFormatedWithAdressOIB>
    <izvorni_sadrzaj>
      <item>GUČIĆ j.d.o.o. za proizvodnju kruha i ostalih pekarskih proizvoda na stari domaći tradicionalni način, OIB 53112397390, Bzenica 42, 34310 Bzenica</item>
    </izvorni_sadrzaj>
    <derivirana_varijabla naziv="DomainObject.Predmet.ProtuStrankaListFormatedWithAdressOIB_1">
      <item>GUČIĆ j.d.o.o. za proizvodnju kruha i ostalih pekarskih proizvoda na stari domaći tradicionalni način, OIB 53112397390, Bzenica 42, 34310 Bzenica</item>
    </derivirana_varijabla>
  </DomainObject.Predmet.ProtuStrankaListFormatedWithAdressOIB>
  <DomainObject.Predmet.ProtuStrankaListNazivFormated>
    <izvorni_sadrzaj>
      <item>GUČIĆ j.d.o.o. za proizvodnju kruha i ostalih pekarskih proizvoda na stari domaći tradicionalni način</item>
    </izvorni_sadrzaj>
    <derivirana_varijabla naziv="DomainObject.Predmet.ProtuStrankaListNazivFormated_1">
      <item>GUČIĆ j.d.o.o. za proizvodnju kruha i ostalih pekarskih proizvoda na stari domaći tradicionalni način</item>
    </derivirana_varijabla>
  </DomainObject.Predmet.ProtuStrankaListNazivFormated>
  <DomainObject.Predmet.ProtuStrankaListNazivFormatedOIB>
    <izvorni_sadrzaj>
      <item>GUČIĆ j.d.o.o. za proizvodnju kruha i ostalih pekarskih proizvoda na stari domaći tradicionalni način, OIB 53112397390</item>
    </izvorni_sadrzaj>
    <derivirana_varijabla naziv="DomainObject.Predmet.ProtuStrankaListNazivFormatedOIB_1">
      <item>GUČIĆ j.d.o.o. za proizvodnju kruha i ostalih pekarskih proizvoda na stari domaći tradicionalni način, OIB 53112397390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GUČIĆ j.d.o.o. za proizvodnju kruha i ostalih pekarskih proizvoda na stari domaći tradicionalni način</izvorni_sadrzaj>
    <derivirana_varijabla naziv="DomainObject.Predmet.ProtustrankaIDrugi_1">GUČIĆ j.d.o.o. za proizvodnju kruha i ostalih pekarskih proizvoda na stari domaći tradicionalni način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GUČIĆ j.d.o.o. za proizvodnju kruha i ostalih pekarskih proizvoda na stari domaći tradicionalni način, OIB 53112397390, Bzenica 42, 34310 Bzenica</izvorni_sadrzaj>
    <derivirana_varijabla naziv="DomainObject.Predmet.ProtustrankaIDrugiAdressOIB_1">GUČIĆ j.d.o.o. za proizvodnju kruha i ostalih pekarskih proizvoda na stari domaći tradicionalni način, OIB 53112397390, Bzenica 42, 34310 Bzenica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GUČIĆ j.d.o.o. za proizvodnju kruha i ostalih pekarskih proizvoda na stari domaći tradicionalni način</item>
    </izvorni_sadrzaj>
    <derivirana_varijabla naziv="DomainObject.Predmet.SudioniciListNaziv_1">
      <item>Financijska agencija</item>
      <item>GUČIĆ j.d.o.o. za proizvodnju kruha i ostalih pekarskih proizvoda na stari domaći tradicionalni način</item>
    </derivirana_varijabla>
  </DomainObject.Predmet.SudioniciListNaziv>
  <DomainObject.Predmet.SudioniciListAdressOIB>
    <izvorni_sadrzaj>
      <item>Financijska agencija, OIB 85821130368, Ulica grada Vukovara 70,10000 Zagreb</item>
      <item>GUČIĆ j.d.o.o. za proizvodnju kruha i ostalih pekarskih proizvoda na stari domaći tradicionalni način, OIB 53112397390, Bzenica 42,34310 Bzenica</item>
    </izvorni_sadrzaj>
    <derivirana_varijabla naziv="DomainObject.Predmet.SudioniciListAdressOIB_1">
      <item>Financijska agencija, OIB 85821130368, Ulica grada Vukovara 70,10000 Zagreb</item>
      <item>GUČIĆ j.d.o.o. za proizvodnju kruha i ostalih pekarskih proizvoda na stari domaći tradicionalni način, OIB 53112397390, Bzenica 42,34310 Bzenica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53112397390</item>
    </izvorni_sadrzaj>
    <derivirana_varijabla naziv="DomainObject.Predmet.SudioniciListNazivOIB_1">
      <item>, OIB 85821130368</item>
      <item>, OIB 53112397390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410</properties:Words>
  <properties:Characters>2301</properties:Characters>
  <properties:Lines>71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2018-11-02T12:54:00Z</dcterms:created>
  <dc:creator>zbiondic</dc:creator>
  <cp:lastModifiedBy>wsadmin</cp:lastModifiedBy>
  <cp:lastPrinted>2018-11-06T10:03:00Z</cp:lastPrinted>
  <dcterms:modified xmlns:xsi="http://www.w3.org/2001/XMLSchema-instance" xsi:type="dcterms:W3CDTF">2018-11-06T10:33:00Z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(St-21-2018-05.11.2018.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