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a2195" w14:paraId="37a2195" w:rsidRDefault="00AE649C" w:rsidP="004F27AE" w:rsidR="00AE649C" w:rsidRPr="00B76F3C">
      <w:pPr>
        <w:pStyle w:val="NormaleSPIS"/>
        <w15:collapsed w:val="false"/>
      </w:pPr>
    </w:p>
    <w:p w:rsidRDefault="00AB4602" w:rsidP="00802135" w:rsidR="00F45F5A">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45F5A" w:rsidP="00F45F5A" w:rsidR="00F45F5A">
      <w:pPr>
        <w:spacing w:afterAutospacing="true" w:after="100" w:beforeAutospacing="true" w:before="100"/>
      </w:pPr>
      <w:r>
        <w:t>REPUBLIKA HRVATSKA</w:t>
      </w:r>
    </w:p>
    <w:p w:rsidRDefault="00F45F5A" w:rsidP="00F45F5A" w:rsidR="00F45F5A">
      <w:pPr>
        <w:spacing w:afterAutospacing="true" w:after="100" w:beforeAutospacing="true" w:before="100"/>
      </w:pPr>
      <w:r>
        <w:t>TRGOVAČKI SUD U OSIJEKU</w:t>
      </w:r>
    </w:p>
    <w:p w:rsidRDefault="00F45F5A" w:rsidP="00F45F5A" w:rsidR="00F45F5A">
      <w:pPr>
        <w:spacing w:afterAutospacing="true" w:after="100" w:beforeAutospacing="true" w:before="100"/>
      </w:pPr>
      <w:r>
        <w:t>STALNA SLUŽBA  U SLAVONSKOM BRODU</w:t>
      </w:r>
    </w:p>
    <w:p w:rsidRDefault="00F45F5A" w:rsidP="00F45F5A" w:rsidR="00F45F5A">
      <w:pPr>
        <w:spacing w:afterAutospacing="true" w:after="100" w:beforeAutospacing="true" w:before="100"/>
      </w:pPr>
      <w:r>
        <w:t>Trg pobjede 13</w:t>
      </w:r>
    </w:p>
    <w:p w:rsidRDefault="00F45F5A" w:rsidP="00F45F5A" w:rsidR="00F45F5A">
      <w:pPr>
        <w:spacing w:afterAutospacing="true" w:after="100" w:beforeAutospacing="true" w:before="100"/>
      </w:pPr>
      <w:r>
        <w:t xml:space="preserve">35000 SLAVONSKI BROD                                                                                      </w:t>
      </w:r>
    </w:p>
    <w:p w:rsidRDefault="00F45F5A" w:rsidP="00802135" w:rsidR="00F45F5A">
      <w:pPr>
        <w:spacing w:afterAutospacing="true" w:after="100" w:beforeAutospacing="true" w:before="100"/>
        <w:ind w:left="708"/>
      </w:pPr>
      <w:r>
        <w:t> </w:t>
      </w:r>
      <w:r w:rsidR="00802135">
        <w:tab/>
      </w:r>
      <w:r w:rsidR="00802135">
        <w:tab/>
      </w:r>
      <w:r w:rsidR="00802135">
        <w:tab/>
      </w:r>
      <w:r w:rsidR="00802135">
        <w:tab/>
      </w:r>
      <w:r w:rsidR="00802135">
        <w:tab/>
      </w:r>
      <w:r w:rsidR="00802135">
        <w:tab/>
      </w:r>
      <w:r w:rsidR="00802135">
        <w:tab/>
      </w:r>
      <w:r w:rsidR="00802135">
        <w:tab/>
      </w:r>
      <w:r>
        <w:t>Broj: 3 St-1011/2013-13</w:t>
      </w:r>
      <w:r w:rsidR="00802135">
        <w:t>7</w:t>
      </w:r>
    </w:p>
    <w:p w:rsidRDefault="00F45F5A" w:rsidP="00802135" w:rsidR="00F45F5A">
      <w:pPr>
        <w:spacing w:afterAutospacing="true" w:after="100" w:beforeAutospacing="true" w:before="100"/>
        <w:ind w:left="708"/>
      </w:pPr>
      <w:r>
        <w:t>                                      </w:t>
      </w:r>
      <w:r w:rsidR="00802135">
        <w:t>             </w:t>
      </w:r>
      <w:r>
        <w:rPr>
          <w:b/>
          <w:bCs/>
        </w:rPr>
        <w:t>Z A K L J U Č A K</w:t>
      </w:r>
    </w:p>
    <w:p w:rsidRDefault="00F45F5A" w:rsidP="00802135" w:rsidR="00F45F5A">
      <w:pPr>
        <w:spacing w:afterAutospacing="true" w:after="100" w:beforeAutospacing="true" w:before="100"/>
        <w:ind w:firstLine="708"/>
        <w:jc w:val="both"/>
      </w:pPr>
      <w:r>
        <w:t xml:space="preserve">TRGOVAČKI SUD U OSIJEKU, STALNA SLUŽBA U SLAVONSKOM BRODU, po stečajnoj sutkinji Danieli Martini Maoduš,  u stečajnom postupku nad dužnikom Željko </w:t>
      </w:r>
      <w:proofErr w:type="spellStart"/>
      <w:r>
        <w:t>Kurkutović</w:t>
      </w:r>
      <w:proofErr w:type="spellEnd"/>
      <w:r>
        <w:t xml:space="preserve"> kao vlasnik obrta Obiteljsko gospodarstvo Željko </w:t>
      </w:r>
      <w:proofErr w:type="spellStart"/>
      <w:r>
        <w:t>Kurkutović</w:t>
      </w:r>
      <w:proofErr w:type="spellEnd"/>
      <w:r>
        <w:t xml:space="preserve"> u stečaju </w:t>
      </w:r>
      <w:r>
        <w:rPr>
          <w:b/>
          <w:bCs/>
          <w:color w:val="000000"/>
        </w:rPr>
        <w:t xml:space="preserve">,  </w:t>
      </w:r>
      <w:r>
        <w:rPr>
          <w:color w:val="000000"/>
        </w:rPr>
        <w:t xml:space="preserve">Sv. </w:t>
      </w:r>
      <w:proofErr w:type="spellStart"/>
      <w:r>
        <w:rPr>
          <w:color w:val="000000"/>
        </w:rPr>
        <w:t>filipa</w:t>
      </w:r>
      <w:proofErr w:type="spellEnd"/>
      <w:r>
        <w:rPr>
          <w:color w:val="000000"/>
        </w:rPr>
        <w:t xml:space="preserve"> i Jakova 47, Donja Vrba , OIB</w:t>
      </w:r>
      <w:r>
        <w:rPr>
          <w:b/>
          <w:bCs/>
          <w:color w:val="000000"/>
        </w:rPr>
        <w:t>:84033605694</w:t>
      </w:r>
      <w:r>
        <w:rPr>
          <w:color w:val="000000"/>
        </w:rPr>
        <w:t>, koga zastupa stečajni upravitelj Krešimir Tomac iz Slavonskog Broda</w:t>
      </w:r>
      <w:r>
        <w:rPr>
          <w:color w:val="222222"/>
        </w:rPr>
        <w:t>, 1</w:t>
      </w:r>
      <w:r w:rsidR="00802135">
        <w:rPr>
          <w:color w:val="222222"/>
        </w:rPr>
        <w:t>1</w:t>
      </w:r>
      <w:r>
        <w:rPr>
          <w:color w:val="222222"/>
        </w:rPr>
        <w:t xml:space="preserve">. </w:t>
      </w:r>
      <w:r w:rsidR="00802135">
        <w:rPr>
          <w:color w:val="222222"/>
        </w:rPr>
        <w:t>travnja</w:t>
      </w:r>
      <w:r>
        <w:rPr>
          <w:color w:val="222222"/>
        </w:rPr>
        <w:t xml:space="preserve"> 2017. </w:t>
      </w:r>
    </w:p>
    <w:p w:rsidRDefault="00F45F5A" w:rsidP="00802135" w:rsidR="00F45F5A">
      <w:pPr>
        <w:spacing w:afterAutospacing="true" w:after="100" w:beforeAutospacing="true" w:before="100"/>
        <w:ind w:left="708"/>
      </w:pPr>
      <w:r>
        <w:t> </w:t>
      </w:r>
      <w:r w:rsidR="00802135">
        <w:tab/>
      </w:r>
      <w:r w:rsidR="00802135">
        <w:tab/>
      </w:r>
      <w:r w:rsidR="00802135">
        <w:tab/>
      </w:r>
      <w:r w:rsidR="00802135">
        <w:tab/>
      </w:r>
      <w:r>
        <w:t>z a k l j u č i o   j e</w:t>
      </w:r>
    </w:p>
    <w:p w:rsidRDefault="00F45F5A" w:rsidP="00F45F5A" w:rsidR="00F45F5A">
      <w:pPr>
        <w:pStyle w:val="m7996046440679965724msolistparagraph"/>
        <w:ind w:left="1080"/>
        <w:jc w:val="both"/>
      </w:pPr>
      <w:r>
        <w:t>I.</w:t>
      </w:r>
      <w:r>
        <w:rPr>
          <w:sz w:val="14"/>
          <w:szCs w:val="14"/>
        </w:rPr>
        <w:t xml:space="preserve">                 </w:t>
      </w:r>
      <w:r>
        <w:t xml:space="preserve">Utvrđuje se vrijednost nekretnina </w:t>
      </w:r>
      <w:r>
        <w:rPr>
          <w:color w:val="222222"/>
        </w:rPr>
        <w:t>stečajnog dužnika  koje su upisane u:</w:t>
      </w:r>
    </w:p>
    <w:p w:rsidRDefault="00F45F5A" w:rsidP="00F45F5A" w:rsidR="00F45F5A" w:rsidRPr="00802135">
      <w:pPr>
        <w:spacing w:afterAutospacing="true" w:after="100" w:beforeAutospacing="true" w:before="100"/>
        <w:jc w:val="both"/>
        <w:rPr>
          <w:color w:themeColor="text1" w:val="000000"/>
        </w:rPr>
      </w:pPr>
      <w:r>
        <w:t> </w:t>
      </w:r>
      <w:r>
        <w:rPr>
          <w:b/>
          <w:bCs/>
        </w:rPr>
        <w:t xml:space="preserve">  A - </w:t>
      </w:r>
      <w:proofErr w:type="spellStart"/>
      <w:r>
        <w:rPr>
          <w:b/>
          <w:bCs/>
        </w:rPr>
        <w:t>zk.ulošku</w:t>
      </w:r>
      <w:proofErr w:type="spellEnd"/>
      <w:r>
        <w:rPr>
          <w:b/>
          <w:bCs/>
        </w:rPr>
        <w:t xml:space="preserve"> broj 1692, k.o. Vrba, </w:t>
      </w:r>
      <w:hyperlink r:id="rId11" w:history="true">
        <w:r w:rsidRPr="00802135">
          <w:rPr>
            <w:rStyle w:val="Hiperveza"/>
            <w:b/>
            <w:bCs/>
            <w:color w:themeColor="text1" w:val="000000"/>
          </w:rPr>
          <w:t>k.č.br</w:t>
        </w:r>
      </w:hyperlink>
      <w:r w:rsidRPr="00802135">
        <w:rPr>
          <w:b/>
          <w:bCs/>
          <w:color w:themeColor="text1" w:val="000000"/>
        </w:rPr>
        <w:t>. 595/2 Gospodarska zgrada 1, Gospodarska zgrada 2, Gospodarska zgrada 3, upravna zgrada, dvorište i livada Lješice, površine od 28324 m2. s iznosom od 4.490.000,00 kn.</w:t>
      </w:r>
    </w:p>
    <w:p w:rsidRDefault="00F45F5A" w:rsidP="00F45F5A" w:rsidR="00F45F5A" w:rsidRPr="00802135">
      <w:pPr>
        <w:spacing w:afterAutospacing="true" w:after="100" w:beforeAutospacing="true" w:before="100"/>
        <w:jc w:val="both"/>
        <w:rPr>
          <w:color w:themeColor="text1" w:val="000000"/>
        </w:rPr>
      </w:pPr>
      <w:r w:rsidRPr="00802135">
        <w:rPr>
          <w:bCs/>
          <w:color w:themeColor="text1" w:val="000000"/>
        </w:rPr>
        <w:t> Iste nekretnine u naravi predstavljaju farmu svinja s gospodarskim zgradama i zemljištem.</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t> </w:t>
      </w:r>
      <w:r w:rsidRPr="00802135">
        <w:rPr>
          <w:color w:themeColor="text1" w:val="000000"/>
        </w:rPr>
        <w:t>B 1.</w:t>
      </w:r>
      <w:r w:rsidRPr="00802135">
        <w:rPr>
          <w:b/>
          <w:bCs/>
          <w:color w:themeColor="text1" w:val="000000"/>
        </w:rPr>
        <w:t xml:space="preserve"> </w:t>
      </w:r>
      <w:proofErr w:type="spellStart"/>
      <w:r w:rsidRPr="00802135">
        <w:rPr>
          <w:b/>
          <w:bCs/>
          <w:color w:themeColor="text1" w:val="000000"/>
        </w:rPr>
        <w:t>zk.ulošku</w:t>
      </w:r>
      <w:proofErr w:type="spellEnd"/>
      <w:r w:rsidRPr="00802135">
        <w:rPr>
          <w:b/>
          <w:bCs/>
          <w:color w:themeColor="text1" w:val="000000"/>
        </w:rPr>
        <w:t xml:space="preserve"> broj  213 k.o. Vrba, k. č. br. 592 Oranica Lješice od 1254 m2 s iznosom od 3.135,00 kn</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t>2.  </w:t>
      </w:r>
      <w:hyperlink r:id="rId12" w:history="true">
        <w:r w:rsidRPr="00802135">
          <w:rPr>
            <w:rStyle w:val="Hiperveza"/>
            <w:b/>
            <w:bCs/>
            <w:color w:themeColor="text1" w:val="000000"/>
          </w:rPr>
          <w:t>k.č.br</w:t>
        </w:r>
      </w:hyperlink>
      <w:r w:rsidRPr="00802135">
        <w:rPr>
          <w:b/>
          <w:bCs/>
          <w:color w:themeColor="text1" w:val="000000"/>
        </w:rPr>
        <w:t xml:space="preserve">. 593 oranica Lješice upisana u </w:t>
      </w:r>
      <w:proofErr w:type="spellStart"/>
      <w:r w:rsidRPr="00802135">
        <w:rPr>
          <w:b/>
          <w:bCs/>
          <w:color w:themeColor="text1" w:val="000000"/>
        </w:rPr>
        <w:t>zk.ulošku</w:t>
      </w:r>
      <w:proofErr w:type="spellEnd"/>
      <w:r w:rsidRPr="00802135">
        <w:rPr>
          <w:b/>
          <w:bCs/>
          <w:color w:themeColor="text1" w:val="000000"/>
        </w:rPr>
        <w:t xml:space="preserve"> 1191 k.o. Vrba, površine 2 rala, 969 hvati odnosno  14994 m2, s iznosom od 37.485,00 kn;</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t xml:space="preserve">3. u </w:t>
      </w:r>
      <w:proofErr w:type="spellStart"/>
      <w:r w:rsidRPr="00802135">
        <w:rPr>
          <w:b/>
          <w:bCs/>
          <w:color w:themeColor="text1" w:val="000000"/>
        </w:rPr>
        <w:t>zk.ulošku</w:t>
      </w:r>
      <w:proofErr w:type="spellEnd"/>
      <w:r w:rsidRPr="00802135">
        <w:rPr>
          <w:b/>
          <w:bCs/>
          <w:color w:themeColor="text1" w:val="000000"/>
        </w:rPr>
        <w:t xml:space="preserve"> 1332 k.o. Vrba, </w:t>
      </w:r>
      <w:hyperlink r:id="rId13" w:history="true">
        <w:r w:rsidRPr="00802135">
          <w:rPr>
            <w:rStyle w:val="Hiperveza"/>
            <w:b/>
            <w:bCs/>
            <w:color w:themeColor="text1" w:val="000000"/>
          </w:rPr>
          <w:t>k.č.br</w:t>
        </w:r>
      </w:hyperlink>
      <w:r w:rsidRPr="00802135">
        <w:rPr>
          <w:b/>
          <w:bCs/>
          <w:color w:themeColor="text1" w:val="000000"/>
        </w:rPr>
        <w:t>. 571, Oranica Lješice u površini od 10018 hvati, 3663 m2, s iznosom od 9.157,50 kn</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t xml:space="preserve">4. </w:t>
      </w:r>
      <w:hyperlink r:id="rId14" w:history="true">
        <w:r w:rsidRPr="00802135">
          <w:rPr>
            <w:rStyle w:val="Hiperveza"/>
            <w:b/>
            <w:bCs/>
            <w:color w:themeColor="text1" w:val="000000"/>
          </w:rPr>
          <w:t>k.č.br</w:t>
        </w:r>
      </w:hyperlink>
      <w:r w:rsidRPr="00802135">
        <w:rPr>
          <w:b/>
          <w:bCs/>
          <w:color w:themeColor="text1" w:val="000000"/>
        </w:rPr>
        <w:t>. 572 Oranica Lješice, površine 983 hvata, 3536 m2, s iznosom od 8.840,00 kn;</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t xml:space="preserve">5. </w:t>
      </w:r>
      <w:hyperlink r:id="rId15" w:history="true">
        <w:r w:rsidRPr="00802135">
          <w:rPr>
            <w:rStyle w:val="Hiperveza"/>
            <w:b/>
            <w:bCs/>
            <w:color w:themeColor="text1" w:val="000000"/>
          </w:rPr>
          <w:t>k.č.br</w:t>
        </w:r>
      </w:hyperlink>
      <w:r w:rsidRPr="00802135">
        <w:rPr>
          <w:b/>
          <w:bCs/>
          <w:color w:themeColor="text1" w:val="000000"/>
        </w:rPr>
        <w:t xml:space="preserve">. 584 Oranica Lješice, površine 1 ral, 516 hvati, 7612 m2, </w:t>
      </w:r>
      <w:hyperlink r:id="rId16" w:history="true">
        <w:r w:rsidRPr="00802135">
          <w:rPr>
            <w:rStyle w:val="Hiperveza"/>
            <w:b/>
            <w:bCs/>
            <w:color w:themeColor="text1" w:val="000000"/>
          </w:rPr>
          <w:t>k.č.br</w:t>
        </w:r>
      </w:hyperlink>
      <w:r w:rsidRPr="00802135">
        <w:rPr>
          <w:b/>
          <w:bCs/>
          <w:color w:themeColor="text1" w:val="000000"/>
        </w:rPr>
        <w:t>. 610 Oranica Gajevi, površine 1 ral, 1105 hvati, 9728 m2, s iznosom od 24.320,00 kn</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lastRenderedPageBreak/>
        <w:t xml:space="preserve">6.  u </w:t>
      </w:r>
      <w:proofErr w:type="spellStart"/>
      <w:r w:rsidRPr="00802135">
        <w:rPr>
          <w:b/>
          <w:bCs/>
          <w:color w:themeColor="text1" w:val="000000"/>
        </w:rPr>
        <w:t>zk.ulošku</w:t>
      </w:r>
      <w:proofErr w:type="spellEnd"/>
      <w:r w:rsidRPr="00802135">
        <w:rPr>
          <w:b/>
          <w:bCs/>
          <w:color w:themeColor="text1" w:val="000000"/>
        </w:rPr>
        <w:t xml:space="preserve"> 1631 k.o. Vrba, </w:t>
      </w:r>
      <w:hyperlink r:id="rId17" w:history="true">
        <w:r w:rsidRPr="00802135">
          <w:rPr>
            <w:rStyle w:val="Hiperveza"/>
            <w:b/>
            <w:bCs/>
            <w:color w:themeColor="text1" w:val="000000"/>
          </w:rPr>
          <w:t>k.č.br</w:t>
        </w:r>
      </w:hyperlink>
      <w:r w:rsidRPr="00802135">
        <w:rPr>
          <w:b/>
          <w:bCs/>
          <w:color w:themeColor="text1" w:val="000000"/>
        </w:rPr>
        <w:t xml:space="preserve">. 583, Oranica Lješice u površini od 1 rala, 192 hvata, 6464 m2,s iznosom od 16.160,00 kn, </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t> koje sve nekretnine se nalaze izvan građevnog područja</w:t>
      </w:r>
    </w:p>
    <w:p w:rsidRDefault="00F45F5A" w:rsidP="00F45F5A" w:rsidR="00F45F5A" w:rsidRPr="00802135">
      <w:pPr>
        <w:spacing w:afterAutospacing="true" w:after="100" w:beforeAutospacing="true" w:before="100"/>
        <w:jc w:val="both"/>
        <w:rPr>
          <w:color w:themeColor="text1" w:val="000000"/>
        </w:rPr>
      </w:pPr>
      <w:r w:rsidRPr="00802135">
        <w:rPr>
          <w:b/>
          <w:bCs/>
          <w:color w:themeColor="text1" w:val="000000"/>
        </w:rPr>
        <w:t xml:space="preserve">C - u </w:t>
      </w:r>
      <w:proofErr w:type="spellStart"/>
      <w:r w:rsidRPr="00802135">
        <w:rPr>
          <w:b/>
          <w:bCs/>
          <w:color w:themeColor="text1" w:val="000000"/>
        </w:rPr>
        <w:t>zk.ulošku</w:t>
      </w:r>
      <w:proofErr w:type="spellEnd"/>
      <w:r w:rsidRPr="00802135">
        <w:rPr>
          <w:b/>
          <w:bCs/>
          <w:color w:themeColor="text1" w:val="000000"/>
        </w:rPr>
        <w:t xml:space="preserve"> 109 k.o. Vrba, </w:t>
      </w:r>
      <w:hyperlink r:id="rId18" w:history="true">
        <w:r w:rsidRPr="00802135">
          <w:rPr>
            <w:rStyle w:val="Hiperveza"/>
            <w:b/>
            <w:bCs/>
            <w:color w:themeColor="text1" w:val="000000"/>
          </w:rPr>
          <w:t>k.č.br</w:t>
        </w:r>
      </w:hyperlink>
      <w:r w:rsidRPr="00802135">
        <w:rPr>
          <w:b/>
          <w:bCs/>
          <w:color w:themeColor="text1" w:val="000000"/>
        </w:rPr>
        <w:t xml:space="preserve">. 450, Oranica Kapele u površini 670 hvati, 2408 m2,  s iznosom od 93.520,00 kn; </w:t>
      </w:r>
    </w:p>
    <w:p w:rsidRDefault="00F45F5A" w:rsidP="00F45F5A" w:rsidR="00F45F5A">
      <w:pPr>
        <w:spacing w:afterAutospacing="true" w:after="100" w:beforeAutospacing="true" w:before="100"/>
        <w:jc w:val="both"/>
      </w:pPr>
      <w:r w:rsidRPr="00802135">
        <w:rPr>
          <w:b/>
          <w:bCs/>
          <w:color w:themeColor="text1" w:val="000000"/>
        </w:rPr>
        <w:t>koja nekretnina je dijelom u građevinskom, a dijelom izvan građevinskog područja, od koje se 1000 m2 nalazi unutar građevinskog područja, a 1408 m2 iz</w:t>
      </w:r>
      <w:r>
        <w:rPr>
          <w:b/>
          <w:bCs/>
        </w:rPr>
        <w:t>van građevinskog područja</w:t>
      </w:r>
    </w:p>
    <w:p w:rsidRDefault="00F45F5A" w:rsidP="00F45F5A" w:rsidR="00F45F5A">
      <w:pPr>
        <w:spacing w:afterAutospacing="true" w:after="100" w:beforeAutospacing="true" w:before="100"/>
        <w:jc w:val="both"/>
      </w:pPr>
      <w:r>
        <w:rPr>
          <w:b/>
          <w:bCs/>
        </w:rPr>
        <w:t xml:space="preserve">D </w:t>
      </w:r>
      <w:r>
        <w:rPr>
          <w:b/>
          <w:bCs/>
          <w:color w:val="222222"/>
        </w:rPr>
        <w:t>– u  </w:t>
      </w:r>
      <w:proofErr w:type="spellStart"/>
      <w:r>
        <w:rPr>
          <w:b/>
          <w:bCs/>
          <w:color w:val="222222"/>
        </w:rPr>
        <w:t>zk.ulošku</w:t>
      </w:r>
      <w:proofErr w:type="spellEnd"/>
      <w:r>
        <w:rPr>
          <w:b/>
          <w:bCs/>
          <w:color w:val="222222"/>
        </w:rPr>
        <w:t xml:space="preserve"> broj  1504 k.o. Vrba, k. č. br. 354/1 KUĆA, DVORIŠTE I ORANICA SELO, površine 1107 m2 u ½ suvlasništva, s iznosom od 568.512,00 kn </w:t>
      </w:r>
    </w:p>
    <w:p w:rsidRDefault="00F45F5A" w:rsidP="00802135" w:rsidR="00F45F5A">
      <w:pPr>
        <w:spacing w:afterAutospacing="true" w:after="100" w:beforeAutospacing="true" w:before="100"/>
        <w:jc w:val="both"/>
      </w:pPr>
      <w:r>
        <w:t> </w:t>
      </w:r>
      <w:r w:rsidR="00802135">
        <w:tab/>
      </w:r>
      <w:r>
        <w:t>II.</w:t>
      </w:r>
      <w:r>
        <w:rPr>
          <w:sz w:val="14"/>
          <w:szCs w:val="14"/>
        </w:rPr>
        <w:t xml:space="preserve">               </w:t>
      </w:r>
      <w:r>
        <w:t xml:space="preserve">Prodaju nekretnina: provest će Financijska agencija elektroničkom javnom dražbom. </w:t>
      </w:r>
    </w:p>
    <w:p w:rsidRDefault="00F45F5A" w:rsidP="00802135" w:rsidR="00F45F5A">
      <w:pPr>
        <w:spacing w:afterAutospacing="true" w:after="100" w:beforeAutospacing="true" w:before="100"/>
        <w:ind w:firstLine="708"/>
        <w:jc w:val="both"/>
      </w:pPr>
      <w:r>
        <w:t xml:space="preserve">III. Nekretnine označene u </w:t>
      </w:r>
      <w:proofErr w:type="spellStart"/>
      <w:r>
        <w:t>toč</w:t>
      </w:r>
      <w:proofErr w:type="spellEnd"/>
      <w:r>
        <w:t xml:space="preserve">. </w:t>
      </w:r>
      <w:proofErr w:type="spellStart"/>
      <w:r>
        <w:t>I.A</w:t>
      </w:r>
      <w:proofErr w:type="spellEnd"/>
      <w:r>
        <w:t xml:space="preserve">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3.367.500,00  kn,</w:t>
      </w:r>
    </w:p>
    <w:p w:rsidRDefault="00F45F5A" w:rsidP="00F45F5A" w:rsidR="00F45F5A">
      <w:pPr>
        <w:spacing w:afterAutospacing="true" w:after="100" w:beforeAutospacing="true" w:before="100"/>
        <w:ind w:left="708"/>
        <w:jc w:val="both"/>
      </w:pPr>
      <w:r>
        <w:t>-na drugoj dražbi ispod ½ utvrđene vrijednosti nekretnina, odnosno ispod iznosa od 2.245.000,00  kn,</w:t>
      </w:r>
    </w:p>
    <w:p w:rsidRDefault="00F45F5A" w:rsidP="00F45F5A" w:rsidR="00F45F5A">
      <w:pPr>
        <w:spacing w:afterAutospacing="true" w:after="100" w:beforeAutospacing="true" w:before="100"/>
        <w:ind w:left="708"/>
        <w:jc w:val="both"/>
      </w:pPr>
      <w:r>
        <w:t>-na trećoj dražbi ispod ¼ utvrđene vrijednosti nekretnina, odnosno ispod iznosa od  1.122.500,00 kn.</w:t>
      </w:r>
    </w:p>
    <w:p w:rsidRDefault="00F45F5A" w:rsidP="00F45F5A" w:rsidR="00F45F5A">
      <w:pPr>
        <w:spacing w:afterAutospacing="true" w:after="100" w:beforeAutospacing="true" w:before="100"/>
        <w:jc w:val="both"/>
      </w:pPr>
      <w:r>
        <w:t xml:space="preserve">     IV. Nekretnine označene u </w:t>
      </w:r>
      <w:proofErr w:type="spellStart"/>
      <w:r>
        <w:t>toč</w:t>
      </w:r>
      <w:proofErr w:type="spellEnd"/>
      <w:r>
        <w:t xml:space="preserve">. </w:t>
      </w:r>
      <w:proofErr w:type="spellStart"/>
      <w:r>
        <w:t>I.B</w:t>
      </w:r>
      <w:proofErr w:type="spellEnd"/>
      <w:r>
        <w:t xml:space="preserve"> 1.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2.351,25 kn,</w:t>
      </w:r>
    </w:p>
    <w:p w:rsidRDefault="00F45F5A" w:rsidP="00F45F5A" w:rsidR="00F45F5A">
      <w:pPr>
        <w:spacing w:afterAutospacing="true" w:after="100" w:beforeAutospacing="true" w:before="100"/>
        <w:ind w:left="708"/>
        <w:jc w:val="both"/>
      </w:pPr>
      <w:r>
        <w:t>-na drugoj dražbi ispod ½ utvrđene vrijednosti nekretnina, odnosno ispod iznosa od 1.567,50  kn,</w:t>
      </w:r>
    </w:p>
    <w:p w:rsidRDefault="00F45F5A" w:rsidP="00F45F5A" w:rsidR="00F45F5A">
      <w:pPr>
        <w:spacing w:afterAutospacing="true" w:after="100" w:beforeAutospacing="true" w:before="100"/>
        <w:ind w:left="708"/>
        <w:jc w:val="both"/>
      </w:pPr>
      <w:r>
        <w:t>-na trećoj dražbi ispod ¼ utvrđene vrijednosti nekretnina, odnosno ispod iznosa od  783,75 kn.</w:t>
      </w:r>
    </w:p>
    <w:p w:rsidRDefault="00802135" w:rsidP="00802135" w:rsidR="00F45F5A">
      <w:pPr>
        <w:spacing w:afterAutospacing="true" w:after="100" w:beforeAutospacing="true" w:before="100"/>
        <w:jc w:val="both"/>
      </w:pPr>
      <w:r>
        <w:t xml:space="preserve">     </w:t>
      </w:r>
      <w:r w:rsidR="00F45F5A">
        <w:t xml:space="preserve">V. Nekretnine označene u </w:t>
      </w:r>
      <w:proofErr w:type="spellStart"/>
      <w:r w:rsidR="00F45F5A">
        <w:t>toč</w:t>
      </w:r>
      <w:proofErr w:type="spellEnd"/>
      <w:r w:rsidR="00F45F5A">
        <w:t>. IB2.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28.113,75 kn,</w:t>
      </w:r>
    </w:p>
    <w:p w:rsidRDefault="00F45F5A" w:rsidP="00F45F5A" w:rsidR="00F45F5A">
      <w:pPr>
        <w:spacing w:afterAutospacing="true" w:after="100" w:beforeAutospacing="true" w:before="100"/>
        <w:ind w:left="708"/>
        <w:jc w:val="both"/>
      </w:pPr>
      <w:r>
        <w:t>-na drugoj dražbi ispod ½ utvrđene vrijednosti nekretnina, odnosno ispod iznosa od  18.742,50 kn,</w:t>
      </w:r>
    </w:p>
    <w:p w:rsidRDefault="00F45F5A" w:rsidP="00F45F5A" w:rsidR="00F45F5A">
      <w:pPr>
        <w:spacing w:afterAutospacing="true" w:after="100" w:beforeAutospacing="true" w:before="100"/>
        <w:ind w:left="708"/>
        <w:jc w:val="both"/>
      </w:pPr>
      <w:r>
        <w:lastRenderedPageBreak/>
        <w:t>-na trećoj dražbi ispod ¼ utvrđene vrijednosti nekretnina, odnosno ispod iznosa od  9.371,25  kn.</w:t>
      </w:r>
    </w:p>
    <w:p w:rsidRDefault="00F45F5A" w:rsidP="00802135" w:rsidR="00F45F5A">
      <w:pPr>
        <w:spacing w:afterAutospacing="true" w:after="100" w:beforeAutospacing="true" w:before="100"/>
        <w:ind w:left="708"/>
        <w:jc w:val="both"/>
      </w:pPr>
      <w:r>
        <w:t xml:space="preserve"> VI. Nekretnine označene u </w:t>
      </w:r>
      <w:proofErr w:type="spellStart"/>
      <w:r>
        <w:t>toč</w:t>
      </w:r>
      <w:proofErr w:type="spellEnd"/>
      <w:r>
        <w:t>. IB3.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6.868,13 kn,</w:t>
      </w:r>
    </w:p>
    <w:p w:rsidRDefault="00F45F5A" w:rsidP="00F45F5A" w:rsidR="00F45F5A">
      <w:pPr>
        <w:spacing w:afterAutospacing="true" w:after="100" w:beforeAutospacing="true" w:before="100"/>
        <w:ind w:left="708"/>
        <w:jc w:val="both"/>
      </w:pPr>
      <w:r>
        <w:t>-na drugoj dražbi ispod ½ utvrđene vrijednosti nekretnina, odnosno ispod iznosa od 4.578,75 kn,</w:t>
      </w:r>
    </w:p>
    <w:p w:rsidRDefault="00F45F5A" w:rsidP="00F45F5A" w:rsidR="00F45F5A">
      <w:pPr>
        <w:spacing w:afterAutospacing="true" w:after="100" w:beforeAutospacing="true" w:before="100"/>
        <w:ind w:left="708"/>
        <w:jc w:val="both"/>
      </w:pPr>
      <w:r>
        <w:t>-na trećoj dražbi ispod ¼ utvrđene vrijednosti nekretnina, odnosno ispod iznosa od 2.289,38  kn.</w:t>
      </w:r>
    </w:p>
    <w:p w:rsidRDefault="00F45F5A" w:rsidP="00802135" w:rsidR="00F45F5A">
      <w:pPr>
        <w:spacing w:afterAutospacing="true" w:after="100" w:beforeAutospacing="true" w:before="100"/>
        <w:ind w:firstLine="708"/>
        <w:jc w:val="both"/>
      </w:pPr>
      <w:r>
        <w:t xml:space="preserve">VII. Nekretnine označene u </w:t>
      </w:r>
      <w:proofErr w:type="spellStart"/>
      <w:r>
        <w:t>toč</w:t>
      </w:r>
      <w:proofErr w:type="spellEnd"/>
      <w:r>
        <w:t>. IB4.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6.630,00 kn,</w:t>
      </w:r>
    </w:p>
    <w:p w:rsidRDefault="00F45F5A" w:rsidP="00F45F5A" w:rsidR="00F45F5A">
      <w:pPr>
        <w:spacing w:afterAutospacing="true" w:after="100" w:beforeAutospacing="true" w:before="100"/>
        <w:ind w:left="708"/>
        <w:jc w:val="both"/>
      </w:pPr>
      <w:r>
        <w:t>-na drugoj dražbi ispod ½ utvrđene vrijednosti nekretnina, odnosno ispod iznosa od 4.420,00 kn,</w:t>
      </w:r>
    </w:p>
    <w:p w:rsidRDefault="00F45F5A" w:rsidP="00F45F5A" w:rsidR="00F45F5A">
      <w:pPr>
        <w:spacing w:afterAutospacing="true" w:after="100" w:beforeAutospacing="true" w:before="100"/>
        <w:ind w:left="708"/>
        <w:jc w:val="both"/>
      </w:pPr>
      <w:r>
        <w:t>-na trećoj dražbi ispod ¼ utvrđene vrijednosti nekretnina, odnosno ispod iznosa od 2.210,00 kn.</w:t>
      </w:r>
    </w:p>
    <w:p w:rsidRDefault="00F45F5A" w:rsidP="00802135" w:rsidR="00F45F5A">
      <w:pPr>
        <w:spacing w:afterAutospacing="true" w:after="100" w:beforeAutospacing="true" w:before="100"/>
        <w:ind w:left="708"/>
        <w:jc w:val="both"/>
      </w:pPr>
      <w:r>
        <w:t xml:space="preserve"> VIII. Nekretnine označene u </w:t>
      </w:r>
      <w:proofErr w:type="spellStart"/>
      <w:r>
        <w:t>toč</w:t>
      </w:r>
      <w:proofErr w:type="spellEnd"/>
      <w:r>
        <w:t>. IB5.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18.240,00 kn,</w:t>
      </w:r>
    </w:p>
    <w:p w:rsidRDefault="00F45F5A" w:rsidP="00F45F5A" w:rsidR="00F45F5A">
      <w:pPr>
        <w:spacing w:afterAutospacing="true" w:after="100" w:beforeAutospacing="true" w:before="100"/>
        <w:ind w:left="708"/>
        <w:jc w:val="both"/>
      </w:pPr>
      <w:r>
        <w:t>-na drugoj dražbi ispod ½ utvrđene vrijednosti nekretnina, odnosno ispod iznosa od 12.160,00 kn,</w:t>
      </w:r>
    </w:p>
    <w:p w:rsidRDefault="00F45F5A" w:rsidP="00F45F5A" w:rsidR="00F45F5A">
      <w:pPr>
        <w:spacing w:afterAutospacing="true" w:after="100" w:beforeAutospacing="true" w:before="100"/>
        <w:ind w:left="708"/>
        <w:jc w:val="both"/>
      </w:pPr>
      <w:r>
        <w:t>-na trećoj dražbi ispod ¼ utvrđene vrijednosti nekretnina, odnosno ispod iznosa od 6.080,00 kn.</w:t>
      </w:r>
    </w:p>
    <w:p w:rsidRDefault="00F45F5A" w:rsidP="00802135" w:rsidR="00F45F5A">
      <w:pPr>
        <w:spacing w:afterAutospacing="true" w:after="100" w:beforeAutospacing="true" w:before="100"/>
        <w:ind w:left="708"/>
        <w:jc w:val="both"/>
      </w:pPr>
      <w:r>
        <w:t xml:space="preserve"> IX. Nekretnine označene u </w:t>
      </w:r>
      <w:proofErr w:type="spellStart"/>
      <w:r>
        <w:t>toč</w:t>
      </w:r>
      <w:proofErr w:type="spellEnd"/>
      <w:r>
        <w:t>. IB6.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12.120,00 kn,</w:t>
      </w:r>
    </w:p>
    <w:p w:rsidRDefault="00F45F5A" w:rsidP="00F45F5A" w:rsidR="00F45F5A">
      <w:pPr>
        <w:spacing w:afterAutospacing="true" w:after="100" w:beforeAutospacing="true" w:before="100"/>
        <w:ind w:left="708"/>
        <w:jc w:val="both"/>
      </w:pPr>
      <w:r>
        <w:t>-na drugoj dražbi ispod ½ utvrđene vrijednosti nekretnina, odnosno ispod iznosa od 8.080,00 kn,</w:t>
      </w:r>
    </w:p>
    <w:p w:rsidRDefault="00F45F5A" w:rsidP="00F45F5A" w:rsidR="00F45F5A">
      <w:pPr>
        <w:spacing w:afterAutospacing="true" w:after="100" w:beforeAutospacing="true" w:before="100"/>
        <w:ind w:left="708"/>
        <w:jc w:val="both"/>
      </w:pPr>
      <w:r>
        <w:t>-na trećoj dražbi ispod ¼ utvrđene vrijednosti nekretnina, odnosno ispod iznosa od 4.040,00 kn.</w:t>
      </w:r>
    </w:p>
    <w:p w:rsidRDefault="00F45F5A" w:rsidP="00F45F5A" w:rsidR="00F45F5A">
      <w:pPr>
        <w:spacing w:afterAutospacing="true" w:after="100" w:beforeAutospacing="true" w:before="100"/>
        <w:ind w:left="708"/>
        <w:jc w:val="both"/>
      </w:pPr>
      <w:r>
        <w:t> </w:t>
      </w:r>
    </w:p>
    <w:p w:rsidRDefault="00F45F5A" w:rsidP="00802135" w:rsidR="00F45F5A">
      <w:pPr>
        <w:spacing w:afterAutospacing="true" w:after="100" w:beforeAutospacing="true" w:before="100"/>
        <w:ind w:firstLine="708"/>
        <w:jc w:val="both"/>
      </w:pPr>
      <w:r>
        <w:lastRenderedPageBreak/>
        <w:t xml:space="preserve">X. Nekretnine označene u </w:t>
      </w:r>
      <w:proofErr w:type="spellStart"/>
      <w:r>
        <w:t>toč</w:t>
      </w:r>
      <w:proofErr w:type="spellEnd"/>
      <w:r>
        <w:t>. IC. 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70.140,00 kn,</w:t>
      </w:r>
    </w:p>
    <w:p w:rsidRDefault="00F45F5A" w:rsidP="00F45F5A" w:rsidR="00F45F5A">
      <w:pPr>
        <w:spacing w:afterAutospacing="true" w:after="100" w:beforeAutospacing="true" w:before="100"/>
        <w:ind w:left="708"/>
        <w:jc w:val="both"/>
      </w:pPr>
      <w:r>
        <w:t>-na drugoj dražbi ispod ½ utvrđene vrijednosti nekretnina, odnosno ispod iznosa od 46.760,00 kn,</w:t>
      </w:r>
    </w:p>
    <w:p w:rsidRDefault="00F45F5A" w:rsidP="00F45F5A" w:rsidR="00F45F5A">
      <w:pPr>
        <w:spacing w:afterAutospacing="true" w:after="100" w:beforeAutospacing="true" w:before="100"/>
        <w:ind w:left="708"/>
        <w:jc w:val="both"/>
      </w:pPr>
      <w:r>
        <w:t>-na trećoj dražbi ispod ¼ utvrđene vrijednosti nekretnina, odnosno ispod iznosa od 23.380,00 kn.</w:t>
      </w:r>
    </w:p>
    <w:p w:rsidRDefault="00F45F5A" w:rsidP="00802135" w:rsidR="00F45F5A">
      <w:pPr>
        <w:spacing w:afterAutospacing="true" w:after="100" w:beforeAutospacing="true" w:before="100"/>
        <w:ind w:left="708"/>
        <w:jc w:val="both"/>
      </w:pPr>
      <w:r>
        <w:t> XI</w:t>
      </w:r>
      <w:r w:rsidR="00802135">
        <w:t xml:space="preserve">. Nekretnine označene u </w:t>
      </w:r>
      <w:proofErr w:type="spellStart"/>
      <w:r w:rsidR="00802135">
        <w:t>toč</w:t>
      </w:r>
      <w:proofErr w:type="spellEnd"/>
      <w:r w:rsidR="00802135">
        <w:t xml:space="preserve">. ID </w:t>
      </w:r>
      <w:r>
        <w:t>ovog rješenja ne mogu se prodati:</w:t>
      </w:r>
    </w:p>
    <w:p w:rsidRDefault="00F45F5A" w:rsidP="00F45F5A" w:rsidR="00F45F5A">
      <w:pPr>
        <w:spacing w:afterAutospacing="true" w:after="100" w:beforeAutospacing="true" w:before="100"/>
        <w:ind w:left="708"/>
        <w:jc w:val="both"/>
      </w:pPr>
      <w:r>
        <w:t>-na prvoj dražbi ispod ¾ utvrđene vrijednosti nekretnina, odnosno ispod iznosa od 426.384,00 kn,</w:t>
      </w:r>
    </w:p>
    <w:p w:rsidRDefault="00F45F5A" w:rsidP="00F45F5A" w:rsidR="00F45F5A">
      <w:pPr>
        <w:spacing w:afterAutospacing="true" w:after="100" w:beforeAutospacing="true" w:before="100"/>
        <w:ind w:left="708"/>
        <w:jc w:val="both"/>
      </w:pPr>
      <w:r>
        <w:t>-na drugoj dražbi ispod ½ utvrđene vrijednosti nekretnina, odnosno ispod iznosa od 284.256,00 kn,</w:t>
      </w:r>
    </w:p>
    <w:p w:rsidRDefault="00F45F5A" w:rsidP="00F45F5A" w:rsidR="00F45F5A">
      <w:pPr>
        <w:spacing w:afterAutospacing="true" w:after="100" w:beforeAutospacing="true" w:before="100"/>
        <w:ind w:left="708"/>
        <w:jc w:val="both"/>
      </w:pPr>
      <w:r>
        <w:t>-na trećoj dražbi ispod ¼ utvrđene vrijednosti nekretnina, odnosno ispod iznosa od 142.128,00  kn.</w:t>
      </w:r>
    </w:p>
    <w:p w:rsidRDefault="00F45F5A" w:rsidP="00F45F5A" w:rsidR="00F45F5A">
      <w:pPr>
        <w:spacing w:afterAutospacing="true" w:after="100" w:beforeAutospacing="true" w:before="100"/>
        <w:ind w:left="708"/>
        <w:jc w:val="both"/>
      </w:pPr>
      <w:r>
        <w:t> X</w:t>
      </w:r>
      <w:r w:rsidR="00802135">
        <w:t>II.</w:t>
      </w:r>
      <w:r>
        <w:t xml:space="preserve">  Svaka od nekretnina </w:t>
      </w:r>
      <w:proofErr w:type="spellStart"/>
      <w:r>
        <w:t>nevedenih</w:t>
      </w:r>
      <w:proofErr w:type="spellEnd"/>
      <w:r>
        <w:t xml:space="preserve"> u ovom zaključku se prodaje  posebno</w:t>
      </w:r>
    </w:p>
    <w:p w:rsidRDefault="00F45F5A" w:rsidP="00802135" w:rsidR="00F45F5A">
      <w:pPr>
        <w:spacing w:afterAutospacing="true" w:after="100" w:beforeAutospacing="true" w:before="100"/>
        <w:ind w:left="708"/>
        <w:jc w:val="both"/>
      </w:pPr>
      <w:r>
        <w:t> XI</w:t>
      </w:r>
      <w:r w:rsidR="00802135">
        <w:t>II.</w:t>
      </w:r>
      <w:r>
        <w:t xml:space="preserve"> 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ako se nekretnine ne prodaju niti na trećoj javnoj dražbi, a u postupku prodaje pred Finom, prilikom svake od dražbi može izjaviti da kupuje nekretninu i traži prijeboj svoje tražbine s osnova </w:t>
      </w:r>
      <w:proofErr w:type="spellStart"/>
      <w:r>
        <w:t>razlučnog</w:t>
      </w:r>
      <w:proofErr w:type="spellEnd"/>
      <w:r>
        <w:t xml:space="preserve"> prava s kupoprodajnom cijenom sukladno pravilima Ovršnog zakona.</w:t>
      </w:r>
    </w:p>
    <w:p w:rsidRDefault="00802135" w:rsidP="00802135" w:rsidR="00F45F5A">
      <w:pPr>
        <w:spacing w:afterAutospacing="true" w:after="100" w:beforeAutospacing="true" w:before="100"/>
        <w:ind w:firstLine="140" w:left="568"/>
        <w:jc w:val="both"/>
      </w:pPr>
      <w:r>
        <w:t>XIV.</w:t>
      </w:r>
      <w:r w:rsidR="00F45F5A">
        <w:t xml:space="preserve"> Uvjeti prodaje: početna cijena predmeta prodaje – nekretnina od kojih počinje postupak nadmetanja utvrđena je u </w:t>
      </w:r>
      <w:proofErr w:type="spellStart"/>
      <w:r w:rsidR="00F45F5A">
        <w:t>toč</w:t>
      </w:r>
      <w:proofErr w:type="spellEnd"/>
      <w:r w:rsidR="00F45F5A">
        <w:t>. II. ovog zaključka sukladno čl. 247. st. 5. Stečajnog zakona (NN 71/15) uz primjenu odredbe čl. 21. Pravilnika o načinu i postupku provedbe prodaje nekretnina u ovršnom postupku (NN 156/14).</w:t>
      </w:r>
    </w:p>
    <w:p w:rsidRDefault="00F45F5A" w:rsidP="00F45F5A" w:rsidR="00F45F5A">
      <w:pPr>
        <w:spacing w:afterAutospacing="true" w:after="100" w:beforeAutospacing="true" w:before="100"/>
        <w:ind w:firstLine="708" w:left="708"/>
        <w:jc w:val="both"/>
      </w:pPr>
      <w:r>
        <w:t>Dražbeni korak se određuje sukladno odredbi čl. 20. Pravilnika o načinu i postupku provedbe prodaje pokretnina i nekretnina u ovršnom postupku.</w:t>
      </w:r>
    </w:p>
    <w:p w:rsidRDefault="00F45F5A" w:rsidP="00F45F5A" w:rsidR="00F45F5A">
      <w:pPr>
        <w:spacing w:afterAutospacing="true" w:after="100" w:beforeAutospacing="true" w:before="100"/>
        <w:ind w:left="708"/>
        <w:jc w:val="both"/>
      </w:pPr>
      <w:r>
        <w:t>Prodaja se obavlja po načelu viđeno-kupljeno te se naknadne pritužbe isključuju.</w:t>
      </w:r>
    </w:p>
    <w:p w:rsidRDefault="00F45F5A" w:rsidP="00F45F5A" w:rsidR="00F45F5A">
      <w:pPr>
        <w:spacing w:afterAutospacing="true" w:after="100" w:beforeAutospacing="true" w:before="100"/>
        <w:ind w:firstLine="708" w:left="708"/>
        <w:jc w:val="both"/>
      </w:pPr>
      <w:r>
        <w:t xml:space="preserve">Porez na dodanu vrijednost plaća se sukladno pozitivnim propisima, ako temeljem istih postoji porezna obveza. </w:t>
      </w:r>
    </w:p>
    <w:p w:rsidRDefault="00F45F5A" w:rsidP="00F45F5A" w:rsidR="00F45F5A">
      <w:pPr>
        <w:spacing w:afterAutospacing="true" w:after="100" w:beforeAutospacing="true" w:before="100"/>
        <w:ind w:firstLine="708" w:left="708"/>
        <w:jc w:val="both"/>
      </w:pPr>
      <w:r>
        <w:t xml:space="preserve">Nekretnine su slobodne od osoba i stvari,a na istima postoje upisana </w:t>
      </w:r>
      <w:proofErr w:type="spellStart"/>
      <w:r>
        <w:t>razlučna</w:t>
      </w:r>
      <w:proofErr w:type="spellEnd"/>
      <w:r>
        <w:t xml:space="preserve"> prava koja će se brisati , nakon prodaje istih u stečajnom postupku. </w:t>
      </w:r>
    </w:p>
    <w:p w:rsidRDefault="00F45F5A" w:rsidP="00F45F5A" w:rsidR="00F45F5A">
      <w:pPr>
        <w:spacing w:afterAutospacing="true" w:after="100" w:beforeAutospacing="true" w:before="100"/>
        <w:ind w:firstLine="708" w:left="708"/>
        <w:jc w:val="both"/>
      </w:pPr>
      <w:r>
        <w:lastRenderedPageBreak/>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F45F5A" w:rsidP="00F45F5A" w:rsidR="00F45F5A">
      <w:pPr>
        <w:spacing w:afterAutospacing="true" w:after="100" w:beforeAutospacing="true" w:before="100"/>
        <w:ind w:firstLine="708" w:left="708"/>
        <w:jc w:val="both"/>
      </w:pPr>
      <w:r>
        <w:t xml:space="preserve">Ponuditeljima čija ponuda ne bude prihvaćena vratit će se iznos jamčevine nakon završetka elektroničke javne dražbe. </w:t>
      </w:r>
    </w:p>
    <w:p w:rsidRDefault="00F45F5A" w:rsidP="00F45F5A" w:rsidR="00F45F5A">
      <w:pPr>
        <w:spacing w:afterAutospacing="true" w:after="100" w:beforeAutospacing="true" w:before="100"/>
        <w:ind w:firstLine="708" w:left="708"/>
        <w:jc w:val="both"/>
      </w:pPr>
      <w:r>
        <w:t>Punomoćnici ponuditelja mogu sudjelovati na dražbi samo uz specijalnu punomoć za pristup sustavu elektroničke javne dražbe.</w:t>
      </w:r>
    </w:p>
    <w:p w:rsidRDefault="00F45F5A" w:rsidP="00F45F5A" w:rsidR="00F45F5A">
      <w:pPr>
        <w:spacing w:afterAutospacing="true" w:after="100" w:beforeAutospacing="true" w:before="100"/>
        <w:ind w:firstLine="708" w:left="708"/>
        <w:jc w:val="both"/>
      </w:pPr>
      <w:r>
        <w:t xml:space="preserve">Kupac je dužan položiti </w:t>
      </w:r>
      <w:proofErr w:type="spellStart"/>
      <w:r>
        <w:t>kupovninu</w:t>
      </w:r>
      <w:proofErr w:type="spellEnd"/>
      <w:r>
        <w:t xml:space="preserve"> u roku od 60 dana od dana završetka elektroničke javne dražbe.</w:t>
      </w:r>
    </w:p>
    <w:p w:rsidRDefault="00F45F5A" w:rsidP="00F45F5A" w:rsidR="00F45F5A">
      <w:pPr>
        <w:spacing w:afterAutospacing="true" w:after="100" w:beforeAutospacing="true" w:before="100"/>
        <w:ind w:firstLine="708" w:left="708"/>
        <w:jc w:val="both"/>
      </w:pPr>
      <w:r>
        <w:t>Valjanom uplatom smatra se i uplata uplaćena u roku i evidentirana na računu Fine u roku od 8 dana od isteka roka za uplatu.</w:t>
      </w:r>
    </w:p>
    <w:p w:rsidRDefault="00F45F5A" w:rsidP="00802135" w:rsidR="00F45F5A">
      <w:pPr>
        <w:spacing w:afterAutospacing="true" w:after="100" w:beforeAutospacing="true" w:before="100"/>
        <w:ind w:firstLine="708" w:left="708"/>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 </w:t>
      </w:r>
    </w:p>
    <w:p w:rsidRDefault="00802135" w:rsidP="00F45F5A" w:rsidR="00F45F5A">
      <w:pPr>
        <w:spacing w:afterAutospacing="true" w:after="100" w:beforeAutospacing="true" w:before="100"/>
        <w:ind w:left="568"/>
        <w:jc w:val="both"/>
      </w:pPr>
      <w:r>
        <w:t>XV.</w:t>
      </w:r>
      <w:r w:rsidR="00F45F5A">
        <w:t xml:space="preserve"> Brisanje založnih prava i tereta će biti određeno posebnom odlukom suda nakon što rješenje o dosudi postane pravomoćno i nakon što kupac položi </w:t>
      </w:r>
      <w:proofErr w:type="spellStart"/>
      <w:r w:rsidR="00F45F5A">
        <w:t>kupovninu</w:t>
      </w:r>
      <w:proofErr w:type="spellEnd"/>
      <w:r w:rsidR="00F45F5A">
        <w:t xml:space="preserve"> i nekretnine mu budu predane. </w:t>
      </w:r>
    </w:p>
    <w:p w:rsidRDefault="00802135" w:rsidP="00802135" w:rsidR="00F45F5A">
      <w:pPr>
        <w:spacing w:afterAutospacing="true" w:after="100" w:beforeAutospacing="true" w:before="100"/>
        <w:ind w:firstLine="140" w:left="568"/>
        <w:jc w:val="both"/>
      </w:pPr>
      <w:r>
        <w:t>XVI.</w:t>
      </w:r>
      <w:r w:rsidR="00F45F5A">
        <w:t xml:space="preserve"> Zainteresirane osobe mogu razgledati nekretnine i dokumentaciju istih u dogovoru s stečajnim upraviteljem Krešimirom Tomcem, telefon: 099/230-2833.</w:t>
      </w:r>
    </w:p>
    <w:p w:rsidRDefault="00F45F5A" w:rsidP="00802135" w:rsidR="00F45F5A">
      <w:pPr>
        <w:spacing w:afterAutospacing="true" w:after="100" w:beforeAutospacing="true" w:before="100"/>
        <w:ind w:firstLine="60" w:left="568"/>
        <w:jc w:val="both"/>
      </w:pPr>
      <w:r>
        <w:t>XV</w:t>
      </w:r>
      <w:r w:rsidR="00802135">
        <w:t>II.</w:t>
      </w:r>
      <w:r>
        <w:t xml:space="preserve"> Ovaj zaključak se objavljuje na mrežnoj stranici </w:t>
      </w:r>
      <w:proofErr w:type="spellStart"/>
      <w:r>
        <w:t>eOglasna</w:t>
      </w:r>
      <w:proofErr w:type="spellEnd"/>
      <w:r>
        <w:t xml:space="preserve"> ploča, a nalaže se stečajnom upravitelju objaviti isti zaključak na web stečaju. </w:t>
      </w:r>
    </w:p>
    <w:p w:rsidRDefault="00F45F5A" w:rsidP="00802135" w:rsidR="00F45F5A">
      <w:pPr>
        <w:spacing w:afterAutospacing="true" w:after="100" w:beforeAutospacing="true" w:before="100"/>
        <w:ind w:firstLine="140" w:left="568"/>
        <w:jc w:val="both"/>
      </w:pPr>
      <w:r>
        <w:t>XVI</w:t>
      </w:r>
      <w:r w:rsidR="00802135">
        <w:t>II.</w:t>
      </w:r>
      <w:r>
        <w:t xml:space="preserve"> Zaključak će se objaviti i na mrežnim stranicama Fine uz objavu poziva na sudjelovanje na elektroničkoj javnoj dražbi. </w:t>
      </w:r>
    </w:p>
    <w:p w:rsidRDefault="00F45F5A" w:rsidP="00802135" w:rsidR="00F45F5A">
      <w:pPr>
        <w:pStyle w:val="m7996046440679965724msolistparagraph"/>
        <w:ind w:left="1080"/>
        <w:jc w:val="center"/>
      </w:pPr>
      <w:r>
        <w:t>Obrazloženje</w:t>
      </w:r>
    </w:p>
    <w:p w:rsidRDefault="00F45F5A" w:rsidP="00802135" w:rsidR="00F45F5A">
      <w:pPr>
        <w:spacing w:afterAutospacing="true" w:after="100" w:beforeAutospacing="true" w:before="100"/>
        <w:jc w:val="both"/>
      </w:pPr>
      <w:r>
        <w:t xml:space="preserve"> Stečajni upravitelj je stavio prijedlog za prodaju u stečajnom postupku nekretnina označenih u </w:t>
      </w:r>
      <w:proofErr w:type="spellStart"/>
      <w:r>
        <w:t>toč</w:t>
      </w:r>
      <w:proofErr w:type="spellEnd"/>
      <w:r>
        <w:t>. I. ovog rješenja, te je odlučeno o prodaji nekretnina u stečaju temeljem rješenja od 23. kolovoza 2016. koje je postalo pravomoćno 14.. rujna 2016. te temeljem odluke odbora vjerovnika.</w:t>
      </w:r>
    </w:p>
    <w:p w:rsidRDefault="00F45F5A" w:rsidP="00802135" w:rsidR="00F45F5A">
      <w:pPr>
        <w:spacing w:afterAutospacing="true" w:after="100" w:beforeAutospacing="true" w:before="100"/>
        <w:jc w:val="both"/>
      </w:pPr>
      <w:r>
        <w:t xml:space="preserve"> Odlučeno je da se nekretnine označene u ovom zaključku  prodaju u stečajnom postupku, a da se vrijednost istih utvrdi sukladno suglasnosti  s prvim </w:t>
      </w:r>
      <w:proofErr w:type="spellStart"/>
      <w:r>
        <w:t>razlučnim</w:t>
      </w:r>
      <w:proofErr w:type="spellEnd"/>
      <w:r>
        <w:t xml:space="preserve"> vjerovnikom  za nekretnine – farmu svinja s pripadajućim pomoćnim objektima i zemljištem, koja nekretnine je označena u </w:t>
      </w:r>
      <w:proofErr w:type="spellStart"/>
      <w:r>
        <w:t>toč</w:t>
      </w:r>
      <w:proofErr w:type="spellEnd"/>
      <w:r>
        <w:t xml:space="preserve"> IA ovog zaključka i pribavljenom vještačenju sačinjenom po stalom sudskom vještaku  Marku Milas  s utvrđenjem kojeg se je suglasio prvi </w:t>
      </w:r>
      <w:proofErr w:type="spellStart"/>
      <w:r>
        <w:t>razlučni</w:t>
      </w:r>
      <w:proofErr w:type="spellEnd"/>
      <w:r>
        <w:t xml:space="preserve"> vjerovnik na </w:t>
      </w:r>
      <w:r>
        <w:lastRenderedPageBreak/>
        <w:t xml:space="preserve">toj nekretnini , a iz  kojeg proizlazi tržišna vrijednost nekretnina prema kojoj su utvrđene vrijednosti nekretnine u ovom zaključku u </w:t>
      </w:r>
      <w:proofErr w:type="spellStart"/>
      <w:r>
        <w:t>toč</w:t>
      </w:r>
      <w:proofErr w:type="spellEnd"/>
      <w:r>
        <w:t xml:space="preserve"> IA.</w:t>
      </w:r>
    </w:p>
    <w:p w:rsidRDefault="00F45F5A" w:rsidP="00802135" w:rsidR="00F45F5A">
      <w:pPr>
        <w:spacing w:afterAutospacing="true" w:after="100" w:beforeAutospacing="true" w:before="100"/>
        <w:jc w:val="both"/>
      </w:pPr>
      <w:r>
        <w:t xml:space="preserve">Za nekretninu označenu u </w:t>
      </w:r>
      <w:proofErr w:type="spellStart"/>
      <w:r>
        <w:t>toč</w:t>
      </w:r>
      <w:proofErr w:type="spellEnd"/>
      <w:r>
        <w:t xml:space="preserve">. ID ovog zaključka, također je odlučeno  da se vrijednost istih utvrdi sukladno suglasnosti  s prvim </w:t>
      </w:r>
      <w:proofErr w:type="spellStart"/>
      <w:r>
        <w:t>razlučnim</w:t>
      </w:r>
      <w:proofErr w:type="spellEnd"/>
      <w:r>
        <w:t xml:space="preserve"> vjerovnikom </w:t>
      </w:r>
      <w:proofErr w:type="spellStart"/>
      <w:r>
        <w:t>Kent</w:t>
      </w:r>
      <w:proofErr w:type="spellEnd"/>
      <w:r>
        <w:t xml:space="preserve"> Bankom  za nekretnine – obiteljsku kuću stečajnog dužnika s pomoćnim objektima i zemljištem, koja nekretnine je označena u </w:t>
      </w:r>
      <w:proofErr w:type="spellStart"/>
      <w:r>
        <w:t>toč</w:t>
      </w:r>
      <w:proofErr w:type="spellEnd"/>
      <w:r>
        <w:t xml:space="preserve"> ID ovog zaključka i pribavljenom vještačenju sačinjenom po stalom sudskom vještaku Nekretnine Žderić d. o. o.  , od 5. 10. 2012    koje je pribavio prvi </w:t>
      </w:r>
      <w:proofErr w:type="spellStart"/>
      <w:r>
        <w:t>razlučni</w:t>
      </w:r>
      <w:proofErr w:type="spellEnd"/>
      <w:r>
        <w:t xml:space="preserve"> vjerovnik, , a iz  kojeg proizlazi tržišna vrijednost nekretnina prema kojoj su utvrđene vrijednosti nekretnina u ovom zaključku u </w:t>
      </w:r>
      <w:proofErr w:type="spellStart"/>
      <w:r>
        <w:t>toč</w:t>
      </w:r>
      <w:proofErr w:type="spellEnd"/>
      <w:r>
        <w:t xml:space="preserve"> IA, jer iz dostavljenog nalaza proizlazi da  je tržišna vrijednost cijele nekretnine 1.137,024,00 kn, a stečajni dužnik je suvlasnik na istim nekretninama u ½ dijela. Nalaz je priložen spisu na str. 368 do 376.</w:t>
      </w:r>
    </w:p>
    <w:p w:rsidRDefault="00F45F5A" w:rsidP="00802135" w:rsidR="00F45F5A">
      <w:pPr>
        <w:spacing w:afterAutospacing="true" w:after="100" w:beforeAutospacing="true" w:before="100"/>
        <w:jc w:val="both"/>
      </w:pPr>
      <w:r>
        <w:t xml:space="preserve">Za ostale nekretnine je predloženo da se ne vrši iz razloga ekonomičnosti procjena po stalnim sudskim vještacima, nego da se koriste podaci porezne uprave o tržišnoj vrijednosti nekretnina. </w:t>
      </w:r>
    </w:p>
    <w:p w:rsidRDefault="00F45F5A" w:rsidP="00802135" w:rsidR="00F45F5A">
      <w:pPr>
        <w:spacing w:afterAutospacing="true" w:after="100" w:beforeAutospacing="true" w:before="100"/>
        <w:jc w:val="both"/>
      </w:pPr>
      <w:r>
        <w:t xml:space="preserve">Tržišna vrijednost je utvrđena nakon održanog ročišta za procjenu vrijednosti nekretnina, pribavljenog izjašnjenja porezne uprave koje se nalazi na str. 353 spisa, dopis od 9. rujna 2016, iz kojeg proizlazi da je za poljoprivredno  zemljište tržišna cijena od 1,80 do 2,50 kn po m2 , a za građevinsko zemljište 45,00 do 90,00 kn po m2, te   prostornog plana  Općine Gornja vrba (službeni vjesnik Brodsko-posavske županije 8/2003, na okolnost činjenice da li su pojedine nekretnine građevinsko ili poljoprivredno zemljište, o čemu je stečajni upravitelj izvijestio sud u podnesku od 14. ožujka 2017.  Vrijednosti su utvrđene obzirom na najveće vrijednosti pojedine kategorije zemljišta za predmetnu lokaciju prema izjašnjenju Porezne uprave.  </w:t>
      </w:r>
    </w:p>
    <w:p w:rsidRDefault="00F45F5A" w:rsidP="00802135" w:rsidR="00F45F5A">
      <w:pPr>
        <w:spacing w:afterAutospacing="true" w:after="100" w:beforeAutospacing="true" w:before="100"/>
        <w:jc w:val="both"/>
      </w:pPr>
      <w:r>
        <w:t xml:space="preserve">Sukladno navedenom odlučeno je u izreci zaključka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F45F5A" w:rsidP="00802135" w:rsidR="00F45F5A">
      <w:pPr>
        <w:spacing w:afterAutospacing="true" w:after="100" w:beforeAutospacing="true" w:before="100"/>
        <w:ind w:left="708"/>
      </w:pPr>
      <w:r>
        <w:t> U Slavonskom Brodu</w:t>
      </w:r>
      <w:r w:rsidR="00802135">
        <w:t xml:space="preserve"> </w:t>
      </w:r>
      <w:r w:rsidR="00342D39">
        <w:t>11</w:t>
      </w:r>
      <w:r>
        <w:t xml:space="preserve">. </w:t>
      </w:r>
      <w:r w:rsidR="00802135">
        <w:t>travnja</w:t>
      </w:r>
      <w:r>
        <w:t>  2017.                                                          </w:t>
      </w:r>
    </w:p>
    <w:p w:rsidRDefault="00F45F5A" w:rsidP="00F45F5A" w:rsidR="00F45F5A">
      <w:pPr>
        <w:spacing w:afterAutospacing="true" w:after="100" w:beforeAutospacing="true" w:before="100"/>
        <w:ind w:firstLine="708" w:left="6372"/>
      </w:pPr>
      <w:r>
        <w:t>Sutkinja:</w:t>
      </w:r>
    </w:p>
    <w:p w:rsidRDefault="00F45F5A" w:rsidP="00F45F5A" w:rsidR="00F45F5A">
      <w:pPr>
        <w:spacing w:afterAutospacing="true" w:after="100" w:beforeAutospacing="true" w:before="100"/>
        <w:ind w:left="708"/>
      </w:pPr>
      <w:r>
        <w:t>                                                                                           Daniela Martini Maoduš</w:t>
      </w:r>
    </w:p>
    <w:p w:rsidRDefault="00802135" w:rsidP="00802135" w:rsidR="00802135">
      <w:pPr>
        <w:pStyle w:val="NormaleSPIS"/>
        <w:ind w:firstLine="0"/>
      </w:pPr>
      <w:bookmarkStart w:name="_GoBack" w:id="0"/>
      <w:bookmarkEnd w:id="0"/>
    </w:p>
    <w:p w:rsidRDefault="00802135" w:rsidP="00802135" w:rsidR="00802135">
      <w:pPr>
        <w:pStyle w:val="NormaleSPIS"/>
        <w:ind w:firstLine="0"/>
      </w:pPr>
      <w:r>
        <w:t>Dostaviti:</w:t>
      </w:r>
    </w:p>
    <w:p w:rsidRDefault="00802135" w:rsidP="00802135" w:rsidR="00802135">
      <w:pPr>
        <w:pStyle w:val="NormaleSPIS"/>
        <w:ind w:firstLine="0"/>
      </w:pPr>
      <w:r>
        <w:t xml:space="preserve">-objaviti na </w:t>
      </w:r>
      <w:proofErr w:type="spellStart"/>
      <w:r>
        <w:t>eOglasnoj</w:t>
      </w:r>
      <w:proofErr w:type="spellEnd"/>
      <w:r>
        <w:t xml:space="preserve"> ploči suda</w:t>
      </w:r>
    </w:p>
    <w:p w:rsidRDefault="00802135" w:rsidP="00802135" w:rsidR="00802135" w:rsidRPr="00B76F3C">
      <w:pPr>
        <w:pStyle w:val="NormaleSPIS"/>
        <w:ind w:firstLine="0"/>
      </w:pPr>
      <w:r>
        <w:t xml:space="preserve">-dostaviti Fini uz originale </w:t>
      </w:r>
      <w:proofErr w:type="spellStart"/>
      <w:r>
        <w:t>zk</w:t>
      </w:r>
      <w:proofErr w:type="spellEnd"/>
      <w:r>
        <w:t xml:space="preserve"> izvadaka, rješenje o prodaji i zahtjev za prodaju</w:t>
      </w:r>
    </w:p>
    <w:sectPr w:rsidSect="0032366B" w:rsidR="00802135" w:rsidRPr="00B76F3C">
      <w:headerReference w:type="default" r:id="rId19"/>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741F" w:rsidP="00537B78" w:rsidR="0021741F">
      <w:r>
        <w:separator/>
      </w:r>
    </w:p>
  </w:endnote>
  <w:endnote w:id="0" w:type="continuationSeparator">
    <w:p w:rsidRDefault="0021741F" w:rsidP="00537B78" w:rsidR="002174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741F" w:rsidP="00537B78" w:rsidR="0021741F">
      <w:r>
        <w:separator/>
      </w:r>
    </w:p>
  </w:footnote>
  <w:footnote w:id="0" w:type="continuationSeparator">
    <w:p w:rsidRDefault="0021741F" w:rsidP="00537B78" w:rsidR="002174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41F"/>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D39"/>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3FD"/>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13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54D9"/>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2C86"/>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7E3"/>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F5A"/>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m7996046440679965724msolistparagraph" w:type="paragraph">
    <w:name w:val="m_7996046440679965724msolistparagraph"/>
    <w:basedOn w:val="Normal"/>
    <w:rsid w:val="00F45F5A"/>
    <w:pPr>
      <w:spacing w:afterAutospacing="true" w:after="100" w:beforeAutospacing="true" w:before="100"/>
    </w:pPr>
    <w:rPr>
      <w:rFonts w:cs="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m7996046440679965724msolistparagraph" w:type="paragraph">
    <w:name w:val="m_7996046440679965724msolistparagraph"/>
    <w:basedOn w:val="Normal"/>
    <w:rsid w:val="00F45F5A"/>
    <w:pPr>
      <w:spacing w:after="100" w:afterAutospacing="1" w:before="100" w:beforeAutospacing="1"/>
    </w:pPr>
    <w:rPr>
      <w:rFonts w:cs="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2905279">
      <w:bodyDiv w:val="true"/>
      <w:marLeft w:val="0"/>
      <w:marRight w:val="0"/>
      <w:marTop w:val="0"/>
      <w:marBottom w:val="0"/>
      <w:divBdr>
        <w:top w:space="0" w:sz="0" w:color="auto" w:val="none"/>
        <w:left w:space="0" w:sz="0" w:color="auto" w:val="none"/>
        <w:bottom w:space="0" w:sz="0" w:color="auto" w:val="none"/>
        <w:right w:space="0" w:sz="0" w:color="auto" w:val="none"/>
      </w:divBdr>
    </w:div>
    <w:div w:id="12965953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k.xn--bea.br" TargetMode="External"/><Relationship Id="rId18" Type="http://schemas.openxmlformats.org/officeDocument/2006/relationships/hyperlink" Target="http://k.xn--bea.br"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k.xn--bea.br" TargetMode="External"/><Relationship Id="rId17" Type="http://schemas.openxmlformats.org/officeDocument/2006/relationships/hyperlink" Target="http://k.xn--bea.br" TargetMode="External"/><Relationship Id="rId2" Type="http://schemas.openxmlformats.org/officeDocument/2006/relationships/customXml" Target="../customXml/item2.xml"/><Relationship Id="rId16" Type="http://schemas.openxmlformats.org/officeDocument/2006/relationships/hyperlink" Target="http://k.xn--bea.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xn--bea.br" TargetMode="External"/><Relationship Id="rId5" Type="http://schemas.microsoft.com/office/2007/relationships/stylesWithEffects" Target="stylesWithEffects.xml"/><Relationship Id="rId15" Type="http://schemas.openxmlformats.org/officeDocument/2006/relationships/hyperlink" Target="http://k.xn--bea.br" TargetMode="Externa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k.xn--bea.b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St-1011/2013-137</izvorni_sadrzaj>
    <derivirana_varijabla naziv="DomainObject.Oznaka_1">St-1011/2013-137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izvorni_sadrzaj>
    <derivirana_varijabla naziv="DomainObject.Predmet.Broj_1">1011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 II. dio spisa u kalendaru do 30.12.2016.
,spis I,II dio kod Dubi,  ,   III i IV dio   
 povodom žalbe i preslika spisa Ovr-3829/11 OS SB.</izvorni_sadrzaj>
    <derivirana_varijabla naziv="DomainObject.Predmet.Opis_1">I. i II. dio spisa u kalendaru do 30.12.2016.
,spis I,II dio kod Dubi,  ,   III i IV dio   
 povodom žalbe i preslika spisa Ovr-3829/11 OS SB.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St-1011/2013</izvorni_sadrzaj>
    <derivirana_varijabla naziv="DomainObject.Predmet.OznakaBroj_1">St-1011/2013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TS Osijek  20 Ovr-1332/2012   ,Ovr-234/2011 TS OS,  OVR- 90/2012, OVR-1273/2012,OVR- 1044/2011,  OVR-2750/2013 TS OS</izvorni_sadrzaj>
    <derivirana_varijabla naziv="DomainObject.Predmet.PrimjedbaSuca_1">priklopljen spis TS Osijek  20 Ovr-1332/2012   ,Ovr-234/2011 TS OS,  OVR- 90/2012, OVR-1273/2012,OVR- 1044/2011,  OVR-2750/2013 TS OS</derivirana_varijabla>
  </DomainObject.Predmet.PrimjedbaSuca>
  <DomainObject.Predmet.PrimjedbaUpisnicara>
    <izvorni_sadrzaj/>
    <derivirana_varijabla naziv="DomainObject.Predmet.PrimjedbaUpisnicara_1"/>
  </DomainObject.Predmet.PrimjedbaUpisnicara>
  <DomainObject.Predmet.ProtustrankaFormated>
    <izvorni_sadrzaj>  ŽELJKO KURKUTOVIĆ</izvorni_sadrzaj>
    <derivirana_varijabla naziv="DomainObject.Predmet.ProtustrankaFormated_1">  ŽELJKO KURKUTOVIĆ</derivirana_varijabla>
  </DomainObject.Predmet.ProtustrankaFormated>
  <DomainObject.Predmet.ProtustrankaFormatedOIB>
    <izvorni_sadrzaj>  ŽELJKO KURKUTOVIĆ, OIB 84033605694</izvorni_sadrzaj>
    <derivirana_varijabla naziv="DomainObject.Predmet.ProtustrankaFormatedOIB_1">  ŽELJKO KURKUTOVIĆ, OIB 84033605694</derivirana_varijabla>
  </DomainObject.Predmet.ProtustrankaFormatedOIB>
  <DomainObject.Predmet.ProtustrankaFormatedWithAdress>
    <izvorni_sadrzaj> ŽELJKO KURKUTOVIĆ, Sv.Filipa i Jakova 47, 35211 Donja Vrba</izvorni_sadrzaj>
    <derivirana_varijabla naziv="DomainObject.Predmet.ProtustrankaFormatedWithAdress_1"> ŽELJKO KURKUTOVIĆ, Sv.Filipa i Jakova 47, 35211 Donja Vrba</derivirana_varijabla>
  </DomainObject.Predmet.ProtustrankaFormatedWithAdress>
  <DomainObject.Predmet.ProtustrankaFormatedWithAdressOIB>
    <izvorni_sadrzaj> ŽELJKO KURKUTOVIĆ, OIB 84033605694, Sv.Filipa i Jakova 47, 35211 Donja Vrba</izvorni_sadrzaj>
    <derivirana_varijabla naziv="DomainObject.Predmet.ProtustrankaFormatedWithAdressOIB_1"> ŽELJKO KURKUTOVIĆ, OIB 84033605694, Sv.Filipa i Jakova 47, 35211 Donja Vrba</derivirana_varijabla>
  </DomainObject.Predmet.ProtustrankaFormatedWithAdressOIB>
  <DomainObject.Predmet.ProtustrankaWithAdress>
    <izvorni_sadrzaj>ŽELJKO KURKUTOVIĆ Sv.Filipa i Jakova 47, 35211 Donja Vrba</izvorni_sadrzaj>
    <derivirana_varijabla naziv="DomainObject.Predmet.ProtustrankaWithAdress_1">ŽELJKO KURKUTOVIĆ Sv.Filipa i Jakova 47, 35211 Donja Vrba</derivirana_varijabla>
  </DomainObject.Predmet.ProtustrankaWithAdress>
  <DomainObject.Predmet.ProtustrankaWithAdressOIB>
    <izvorni_sadrzaj>ŽELJKO KURKUTOVIĆ, OIB 84033605694, Sv.Filipa i Jakova 47, 35211 Donja Vrba</izvorni_sadrzaj>
    <derivirana_varijabla naziv="DomainObject.Predmet.ProtustrankaWithAdressOIB_1">ŽELJKO KURKUTOVIĆ, OIB 84033605694, Sv.Filipa i Jakova 47, 35211 Donja Vrba</derivirana_varijabla>
  </DomainObject.Predmet.ProtustrankaWithAdressOIB>
  <DomainObject.Predmet.ProtustrankaNazivFormated>
    <izvorni_sadrzaj>ŽELJKO KURKUTOVIĆ</izvorni_sadrzaj>
    <derivirana_varijabla naziv="DomainObject.Predmet.ProtustrankaNazivFormated_1">ŽELJKO KURKUTOVIĆ</derivirana_varijabla>
  </DomainObject.Predmet.ProtustrankaNazivFormated>
  <DomainObject.Predmet.ProtustrankaNazivFormatedOIB>
    <izvorni_sadrzaj>ŽELJKO KURKUTOVIĆ, OIB 84033605694</izvorni_sadrzaj>
    <derivirana_varijabla naziv="DomainObject.Predmet.ProtustrankaNazivFormatedOIB_1">ŽELJKO KURKUTOVIĆ, OIB 84033605694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Vrtni put 3, 10000 Zagreb</izvorni_sadrzaj>
    <derivirana_varijabla naziv="DomainObject.Predmet.StrankaFormatedWithAdress_1"> FINA-Regionalni centar Zagreb, Vrtni put 3, 10000 Zagreb</derivirana_varijabla>
  </DomainObject.Predmet.StrankaFormatedWithAdress>
  <DomainObject.Predmet.StrankaFormatedWithAdressOIB>
    <izvorni_sadrzaj> FINA-Regionalni centar Zagreb, OIB 85821130368, Vrtni put 3, 10000 Zagreb</izvorni_sadrzaj>
    <derivirana_varijabla naziv="DomainObject.Predmet.StrankaFormatedWithAdressOIB_1"> FINA-Regionalni centar Zagreb, OIB 85821130368, Vrtni put 3, 10000 Zagreb</derivirana_varijabla>
  </DomainObject.Predmet.StrankaFormatedWithAdressOIB>
  <DomainObject.Predmet.StrankaWithAdress>
    <izvorni_sadrzaj>FINA-Regionalni centar Zagreb Vrtni put 3,10000 Zagreb</izvorni_sadrzaj>
    <derivirana_varijabla naziv="DomainObject.Predmet.StrankaWithAdress_1">FINA-Regionalni centar Zagreb Vrtni put 3,10000 Zagreb</derivirana_varijabla>
  </DomainObject.Predmet.StrankaWithAdress>
  <DomainObject.Predmet.StrankaWithAdressOIB>
    <izvorni_sadrzaj>FINA-Regionalni centar Zagreb, OIB 85821130368, Vrtni put 3,10000 Zagreb</izvorni_sadrzaj>
    <derivirana_varijabla naziv="DomainObject.Predmet.StrankaWithAdressOIB_1">FINA-Regionalni centar Zagreb, OIB 85821130368, Vrtni put 3,10000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Vrtni put 3, 10000 Zagreb</item>
    </izvorni_sadrzaj>
    <derivirana_varijabla naziv="DomainObject.Predmet.StrankaListFormatedWithAdress_1">
      <item>FINA-Regionalni centar Zagreb, Vrtni put 3, 10000 Zagreb</item>
    </derivirana_varijabla>
  </DomainObject.Predmet.StrankaListFormatedWithAdress>
  <DomainObject.Predmet.StrankaListFormatedWithAdressOIB>
    <izvorni_sadrzaj>
      <item>FINA-Regionalni centar Zagreb, OIB 85821130368, Vrtni put 3, 10000 Zagreb</item>
    </izvorni_sadrzaj>
    <derivirana_varijabla naziv="DomainObject.Predmet.StrankaListFormatedWithAdressOIB_1">
      <item>FINA-Regionalni centar Zagreb, OIB 85821130368, Vrtni put 3,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ŽELJKO KURKUTOVIĆ</item>
    </izvorni_sadrzaj>
    <derivirana_varijabla naziv="DomainObject.Predmet.ProtuStrankaListFormated_1">
      <item>ŽELJKO KURKUTOVIĆ</item>
    </derivirana_varijabla>
  </DomainObject.Predmet.ProtuStrankaListFormated>
  <DomainObject.Predmet.ProtuStrankaListFormatedOIB>
    <izvorni_sadrzaj>
      <item>ŽELJKO KURKUTOVIĆ, OIB 84033605694</item>
    </izvorni_sadrzaj>
    <derivirana_varijabla naziv="DomainObject.Predmet.ProtuStrankaListFormatedOIB_1">
      <item>ŽELJKO KURKUTOVIĆ, OIB 84033605694</item>
    </derivirana_varijabla>
  </DomainObject.Predmet.ProtuStrankaListFormatedOIB>
  <DomainObject.Predmet.ProtuStrankaListFormatedWithAdress>
    <izvorni_sadrzaj>
      <item>ŽELJKO KURKUTOVIĆ, Sv.Filipa i Jakova 47, 35211 Donja Vrba</item>
    </izvorni_sadrzaj>
    <derivirana_varijabla naziv="DomainObject.Predmet.ProtuStrankaListFormatedWithAdress_1">
      <item>ŽELJKO KURKUTOVIĆ, Sv.Filipa i Jakova 47, 35211 Donja Vrba</item>
    </derivirana_varijabla>
  </DomainObject.Predmet.ProtuStrankaListFormatedWithAdress>
  <DomainObject.Predmet.ProtuStrankaListFormatedWithAdressOIB>
    <izvorni_sadrzaj>
      <item>ŽELJKO KURKUTOVIĆ, OIB 84033605694, Sv.Filipa i Jakova 47, 35211 Donja Vrba</item>
    </izvorni_sadrzaj>
    <derivirana_varijabla naziv="DomainObject.Predmet.ProtuStrankaListFormatedWithAdressOIB_1">
      <item>ŽELJKO KURKUTOVIĆ, OIB 84033605694, Sv.Filipa i Jakova 47, 35211 Donja Vrba</item>
    </derivirana_varijabla>
  </DomainObject.Predmet.ProtuStrankaListFormatedWithAdressOIB>
  <DomainObject.Predmet.ProtuStrankaListNazivFormated>
    <izvorni_sadrzaj>
      <item>ŽELJKO KURKUTOVIĆ</item>
    </izvorni_sadrzaj>
    <derivirana_varijabla naziv="DomainObject.Predmet.ProtuStrankaListNazivFormated_1">
      <item>ŽELJKO KURKUTOVIĆ</item>
    </derivirana_varijabla>
  </DomainObject.Predmet.ProtuStrankaListNazivFormated>
  <DomainObject.Predmet.ProtuStrankaListNazivFormatedOIB>
    <izvorni_sadrzaj>
      <item>ŽELJKO KURKUTOVIĆ, OIB 84033605694</item>
    </izvorni_sadrzaj>
    <derivirana_varijabla naziv="DomainObject.Predmet.ProtuStrankaListNazivFormatedOIB_1">
      <item>ŽELJKO KURKUTOVIĆ, OIB 84033605694</item>
    </derivirana_varijabla>
  </DomainObject.Predmet.ProtuStrankaListNazivFormatedOIB>
  <DomainObject.Predmet.OstaliListFormated>
    <izvorni_sadrzaj>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izvorni_sadrzaj>
    <derivirana_varijabla naziv="DomainObject.Predmet.OstaliListFormated_1">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derivirana_varijabla>
  </DomainObject.Predmet.OstaliListFormated>
  <DomainObject.Predmet.OstaliListFormatedOIB>
    <izvorni_sadrzaj>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izvorni_sadrzaj>
    <derivirana_varijabla naziv="DomainObject.Predmet.OstaliListFormatedOIB_1">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derivirana_varijabla>
  </DomainObject.Predmet.OstaliListFormatedOIB>
  <DomainObject.Predmet.OstaliListFormatedWithAdress>
    <izvorni_sadrzaj>
      <item>Krešimir Tomac, Slav.Brod, Tome Bakača 35, 35000 Slavonski Brod</item>
      <item>NARODNE NOVINE, dioničko društvo za izdavanje i tiskanje Službenog lista Republike Hrvatske, službenih i drugih obrazaca te ,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Draškovićeva 82, Zagreb</item>
      <item>Bojan Odobašić</item>
      <item>RUŽICA ZMAJIĆ</item>
    </izvorni_sadrzaj>
    <derivirana_varijabla naziv="DomainObject.Predmet.OstaliListFormatedWithAdress_1">
      <item>Krešimir Tomac, Slav.Brod, Tome Bakača 35, 35000 Slavonski Brod</item>
      <item>NARODNE NOVINE, dioničko društvo za izdavanje i tiskanje Službenog lista Republike Hrvatske, službenih i drugih obrazaca te ,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Draškovićeva 82, Zagreb</item>
      <item>Bojan Odobašić</item>
      <item>RUŽICA ZMAJIĆ</item>
    </derivirana_varijabla>
  </DomainObject.Predmet.OstaliListFormatedWithAdress>
  <DomainObject.Predmet.OstaliListFormatedWithAdressOIB>
    <izvorni_sadrzaj>
      <item>Krešimir Tomac, Slav.Brod, OIB 89208179103, Tome Bakača 35, 35000 Slavonski Brod</item>
      <item>NARODNE NOVINE, dioničko društvo za izdavanje i tiskanje Službenog lista Republike Hrvatske, službenih i drugih obrazaca te , OIB 64546066176,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OIB 88443826619, Draškovićeva 82, Zagreb</item>
      <item>Bojan Odobašić</item>
      <item>RUŽICA ZMAJIĆ</item>
    </izvorni_sadrzaj>
    <derivirana_varijabla naziv="DomainObject.Predmet.OstaliListFormatedWithAdressOIB_1">
      <item>Krešimir Tomac, Slav.Brod, OIB 89208179103, Tome Bakača 35, 35000 Slavonski Brod</item>
      <item>NARODNE NOVINE, dioničko društvo za izdavanje i tiskanje Službenog lista Republike Hrvatske, službenih i drugih obrazaca te , OIB 64546066176,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OIB 88443826619, Draškovićeva 82, Zagreb</item>
      <item>Bojan Odobašić</item>
      <item>RUŽICA ZMAJIĆ</item>
    </derivirana_varijabla>
  </DomainObject.Predmet.OstaliListFormatedWithAdressOIB>
  <DomainObject.Predmet.OstaliListNazivFormated>
    <izvorni_sadrzaj>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izvorni_sadrzaj>
    <derivirana_varijabla naziv="DomainObject.Predmet.OstaliListNazivFormated_1">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derivirana_varijabla>
  </DomainObject.Predmet.OstaliListNazivFormated>
  <DomainObject.Predmet.OstaliListNazivFormatedOIB>
    <izvorni_sadrzaj>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izvorni_sadrzaj>
    <derivirana_varijabla naziv="DomainObject.Predmet.OstaliListNazivFormatedOIB_1">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St-1011/2013-137</izvorni_sadrzaj>
    <derivirana_varijabla naziv="DomainObject.PoslovniBrojDokumenta_1">St-1011/2013-137</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ŽELJKO KURKUTOVIĆ</izvorni_sadrzaj>
    <derivirana_varijabla naziv="DomainObject.Predmet.ProtustrankaIDrugi_1">ŽELJKO KURKUTOVIĆ</derivirana_varijabla>
  </DomainObject.Predmet.ProtustrankaIDrugi>
  <DomainObject.Predmet.StrankaIDrugiAdressOIB>
    <izvorni_sadrzaj>FINA-Regionalni centar Zagreb, OIB 85821130368, Vrtni put 3, 10000 Zagreb</izvorni_sadrzaj>
    <derivirana_varijabla naziv="DomainObject.Predmet.StrankaIDrugiAdressOIB_1">FINA-Regionalni centar Zagreb, OIB 85821130368, Vrtni put 3, 10000 Zagreb</derivirana_varijabla>
  </DomainObject.Predmet.StrankaIDrugiAdressOIB>
  <DomainObject.Predmet.ProtustrankaIDrugiAdressOIB>
    <izvorni_sadrzaj>ŽELJKO KURKUTOVIĆ, OIB 84033605694, Sv.Filipa i Jakova 47, 35211 Donja Vrba</izvorni_sadrzaj>
    <derivirana_varijabla naziv="DomainObject.Predmet.ProtustrankaIDrugiAdressOIB_1">ŽELJKO KURKUTOVIĆ, OIB 84033605694, Sv.Filipa i Jakova 47, 35211 Donja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KURKUTOVIĆ</item>
      <item>FINA-Regionalni centar Zagreb</item>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izvorni_sadrzaj>
    <derivirana_varijabla naziv="DomainObject.Predmet.SudioniciListNaziv_1">
      <item>ŽELJKO KURKUTOVIĆ</item>
      <item>FINA-Regionalni centar Zagreb</item>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derivirana_varijabla>
  </DomainObject.Predmet.SudioniciListNaziv>
  <DomainObject.Predmet.SudioniciListAdressOIB>
    <izvorni_sadrzaj>
      <item>ŽELJKO KURKUTOVIĆ, OIB 84033605694, Sv.Filipa i Jakova 47,35211 Donja Vrba</item>
      <item>FINA-Regionalni centar Zagreb, OIB 85821130368, Vrtni put 3,10000 Zagreb</item>
      <item>Krešimir Tomac, Slav.Brod, OIB 89208179103, Tome Bakača 35,35000 Slavonski Brod</item>
      <item>NARODNE NOVINE, dioničko društvo za izdavanje i tiskanje Službenog lista Republike Hrvatske, službenih i drugih obrazaca te , OIB 64546066176, Savski Gaj XIII. put 6,10000 Zagreb</item>
      <item>ŽELJKA BRANDT, odvjetnica, P. Krešimira IV br. 9,35000 Slavonski Brod</item>
      <item>NATALIJA VLAINIĆ dipl.iur., Industrijska zona 1, Mece,31326 Darda</item>
      <item>MAJA GOLJAK STANIĆ, dipl. iur., Josipa Lončaran 3,10000 Zagreb</item>
      <item>VESNA LAZARIĆ - zamjenik ŽDO-a, A. Starčevića 40,35000 Slavonski Brod</item>
      <item>VJEKOSLAV ŠUSTIĆ dipl. iur., Đakovština 3,31000 Osijek</item>
      <item>zamjenik pun. steč. vjerovnika IVANA KOVAČEVIĆ, odvjetnica, A. Cesarca 28,35000 Slavonski Brod</item>
      <item>BUTERIN &amp; POSAVEC, odvjetničko društvo, javno trgovačko društvo, OIB 88443826619, Draškovićeva 82,Zagreb</item>
      <item>Bojan Odobašić</item>
      <item>RUŽICA ZMAJIĆ</item>
    </izvorni_sadrzaj>
    <derivirana_varijabla naziv="DomainObject.Predmet.SudioniciListAdressOIB_1">
      <item>ŽELJKO KURKUTOVIĆ, OIB 84033605694, Sv.Filipa i Jakova 47,35211 Donja Vrba</item>
      <item>FINA-Regionalni centar Zagreb, OIB 85821130368, Vrtni put 3,10000 Zagreb</item>
      <item>Krešimir Tomac, Slav.Brod, OIB 89208179103, Tome Bakača 35,35000 Slavonski Brod</item>
      <item>NARODNE NOVINE, dioničko društvo za izdavanje i tiskanje Službenog lista Republike Hrvatske, službenih i drugih obrazaca te , OIB 64546066176, Savski Gaj XIII. put 6,10000 Zagreb</item>
      <item>ŽELJKA BRANDT, odvjetnica, P. Krešimira IV br. 9,35000 Slavonski Brod</item>
      <item>NATALIJA VLAINIĆ dipl.iur., Industrijska zona 1, Mece,31326 Darda</item>
      <item>MAJA GOLJAK STANIĆ, dipl. iur., Josipa Lončaran 3,10000 Zagreb</item>
      <item>VESNA LAZARIĆ - zamjenik ŽDO-a, A. Starčevića 40,35000 Slavonski Brod</item>
      <item>VJEKOSLAV ŠUSTIĆ dipl. iur., Đakovština 3,31000 Osijek</item>
      <item>zamjenik pun. steč. vjerovnika IVANA KOVAČEVIĆ, odvjetnica, A. Cesarca 28,35000 Slavonski Brod</item>
      <item>BUTERIN &amp; POSAVEC, odvjetničko društvo, javno trgovačko društvo, OIB 88443826619, Draškovićeva 82,Zagreb</item>
      <item>Bojan Odobašić</item>
      <item>RUŽICA ZMAJIĆ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CAC75D-9E5C-49B7-9224-EB161FA34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1797</properties:Words>
  <properties:Characters>9870</properties:Characters>
  <properties:Lines>193</properties:Lines>
  <properties:Paragraphs>89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2017-04-11T12:02:00Z</cp:lastPrinted>
  <dcterms:modified xmlns:xsi="http://www.w3.org/2001/XMLSchema-instance" xsi:type="dcterms:W3CDTF">2017-04-11T12:02:00Z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St-1011/2013-137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