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e92fa" w14:paraId="03e92fa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F446C5">
        <w:t>24. St-</w:t>
      </w:r>
      <w:r w:rsidR="00E04D54">
        <w:t>8</w:t>
      </w:r>
      <w:r w:rsidR="004035F8">
        <w:t>172</w:t>
      </w:r>
      <w:r w:rsidR="00F446C5">
        <w:t>/201</w:t>
      </w:r>
      <w:r w:rsidR="00E04D54">
        <w:t>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560C9">
        <w:t>1190</w:t>
      </w:r>
      <w:r w:rsidR="003E5D1C">
        <w:t>/201</w:t>
      </w:r>
      <w:r w:rsidR="00953B9E">
        <w:t>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6D250E">
        <w:t>20</w:t>
      </w:r>
      <w:r w:rsidR="005D4DDE">
        <w:t xml:space="preserve">. </w:t>
      </w:r>
      <w:r w:rsidR="006D250E">
        <w:t>listopada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B93087" w:rsidR="002E5ABB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110AFE" w:rsidRPr="00110AFE">
        <w:t xml:space="preserve"> </w:t>
      </w:r>
      <w:r w:rsidR="001C698E">
        <w:t>PASARGAD</w:t>
      </w:r>
      <w:r w:rsidR="006D250E">
        <w:t xml:space="preserve"> </w:t>
      </w:r>
      <w:r w:rsidR="00B666B8">
        <w:t xml:space="preserve">d.o.o., Zagreb, </w:t>
      </w:r>
      <w:r w:rsidR="001C698E">
        <w:t xml:space="preserve">Trg Ante Starčevića bb, </w:t>
      </w:r>
      <w:r w:rsidR="00B666B8">
        <w:t>MBS:080</w:t>
      </w:r>
      <w:r w:rsidR="001C698E">
        <w:t>672956</w:t>
      </w:r>
      <w:r w:rsidR="00B666B8">
        <w:t xml:space="preserve">, </w:t>
      </w:r>
      <w:r w:rsidR="00B666B8" w:rsidRPr="00CA377B">
        <w:t>OIB</w:t>
      </w:r>
      <w:r w:rsidR="00B666B8">
        <w:t>:</w:t>
      </w:r>
      <w:r w:rsidR="001C698E">
        <w:t>70674100473</w:t>
      </w:r>
      <w:r w:rsidR="00B666B8">
        <w:t>.</w:t>
      </w:r>
    </w:p>
    <w:p w:rsidRDefault="00B666B8" w:rsidP="00B93087" w:rsidR="00B666B8">
      <w:pPr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C40C3F">
        <w:t>152.279,31</w:t>
      </w:r>
      <w:r w:rsidR="00E33CCC">
        <w:t xml:space="preserve"> </w:t>
      </w:r>
      <w:r w:rsidR="005D4DDE">
        <w:t>k</w:t>
      </w:r>
      <w:r w:rsidR="003538DF">
        <w:t>u</w:t>
      </w:r>
      <w:r w:rsidR="00AC4528">
        <w:t>n</w:t>
      </w:r>
      <w:r w:rsidR="00C40C3F">
        <w:t>u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6D250E">
        <w:t>20</w:t>
      </w:r>
      <w:r w:rsidR="005D4DDE">
        <w:t xml:space="preserve">. </w:t>
      </w:r>
      <w:r w:rsidR="006D250E">
        <w:t>listopad</w:t>
      </w:r>
      <w:r w:rsidR="00CC79DD">
        <w:t>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6C0E"/>
    <w:rsid w:val="00070A81"/>
    <w:rsid w:val="000715E7"/>
    <w:rsid w:val="00086057"/>
    <w:rsid w:val="000916AD"/>
    <w:rsid w:val="000B34AF"/>
    <w:rsid w:val="000C1FA3"/>
    <w:rsid w:val="000C5FBA"/>
    <w:rsid w:val="000C6B68"/>
    <w:rsid w:val="000C7D9A"/>
    <w:rsid w:val="000D58D2"/>
    <w:rsid w:val="000E1EF2"/>
    <w:rsid w:val="000E3BBA"/>
    <w:rsid w:val="0010117A"/>
    <w:rsid w:val="00110AFE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C698E"/>
    <w:rsid w:val="001D012F"/>
    <w:rsid w:val="001D3860"/>
    <w:rsid w:val="001E28DB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26425"/>
    <w:rsid w:val="00230A63"/>
    <w:rsid w:val="00237A11"/>
    <w:rsid w:val="00241476"/>
    <w:rsid w:val="0024170D"/>
    <w:rsid w:val="00243777"/>
    <w:rsid w:val="00250A91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22C3"/>
    <w:rsid w:val="002B44B5"/>
    <w:rsid w:val="002B453C"/>
    <w:rsid w:val="002B63FD"/>
    <w:rsid w:val="002C26EC"/>
    <w:rsid w:val="002C4E3A"/>
    <w:rsid w:val="002C614A"/>
    <w:rsid w:val="002D1D6B"/>
    <w:rsid w:val="002E5ABB"/>
    <w:rsid w:val="00304599"/>
    <w:rsid w:val="00325398"/>
    <w:rsid w:val="00333D93"/>
    <w:rsid w:val="003426FB"/>
    <w:rsid w:val="003522A5"/>
    <w:rsid w:val="003538DF"/>
    <w:rsid w:val="003560C9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35F8"/>
    <w:rsid w:val="00406446"/>
    <w:rsid w:val="00413629"/>
    <w:rsid w:val="00413F4C"/>
    <w:rsid w:val="004221A3"/>
    <w:rsid w:val="004243C1"/>
    <w:rsid w:val="0042610D"/>
    <w:rsid w:val="00430558"/>
    <w:rsid w:val="004355C9"/>
    <w:rsid w:val="00441162"/>
    <w:rsid w:val="00441A2B"/>
    <w:rsid w:val="00456C4F"/>
    <w:rsid w:val="004721E3"/>
    <w:rsid w:val="00472CCA"/>
    <w:rsid w:val="004736BC"/>
    <w:rsid w:val="004B337A"/>
    <w:rsid w:val="004E3AC2"/>
    <w:rsid w:val="004E7B57"/>
    <w:rsid w:val="004F3962"/>
    <w:rsid w:val="005067E5"/>
    <w:rsid w:val="0053446F"/>
    <w:rsid w:val="00542A53"/>
    <w:rsid w:val="00545CDF"/>
    <w:rsid w:val="00550EE4"/>
    <w:rsid w:val="00572798"/>
    <w:rsid w:val="00590AEF"/>
    <w:rsid w:val="00591994"/>
    <w:rsid w:val="005969B9"/>
    <w:rsid w:val="00596A88"/>
    <w:rsid w:val="005A0039"/>
    <w:rsid w:val="005A2D0A"/>
    <w:rsid w:val="005C073C"/>
    <w:rsid w:val="005D476D"/>
    <w:rsid w:val="005D4DDE"/>
    <w:rsid w:val="005D742A"/>
    <w:rsid w:val="005E23B2"/>
    <w:rsid w:val="005E397E"/>
    <w:rsid w:val="005E4AB8"/>
    <w:rsid w:val="005F0073"/>
    <w:rsid w:val="005F0D94"/>
    <w:rsid w:val="005F4627"/>
    <w:rsid w:val="00627F6A"/>
    <w:rsid w:val="00643EB0"/>
    <w:rsid w:val="00647691"/>
    <w:rsid w:val="0065519C"/>
    <w:rsid w:val="0065703B"/>
    <w:rsid w:val="00657B8E"/>
    <w:rsid w:val="006653BE"/>
    <w:rsid w:val="00672C4E"/>
    <w:rsid w:val="00690390"/>
    <w:rsid w:val="006935BD"/>
    <w:rsid w:val="006A130B"/>
    <w:rsid w:val="006B5D8C"/>
    <w:rsid w:val="006C054C"/>
    <w:rsid w:val="006C1531"/>
    <w:rsid w:val="006D250E"/>
    <w:rsid w:val="006D2D0C"/>
    <w:rsid w:val="006D4F8A"/>
    <w:rsid w:val="007045E3"/>
    <w:rsid w:val="00713EEF"/>
    <w:rsid w:val="00726C38"/>
    <w:rsid w:val="00745154"/>
    <w:rsid w:val="00753134"/>
    <w:rsid w:val="0076507E"/>
    <w:rsid w:val="0077787C"/>
    <w:rsid w:val="00790494"/>
    <w:rsid w:val="00790F6F"/>
    <w:rsid w:val="007B11C5"/>
    <w:rsid w:val="007B1512"/>
    <w:rsid w:val="007B5AFD"/>
    <w:rsid w:val="007B7F75"/>
    <w:rsid w:val="007C6091"/>
    <w:rsid w:val="007D2614"/>
    <w:rsid w:val="007D5A5D"/>
    <w:rsid w:val="007F54AF"/>
    <w:rsid w:val="00803C0C"/>
    <w:rsid w:val="008044A2"/>
    <w:rsid w:val="00810301"/>
    <w:rsid w:val="008155EE"/>
    <w:rsid w:val="008173A8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B1528"/>
    <w:rsid w:val="008C7EF4"/>
    <w:rsid w:val="008D3807"/>
    <w:rsid w:val="008E0D26"/>
    <w:rsid w:val="008F1093"/>
    <w:rsid w:val="00911798"/>
    <w:rsid w:val="00914A7B"/>
    <w:rsid w:val="0091677E"/>
    <w:rsid w:val="00920CA0"/>
    <w:rsid w:val="009339C0"/>
    <w:rsid w:val="009419D8"/>
    <w:rsid w:val="00952DB2"/>
    <w:rsid w:val="00953B9E"/>
    <w:rsid w:val="00961F4D"/>
    <w:rsid w:val="00963F1F"/>
    <w:rsid w:val="0097490F"/>
    <w:rsid w:val="00991EBE"/>
    <w:rsid w:val="00992437"/>
    <w:rsid w:val="009A43C5"/>
    <w:rsid w:val="009C787E"/>
    <w:rsid w:val="009F2CFB"/>
    <w:rsid w:val="009F52A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74CBC"/>
    <w:rsid w:val="00A76DDF"/>
    <w:rsid w:val="00A8542B"/>
    <w:rsid w:val="00AA36C0"/>
    <w:rsid w:val="00AC0A56"/>
    <w:rsid w:val="00AC4528"/>
    <w:rsid w:val="00AD027A"/>
    <w:rsid w:val="00AD2477"/>
    <w:rsid w:val="00AD41A0"/>
    <w:rsid w:val="00AD68C8"/>
    <w:rsid w:val="00AE025B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666B8"/>
    <w:rsid w:val="00B8171F"/>
    <w:rsid w:val="00B82F18"/>
    <w:rsid w:val="00B864EF"/>
    <w:rsid w:val="00B93087"/>
    <w:rsid w:val="00B95311"/>
    <w:rsid w:val="00BA7AAF"/>
    <w:rsid w:val="00BB511E"/>
    <w:rsid w:val="00BC0A25"/>
    <w:rsid w:val="00BD2D92"/>
    <w:rsid w:val="00BE4F95"/>
    <w:rsid w:val="00C03E9F"/>
    <w:rsid w:val="00C07579"/>
    <w:rsid w:val="00C07E66"/>
    <w:rsid w:val="00C23CE1"/>
    <w:rsid w:val="00C327FF"/>
    <w:rsid w:val="00C35547"/>
    <w:rsid w:val="00C40C3F"/>
    <w:rsid w:val="00C50A85"/>
    <w:rsid w:val="00C54AD1"/>
    <w:rsid w:val="00C5584F"/>
    <w:rsid w:val="00C6060C"/>
    <w:rsid w:val="00C64988"/>
    <w:rsid w:val="00C7492B"/>
    <w:rsid w:val="00C81A5B"/>
    <w:rsid w:val="00C827CF"/>
    <w:rsid w:val="00C836B9"/>
    <w:rsid w:val="00C93DB2"/>
    <w:rsid w:val="00C958E9"/>
    <w:rsid w:val="00CA6915"/>
    <w:rsid w:val="00CB49B9"/>
    <w:rsid w:val="00CB79D0"/>
    <w:rsid w:val="00CC1F47"/>
    <w:rsid w:val="00CC79DD"/>
    <w:rsid w:val="00CD20D7"/>
    <w:rsid w:val="00CD42BB"/>
    <w:rsid w:val="00CE0429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27E7"/>
    <w:rsid w:val="00D93620"/>
    <w:rsid w:val="00DA2D1F"/>
    <w:rsid w:val="00DB18EC"/>
    <w:rsid w:val="00E000EA"/>
    <w:rsid w:val="00E03C48"/>
    <w:rsid w:val="00E04D54"/>
    <w:rsid w:val="00E06EFB"/>
    <w:rsid w:val="00E33CCC"/>
    <w:rsid w:val="00E60778"/>
    <w:rsid w:val="00E6674B"/>
    <w:rsid w:val="00E754B0"/>
    <w:rsid w:val="00E83A69"/>
    <w:rsid w:val="00EA36F3"/>
    <w:rsid w:val="00EA3F8F"/>
    <w:rsid w:val="00EB0798"/>
    <w:rsid w:val="00EB3AF0"/>
    <w:rsid w:val="00EB63B6"/>
    <w:rsid w:val="00EC0748"/>
    <w:rsid w:val="00EC169D"/>
    <w:rsid w:val="00EC3302"/>
    <w:rsid w:val="00EC3B4D"/>
    <w:rsid w:val="00ED6AA8"/>
    <w:rsid w:val="00EE711E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A2CEC"/>
    <w:rsid w:val="00FB7190"/>
    <w:rsid w:val="00FC118C"/>
    <w:rsid w:val="00FC74DB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26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6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6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6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6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26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6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6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6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6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8172</izvorni_sadrzaj>
    <derivirana_varijabla naziv="DomainObject.Predmet.Broj_1">8172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St-8172/2015</izvorni_sadrzaj>
    <derivirana_varijabla naziv="DomainObject.Predmet.OznakaBroj_1">St-8172/2015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PASARGAD  d.o.o.</izvorni_sadrzaj>
    <derivirana_varijabla naziv="DomainObject.Predmet.ProtustrankaFormated_1">  PASARGAD  d.o.o.</derivirana_varijabla>
  </DomainObject.Predmet.ProtustrankaFormated>
  <DomainObject.Predmet.ProtustrankaFormatedOIB>
    <izvorni_sadrzaj>  PASARGAD  d.o.o., OIB 70674100473</izvorni_sadrzaj>
    <derivirana_varijabla naziv="DomainObject.Predmet.ProtustrankaFormatedOIB_1">  PASARGAD  d.o.o., OIB 70674100473</derivirana_varijabla>
  </DomainObject.Predmet.ProtustrankaFormatedOIB>
  <DomainObject.Predmet.ProtustrankaFormatedWithAdress>
    <izvorni_sadrzaj> PASARGAD  d.o.o., Trg Ante Starčevića/bb, 10000 Zagreb</izvorni_sadrzaj>
    <derivirana_varijabla naziv="DomainObject.Predmet.ProtustrankaFormatedWithAdress_1"> PASARGAD  d.o.o., Trg Ante Starčevića/bb, 10000 Zagreb</derivirana_varijabla>
  </DomainObject.Predmet.ProtustrankaFormatedWithAdress>
  <DomainObject.Predmet.ProtustrankaFormatedWithAdressOIB>
    <izvorni_sadrzaj> PASARGAD  d.o.o., OIB 70674100473, Trg Ante Starčevića/bb, 10000 Zagreb</izvorni_sadrzaj>
    <derivirana_varijabla naziv="DomainObject.Predmet.ProtustrankaFormatedWithAdressOIB_1"> PASARGAD  d.o.o., OIB 70674100473, Trg Ante Starčevića/bb, 10000 Zagreb</derivirana_varijabla>
  </DomainObject.Predmet.ProtustrankaFormatedWithAdressOIB>
  <DomainObject.Predmet.ProtustrankaWithAdress>
    <izvorni_sadrzaj>PASARGAD  d.o.o. Trg Ante Starčevića/bb, 10000 Zagreb</izvorni_sadrzaj>
    <derivirana_varijabla naziv="DomainObject.Predmet.ProtustrankaWithAdress_1">PASARGAD  d.o.o. Trg Ante Starčevića/bb, 10000 Zagreb</derivirana_varijabla>
  </DomainObject.Predmet.ProtustrankaWithAdress>
  <DomainObject.Predmet.ProtustrankaWithAdressOIB>
    <izvorni_sadrzaj>PASARGAD  d.o.o., OIB 70674100473, Trg Ante Starčevića/bb, 10000 Zagreb</izvorni_sadrzaj>
    <derivirana_varijabla naziv="DomainObject.Predmet.ProtustrankaWithAdressOIB_1">PASARGAD  d.o.o., OIB 70674100473, Trg Ante Starčevića/bb, 10000 Zagreb</derivirana_varijabla>
  </DomainObject.Predmet.ProtustrankaWithAdressOIB>
  <DomainObject.Predmet.ProtustrankaNazivFormated>
    <izvorni_sadrzaj>PASARGAD  d.o.o.</izvorni_sadrzaj>
    <derivirana_varijabla naziv="DomainObject.Predmet.ProtustrankaNazivFormated_1">PASARGAD  d.o.o.</derivirana_varijabla>
  </DomainObject.Predmet.ProtustrankaNazivFormated>
  <DomainObject.Predmet.ProtustrankaNazivFormatedOIB>
    <izvorni_sadrzaj>PASARGAD  d.o.o., OIB 70674100473</izvorni_sadrzaj>
    <derivirana_varijabla naziv="DomainObject.Predmet.ProtustrankaNazivFormatedOIB_1">PASARGAD  d.o.o., OIB 70674100473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PASARGAD  d.o.o.</item>
    </izvorni_sadrzaj>
    <derivirana_varijabla naziv="DomainObject.Predmet.ProtuStrankaListFormated_1">
      <item>PASARGAD  d.o.o.</item>
    </derivirana_varijabla>
  </DomainObject.Predmet.ProtuStrankaListFormated>
  <DomainObject.Predmet.ProtuStrankaListFormatedOIB>
    <izvorni_sadrzaj>
      <item>PASARGAD  d.o.o., OIB 70674100473</item>
    </izvorni_sadrzaj>
    <derivirana_varijabla naziv="DomainObject.Predmet.ProtuStrankaListFormatedOIB_1">
      <item>PASARGAD  d.o.o., OIB 70674100473</item>
    </derivirana_varijabla>
  </DomainObject.Predmet.ProtuStrankaListFormatedOIB>
  <DomainObject.Predmet.ProtuStrankaListFormatedWithAdress>
    <izvorni_sadrzaj>
      <item>PASARGAD  d.o.o., Trg Ante Starčevića/bb, 10000 Zagreb</item>
    </izvorni_sadrzaj>
    <derivirana_varijabla naziv="DomainObject.Predmet.ProtuStrankaListFormatedWithAdress_1">
      <item>PASARGAD  d.o.o., Trg Ante Starčevića/bb, 10000 Zagreb</item>
    </derivirana_varijabla>
  </DomainObject.Predmet.ProtuStrankaListFormatedWithAdress>
  <DomainObject.Predmet.ProtuStrankaListFormatedWithAdressOIB>
    <izvorni_sadrzaj>
      <item>PASARGAD  d.o.o., OIB 70674100473, Trg Ante Starčevića/bb, 10000 Zagreb</item>
    </izvorni_sadrzaj>
    <derivirana_varijabla naziv="DomainObject.Predmet.ProtuStrankaListFormatedWithAdressOIB_1">
      <item>PASARGAD  d.o.o., OIB 70674100473, Trg Ante Starčevića/bb, 10000 Zagreb</item>
    </derivirana_varijabla>
  </DomainObject.Predmet.ProtuStrankaListFormatedWithAdressOIB>
  <DomainObject.Predmet.ProtuStrankaListNazivFormated>
    <izvorni_sadrzaj>
      <item>PASARGAD  d.o.o.</item>
    </izvorni_sadrzaj>
    <derivirana_varijabla naziv="DomainObject.Predmet.ProtuStrankaListNazivFormated_1">
      <item>PASARGAD  d.o.o.</item>
    </derivirana_varijabla>
  </DomainObject.Predmet.ProtuStrankaListNazivFormated>
  <DomainObject.Predmet.ProtuStrankaListNazivFormatedOIB>
    <izvorni_sadrzaj>
      <item>PASARGAD  d.o.o., OIB 70674100473</item>
    </izvorni_sadrzaj>
    <derivirana_varijabla naziv="DomainObject.Predmet.ProtuStrankaListNazivFormatedOIB_1">
      <item>PASARGAD  d.o.o., OIB 70674100473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PASARGAD  d.o.o.</izvorni_sadrzaj>
    <derivirana_varijabla naziv="DomainObject.Predmet.ProtustrankaIDrugi_1">PASARGAD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PASARGAD  d.o.o., OIB 70674100473, Trg Ante Starčevića/bb, 10000 Zagreb</izvorni_sadrzaj>
    <derivirana_varijabla naziv="DomainObject.Predmet.ProtustrankaIDrugiAdressOIB_1">PASARGAD  d.o.o., OIB 70674100473, Trg Ante Starčevića/bb,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PASARGAD  d.o.o.</item>
    </izvorni_sadrzaj>
    <derivirana_varijabla naziv="DomainObject.Predmet.SudioniciListNaziv_1">
      <item>FINA Regionalni centar Zagreb</item>
      <item>PASARGAD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PASARGAD  d.o.o., OIB 70674100473, Trg Ante Starčevića/bb,10000 Zagreb</item>
    </izvorni_sadrzaj>
    <derivirana_varijabla naziv="DomainObject.Predmet.SudioniciListAdressOIB_1">
      <item>FINA Regionalni centar Zagreb, OIB 85821130368, Trg svibanjskih žrtava 1995. 1,10000 Zagreb</item>
      <item>PASARGAD  d.o.o., OIB 70674100473, Trg Ante Starčevića/bb,10000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70674100473</item>
    </izvorni_sadrzaj>
    <derivirana_varijabla naziv="DomainObject.Predmet.SudioniciListNazivOIB_1">
      <item>, OIB 85821130368</item>
      <item>, OIB 70674100473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1329</properties:Characters>
  <properties:Lines>39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2016-10-19T13:26:00Z</dcterms:created>
  <dc:creator>ilukac</dc:creator>
  <cp:lastModifiedBy>Violeta Rihtar</cp:lastModifiedBy>
  <cp:lastPrinted>2016-07-12T11:59:00Z</cp:lastPrinted>
  <dcterms:modified xmlns:xsi="http://www.w3.org/2001/XMLSchema-instance" xsi:type="dcterms:W3CDTF">2016-10-20T07:57:00Z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