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f106" w14:paraId="d00f106" w:rsidRDefault="00465CD5" w:rsidP="00465CD5" w:rsidR="00465CD5" w:rsidRPr="00CA7CA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CA7CA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465CD5" w:rsidP="00465CD5" w:rsidR="00465CD5" w:rsidRPr="00CA7CA0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CA7CA0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7CA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65CD5" w:rsidP="00465CD5" w:rsidR="00465CD5" w:rsidRPr="00CA7C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65CD5" w:rsidP="00465CD5" w:rsidR="00465CD5" w:rsidRPr="00CA7C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65CD5" w:rsidP="00465CD5" w:rsidR="00465CD5" w:rsidRPr="00CA7C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465CD5" w:rsidP="00465CD5" w:rsidR="00465CD5" w:rsidRPr="00CA7CA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465CD5" w:rsidP="00465CD5" w:rsidR="00465CD5" w:rsidRPr="00CA7CA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5CD5" w:rsidP="008C4738" w:rsidR="00465CD5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CA7CA0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CA7CA0" w:rsidP="00CA7CA0" w:rsidR="00CA7CA0" w:rsidRPr="00CA7CA0">
      <w:pPr>
        <w:rPr>
          <w:lang w:eastAsia="en-US"/>
        </w:rPr>
      </w:pP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ab/>
      </w:r>
      <w:r w:rsidRPr="00CA7CA0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1D3A2D" w:rsidRPr="00CA7CA0">
        <w:rPr>
          <w:rFonts w:cs="Times New Roman" w:hAnsi="Times New Roman" w:ascii="Times New Roman"/>
          <w:sz w:val="24"/>
          <w:szCs w:val="24"/>
        </w:rPr>
        <w:t>VRBI &amp; DORA j.d.o.o., Čakovec, Otokara Keršovanija 4, OIB: 81976033311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>, 29. rujna 2017.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465CD5" w:rsidP="00465CD5" w:rsidR="00465CD5" w:rsidRPr="00CA7CA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1D3A2D" w:rsidR="00465CD5" w:rsidRPr="00CA7CA0">
      <w:pPr>
        <w:numPr>
          <w:ilvl w:val="0"/>
          <w:numId w:val="1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1D3A2D" w:rsidRPr="00CA7CA0">
        <w:rPr>
          <w:rFonts w:cs="Times New Roman" w:hAnsi="Times New Roman" w:ascii="Times New Roman"/>
          <w:sz w:val="24"/>
          <w:szCs w:val="24"/>
        </w:rPr>
        <w:t>VRBI &amp; DORA j.d.o.o., Čakovec, Otokara Keršovanija 4, OIB: 81976033311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>, s danom 29. rujna 2017. u 14,</w:t>
      </w:r>
      <w:r w:rsidR="00CA7CA0">
        <w:rPr>
          <w:rFonts w:cs="Times New Roman" w:eastAsia="Times New Roman" w:hAnsi="Times New Roman" w:ascii="Times New Roman"/>
          <w:sz w:val="24"/>
          <w:szCs w:val="24"/>
        </w:rPr>
        <w:t>15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465CD5" w:rsidP="00465CD5" w:rsidR="00465CD5" w:rsidRPr="00CA7CA0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numPr>
          <w:ilvl w:val="0"/>
          <w:numId w:val="1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CA7CA0" w:rsidRPr="00CA7CA0">
        <w:rPr>
          <w:rFonts w:cs="Times New Roman" w:hAnsi="Times New Roman" w:ascii="Times New Roman"/>
          <w:sz w:val="24"/>
          <w:szCs w:val="24"/>
        </w:rPr>
        <w:t>Irena Pikija, Trakošćanska 18, Varaždin, OIB: 10075192446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65CD5" w:rsidP="00465CD5" w:rsidR="00465CD5" w:rsidRPr="00CA7CA0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1D3A2D" w:rsidR="00465CD5" w:rsidRPr="00CA7CA0">
      <w:pPr>
        <w:numPr>
          <w:ilvl w:val="0"/>
          <w:numId w:val="1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1D3A2D" w:rsidRPr="00CA7CA0">
        <w:rPr>
          <w:rFonts w:cs="Times New Roman" w:hAnsi="Times New Roman" w:ascii="Times New Roman"/>
          <w:sz w:val="24"/>
          <w:szCs w:val="24"/>
        </w:rPr>
        <w:t>VRBI &amp; DORA j.d.o.o., Čakovec, Otokara Keršovanija 4, OIB: 81976033311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65CD5" w:rsidP="00465CD5" w:rsidR="00465CD5" w:rsidRPr="00CA7CA0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numPr>
          <w:ilvl w:val="0"/>
          <w:numId w:val="1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465CD5" w:rsidP="00465CD5" w:rsidR="00465CD5" w:rsidRPr="00CA7CA0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1D3A2D" w:rsidR="00465CD5" w:rsidRPr="00CA7CA0">
      <w:pPr>
        <w:numPr>
          <w:ilvl w:val="0"/>
          <w:numId w:val="1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1D3A2D" w:rsidRPr="00CA7CA0">
        <w:rPr>
          <w:rFonts w:cs="Times New Roman" w:hAnsi="Times New Roman" w:ascii="Times New Roman"/>
          <w:sz w:val="24"/>
          <w:szCs w:val="24"/>
        </w:rPr>
        <w:t>VRBI &amp; DORA j.d.o.o., Čakovec, Otokara Keršovanija 4, OIB: 81976033311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65CD5" w:rsidP="00465CD5" w:rsidR="00465CD5" w:rsidRPr="00CA7CA0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1D3A2D" w:rsidRPr="00CA7CA0">
        <w:rPr>
          <w:rFonts w:cs="Times New Roman" w:eastAsia="Times New Roman" w:hAnsi="Times New Roman" w:ascii="Times New Roman"/>
          <w:sz w:val="24"/>
          <w:szCs w:val="24"/>
        </w:rPr>
        <w:t>1. rujna 2015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1D3A2D" w:rsidRPr="00CA7CA0">
        <w:rPr>
          <w:rFonts w:cs="Times New Roman" w:eastAsia="Times New Roman" w:hAnsi="Times New Roman" w:ascii="Times New Roman"/>
          <w:sz w:val="24"/>
          <w:szCs w:val="24"/>
        </w:rPr>
        <w:t>426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1D3A2D" w:rsidRPr="00CA7CA0">
        <w:rPr>
          <w:rFonts w:cs="Times New Roman" w:eastAsia="Times New Roman" w:hAnsi="Times New Roman" w:ascii="Times New Roman"/>
          <w:sz w:val="24"/>
          <w:szCs w:val="24"/>
        </w:rPr>
        <w:t>94.431,24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465CD5" w:rsidP="00465CD5" w:rsidR="00465CD5" w:rsidRPr="00CA7CA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Zbog navedenog sud je rješenjem broj </w:t>
      </w:r>
      <w:r w:rsidRPr="00CA7CA0">
        <w:rPr>
          <w:rFonts w:cs="Times New Roman" w:hAnsi="Times New Roman" w:ascii="Times New Roman"/>
          <w:sz w:val="24"/>
          <w:szCs w:val="24"/>
        </w:rPr>
        <w:t>St-</w:t>
      </w:r>
      <w:r w:rsidR="001D3A2D" w:rsidRPr="00CA7CA0">
        <w:rPr>
          <w:rFonts w:cs="Times New Roman" w:hAnsi="Times New Roman" w:ascii="Times New Roman"/>
          <w:sz w:val="24"/>
          <w:szCs w:val="24"/>
        </w:rPr>
        <w:t>652/16-6</w:t>
      </w:r>
      <w:r w:rsidRPr="00CA7CA0">
        <w:rPr>
          <w:rFonts w:cs="Times New Roman" w:hAnsi="Times New Roman" w:ascii="Times New Roman"/>
          <w:sz w:val="24"/>
          <w:szCs w:val="24"/>
        </w:rPr>
        <w:t xml:space="preserve"> od </w:t>
      </w:r>
      <w:r w:rsidR="001D3A2D" w:rsidRPr="00CA7CA0">
        <w:rPr>
          <w:rFonts w:cs="Times New Roman" w:hAnsi="Times New Roman" w:ascii="Times New Roman"/>
          <w:sz w:val="24"/>
          <w:szCs w:val="24"/>
        </w:rPr>
        <w:t>19. rujna 2016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465CD5" w:rsidP="00465CD5" w:rsidR="00465CD5" w:rsidRPr="00CA7CA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Na temelju potvrde Općinskog suda u Čakovcu, Zemljišno-knjižni odjel, sud je utvrdio kako dužnik nema nekretnine na području tog zemljišnoknjižnog odjela, a na temelju uvjerenja Policijske uprave Međimurske, Policijske postaje Čakovec sud je utvrdio kako dužnik nije evidentiran kao vlasnik vozila.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465CD5" w:rsidP="00465CD5" w:rsidR="00465CD5" w:rsidRPr="00CA7C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65CD5" w:rsidP="00465CD5" w:rsidR="00465CD5" w:rsidRPr="00CA7C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D3A2D" w:rsidP="001D3A2D" w:rsidR="00465CD5" w:rsidRPr="00CA7C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Tijekom prethodnog postupka na temelju Potvrde o blokadi računa nesporno je utvrđeno da je dužnik nesposoban za plaćanje obzirom dužnik na dan 1. rujna 2015. ima evidentirane neizvršene osnove za plaćanje u neprekinutom razdoblju od 426 dana uz nepodmirene obveze u iznosu od 94.431,24 kn, iz čega proizlazi da je ispunjen stečajni razlog iz čl. 5. st. 2. Stečajnog zakona (NN 71/15).</w:t>
      </w:r>
    </w:p>
    <w:p w:rsidRDefault="001D3A2D" w:rsidP="001D3A2D" w:rsidR="001D3A2D" w:rsidRPr="00CA7C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1D3A2D" w:rsidRPr="00CA7CA0">
        <w:rPr>
          <w:rFonts w:cs="Times New Roman" w:hAnsi="Times New Roman" w:ascii="Times New Roman"/>
          <w:sz w:val="24"/>
          <w:szCs w:val="24"/>
        </w:rPr>
        <w:t>652/16-14</w:t>
      </w:r>
      <w:r w:rsidRPr="00CA7CA0">
        <w:rPr>
          <w:rFonts w:cs="Times New Roman" w:hAnsi="Times New Roman" w:ascii="Times New Roman"/>
          <w:sz w:val="24"/>
          <w:szCs w:val="24"/>
        </w:rPr>
        <w:t xml:space="preserve"> od </w:t>
      </w:r>
      <w:r w:rsidR="008C4738" w:rsidRPr="00CA7CA0">
        <w:rPr>
          <w:rFonts w:cs="Times New Roman" w:hAnsi="Times New Roman" w:ascii="Times New Roman"/>
          <w:sz w:val="24"/>
          <w:szCs w:val="24"/>
        </w:rPr>
        <w:t>8. rujna</w:t>
      </w:r>
      <w:r w:rsidRPr="00CA7CA0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465CD5" w:rsidP="00465CD5" w:rsidR="00465CD5" w:rsidRPr="00CA7CA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465CD5" w:rsidP="00465CD5" w:rsidR="00465C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7CA0" w:rsidP="00465CD5" w:rsidR="00CA7CA0" w:rsidRPr="00CA7C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8C4738" w:rsidRPr="00CA7CA0">
        <w:rPr>
          <w:rFonts w:cs="Times New Roman" w:eastAsia="Times New Roman" w:hAnsi="Times New Roman" w:ascii="Times New Roman"/>
          <w:sz w:val="24"/>
          <w:szCs w:val="24"/>
        </w:rPr>
        <w:t>29. rujna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8C4738" w:rsidRPr="00CA7CA0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8C4738" w:rsidRPr="00CA7CA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A7CA0">
        <w:rPr>
          <w:rFonts w:cs="Times New Roman" w:eastAsia="Times New Roman" w:hAnsi="Times New Roman" w:ascii="Times New Roman"/>
          <w:sz w:val="24"/>
          <w:szCs w:val="24"/>
        </w:rPr>
        <w:t>Iris Hatvalić Nemec, v.r.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 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465CD5" w:rsidP="00465CD5" w:rsidR="00465CD5" w:rsidRPr="00CA7CA0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A7CA0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465CD5" w:rsidP="00465CD5" w:rsidR="00465CD5" w:rsidRPr="00CA7CA0">
      <w:pPr>
        <w:pStyle w:val="Odlomakpopisa"/>
        <w:numPr>
          <w:ilvl w:val="0"/>
          <w:numId w:val="3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465CD5" w:rsidP="00C25D9E" w:rsidR="00465CD5" w:rsidRPr="00CA7CA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dužnik, </w:t>
      </w:r>
      <w:r w:rsidR="00C25D9E" w:rsidRPr="00CA7CA0">
        <w:rPr>
          <w:rFonts w:cs="Times New Roman" w:hAnsi="Times New Roman" w:ascii="Times New Roman"/>
          <w:sz w:val="24"/>
          <w:szCs w:val="24"/>
        </w:rPr>
        <w:t>VRBI &amp; DORA j.d.o.o., Čakovec, Otokara Keršovanija 4</w:t>
      </w:r>
    </w:p>
    <w:p w:rsidRDefault="00465CD5" w:rsidP="00465CD5" w:rsidR="00465CD5" w:rsidRPr="00CA7CA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CA7CA0" w:rsidRPr="00CA7CA0">
        <w:rPr>
          <w:rFonts w:cs="Times New Roman" w:hAnsi="Times New Roman" w:ascii="Times New Roman"/>
          <w:sz w:val="24"/>
          <w:szCs w:val="24"/>
        </w:rPr>
        <w:t>Irena Pikija, Trakošćanska 18, Varaždin</w:t>
      </w:r>
    </w:p>
    <w:p w:rsidRDefault="00465CD5" w:rsidP="00465CD5" w:rsidR="00CA7CA0" w:rsidRPr="00CA7CA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8C4738" w:rsidRPr="00CA7CA0">
        <w:rPr>
          <w:rFonts w:cs="Times New Roman" w:hAnsi="Times New Roman" w:ascii="Times New Roman"/>
          <w:sz w:val="24"/>
          <w:szCs w:val="24"/>
        </w:rPr>
        <w:t>Ognjen Žganec iz Čakovca, Valenta Morandinija 3</w:t>
      </w:r>
      <w:r w:rsidR="00C25D9E" w:rsidRPr="00CA7C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65CD5" w:rsidP="00465CD5" w:rsidR="00465CD5" w:rsidRPr="00CA7CA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8C4738" w:rsidP="008C4738" w:rsidR="008C4738" w:rsidRPr="00CA7CA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Ministarstvo financija, Porezna uprava, Područni ured Čakovec,  O. Keršovanija 11, 40000 Čakovec</w:t>
      </w:r>
    </w:p>
    <w:p w:rsidRDefault="00465CD5" w:rsidP="008C4738" w:rsidR="00465CD5" w:rsidRPr="00CA7CA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465CD5" w:rsidP="00465CD5" w:rsidR="00465CD5" w:rsidRPr="00CA7CA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465CD5" w:rsidP="00465CD5" w:rsidR="00465CD5" w:rsidRPr="00CA7CA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465CD5" w:rsidP="00465CD5" w:rsidR="00465CD5" w:rsidRPr="00CA7CA0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A7CA0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65CD5" w:rsidP="00465CD5" w:rsidR="00465CD5" w:rsidRPr="00CA7C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909B5" w:rsidR="006909B5" w:rsidRPr="00CA7CA0">
      <w:pPr>
        <w:rPr>
          <w:rFonts w:cs="Times New Roman" w:hAnsi="Times New Roman" w:ascii="Times New Roman"/>
          <w:sz w:val="24"/>
          <w:szCs w:val="24"/>
        </w:rPr>
      </w:pPr>
    </w:p>
    <w:sectPr w:rsidSect="00EF7550" w:rsidR="006909B5" w:rsidRPr="00CA7CA0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CD5" w:rsidP="00465CD5" w:rsidR="00465CD5">
      <w:pPr>
        <w:spacing w:lineRule="auto" w:line="240" w:after="0"/>
      </w:pPr>
      <w:r>
        <w:separator/>
      </w:r>
    </w:p>
  </w:endnote>
  <w:endnote w:id="0" w:type="continuationSeparator">
    <w:p w:rsidRDefault="00465CD5" w:rsidP="00465CD5" w:rsidR="00465C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CD5" w:rsidP="00465CD5" w:rsidR="00465CD5">
      <w:pPr>
        <w:spacing w:lineRule="auto" w:line="240" w:after="0"/>
      </w:pPr>
      <w:r>
        <w:separator/>
      </w:r>
    </w:p>
  </w:footnote>
  <w:footnote w:id="0" w:type="continuationSeparator">
    <w:p w:rsidRDefault="00465CD5" w:rsidP="00465CD5" w:rsidR="00465C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C473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3377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C473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  <w:t>Poslovni broj: 4 St-</w:t>
    </w:r>
    <w:r w:rsidR="001D3A2D">
      <w:rPr>
        <w:rFonts w:cs="Times New Roman" w:hAnsi="Times New Roman" w:ascii="Times New Roman"/>
        <w:sz w:val="24"/>
        <w:szCs w:val="24"/>
      </w:rPr>
      <w:t>652/16-15</w:t>
    </w:r>
  </w:p>
  <w:p w:rsidRDefault="00833772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4D"/>
    <w:rsid w:val="001D3A2D"/>
    <w:rsid w:val="00465CD5"/>
    <w:rsid w:val="006909B5"/>
    <w:rsid w:val="00833772"/>
    <w:rsid w:val="008C4738"/>
    <w:rsid w:val="00AE6B4D"/>
    <w:rsid w:val="00C25D9E"/>
    <w:rsid w:val="00CA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5CD5"/>
    <w:rPr>
      <w:rFonts w:eastAsiaTheme="minorEastAsia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465CD5"/>
    <w:pPr>
      <w:keepNext/>
      <w:keepLines/>
      <w:numPr>
        <w:numId w:val="2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65CD5"/>
    <w:pPr>
      <w:keepNext/>
      <w:numPr>
        <w:ilvl w:val="1"/>
        <w:numId w:val="2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65CD5"/>
    <w:pPr>
      <w:keepNext/>
      <w:keepLines/>
      <w:numPr>
        <w:ilvl w:val="2"/>
        <w:numId w:val="2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65CD5"/>
    <w:pPr>
      <w:keepNext/>
      <w:keepLines/>
      <w:numPr>
        <w:ilvl w:val="3"/>
        <w:numId w:val="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65CD5"/>
    <w:pPr>
      <w:numPr>
        <w:ilvl w:val="4"/>
        <w:numId w:val="2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65CD5"/>
    <w:pPr>
      <w:numPr>
        <w:ilvl w:val="5"/>
        <w:numId w:val="2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65CD5"/>
    <w:pPr>
      <w:numPr>
        <w:ilvl w:val="6"/>
        <w:numId w:val="2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65CD5"/>
    <w:pPr>
      <w:numPr>
        <w:ilvl w:val="7"/>
        <w:numId w:val="2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65CD5"/>
    <w:pPr>
      <w:numPr>
        <w:ilvl w:val="8"/>
        <w:numId w:val="2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65CD5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465CD5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65CD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65CD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465CD5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465CD5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465CD5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465CD5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465CD5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65C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65CD5"/>
    <w:rPr>
      <w:rFonts w:eastAsiaTheme="minorEastAsia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65CD5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65CD5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5C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65CD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7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7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5CD5"/>
    <w:rPr>
      <w:rFonts w:eastAsiaTheme="minorEastAsia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465CD5"/>
    <w:pPr>
      <w:keepNext/>
      <w:keepLines/>
      <w:numPr>
        <w:numId w:val="2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65CD5"/>
    <w:pPr>
      <w:keepNext/>
      <w:numPr>
        <w:ilvl w:val="1"/>
        <w:numId w:val="2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65CD5"/>
    <w:pPr>
      <w:keepNext/>
      <w:keepLines/>
      <w:numPr>
        <w:ilvl w:val="2"/>
        <w:numId w:val="2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65CD5"/>
    <w:pPr>
      <w:keepNext/>
      <w:keepLines/>
      <w:numPr>
        <w:ilvl w:val="3"/>
        <w:numId w:val="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465CD5"/>
    <w:pPr>
      <w:numPr>
        <w:ilvl w:val="4"/>
        <w:numId w:val="2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465CD5"/>
    <w:pPr>
      <w:numPr>
        <w:ilvl w:val="5"/>
        <w:numId w:val="2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465CD5"/>
    <w:pPr>
      <w:numPr>
        <w:ilvl w:val="6"/>
        <w:numId w:val="2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465CD5"/>
    <w:pPr>
      <w:numPr>
        <w:ilvl w:val="7"/>
        <w:numId w:val="2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465CD5"/>
    <w:pPr>
      <w:numPr>
        <w:ilvl w:val="8"/>
        <w:numId w:val="2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65CD5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465CD5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65CD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65CD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465CD5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465CD5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465CD5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465CD5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465CD5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65C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65CD5"/>
    <w:rPr>
      <w:rFonts w:eastAsiaTheme="minorEastAsia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65CD5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65CD5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5C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65CD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7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77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VRBI &amp; DORA jednostavno društvo s ograničenom odgovornošću za  ugostiteljstvo i trgovinu zastupanog po punomoćniku Zlatko Vrbanec</izvorni_sadrzaj>
    <derivirana_varijabla naziv="DomainObject.Predmet.ProtustrankaFormated_1">  VRBI &amp; DORA jednostavno društvo s ograničenom odgovornošću za  ugostiteljstvo i trgovinu zastupanog po punomoćniku Zlatko Vrbanec</derivirana_varijabla>
  </DomainObject.Predmet.ProtustrankaFormated>
  <DomainObject.Predmet.ProtustrankaFormatedOIB>
    <izvorni_sadrzaj>  VRBI &amp; DORA jednostavno društvo s ograničenom odgovornošću za  ugostiteljstvo i trgovinu, OIB 81976033311 zastupanog po punomoćniku Zlatko Vrbanec</izvorni_sadrzaj>
    <derivirana_varijabla naziv="DomainObject.Predmet.ProtustrankaFormatedOIB_1">  VRBI &amp; DORA jednostavno društvo s ograničenom odgovornošću za  ugostiteljstvo i trgovinu, OIB 81976033311 zastupanog po punomoćniku Zlatko Vrbanec</derivirana_varijabla>
  </DomainObject.Predmet.ProtustrankaFormatedOIB>
  <DomainObject.Predmet.ProtustrankaFormatedWithAdress>
    <izvorni_sadrzaj> VRBI &amp; DORA jednostavno društvo s ograničenom odgovornošću za  ugostiteljstvo i trgovinu, Otokara Keršovanija 4, 40000 Čakovec zastupanog po punomoćniku Zlatko Vrbanec</izvorni_sadrzaj>
    <derivirana_varijabla naziv="DomainObject.Predmet.ProtustrankaFormatedWithAdress_1"> VRBI &amp; DORA jednostavno društvo s ograničenom odgovornošću za  ugostiteljstvo i trgovinu, Otokara Keršovanija 4, 40000 Čakovec zastupanog po punomoćniku Zlatko Vrbanec</derivirana_varijabla>
  </DomainObject.Predmet.ProtustrankaFormatedWithAdress>
  <DomainObject.Predmet.ProtustrankaFormatedWithAdressOIB>
    <izvorni_sadrzaj> VRBI &amp; DORA jednostavno društvo s ograničenom odgovornošću za  ugostiteljstvo i trgovinu, OIB 81976033311, Otokara Keršovanija 4, 40000 Čakovec zastupanog po punomoćniku Zlatko Vrbanec</izvorni_sadrzaj>
    <derivirana_varijabla naziv="DomainObject.Predmet.ProtustrankaFormatedWithAdressOIB_1"> VRBI &amp; DORA jednostavno društvo s ograničenom odgovornošću za  ugostiteljstvo i trgovinu, OIB 81976033311, Otokara Keršovanija 4, 40000 Čakovec zastupanog po punomoćniku Zlatko Vrbanec</derivirana_varijabla>
  </DomainObject.Predmet.ProtustrankaFormatedWithAdressOIB>
  <DomainObject.Predmet.ProtustrankaWithAdress>
    <izvorni_sadrzaj>VRBI &amp; DORA jednostavno društvo s ograničenom odgovornošću za  ugostiteljstvo i trgovinu Otokara Keršovanija 4, 40000 Čakovec</izvorni_sadrzaj>
    <derivirana_varijabla naziv="DomainObject.Predmet.ProtustrankaWithAdress_1">VRBI &amp; DORA jednostavno društvo s ograničenom odgovornošću za  ugostiteljstvo i trgovinu Otokara Keršovanija 4, 40000 Čakovec</derivirana_varijabla>
  </DomainObject.Predmet.ProtustrankaWithAdress>
  <DomainObject.Predmet.ProtustrankaWithAdressOIB>
    <izvorni_sadrzaj>VRBI &amp; DORA jednostavno društvo s ograničenom odgovornošću za  ugostiteljstvo i trgovinu, OIB 81976033311, Otokara Keršovanija 4, 40000 Čakovec</izvorni_sadrzaj>
    <derivirana_varijabla naziv="DomainObject.Predmet.ProtustrankaWithAdressOIB_1">VRBI &amp; DORA jednostavno društvo s ograničenom odgovornošću za  ugostiteljstvo i trgovinu, OIB 81976033311, Otokara Keršovanija 4, 40000 Čakovec</derivirana_varijabla>
  </DomainObject.Predmet.ProtustrankaWithAdressOIB>
  <DomainObject.Predmet.ProtustrankaNazivFormated>
    <izvorni_sadrzaj>VRBI &amp; DORA jednostavno društvo s ograničenom odgovornošću za  ugostiteljstvo i trgovinu</izvorni_sadrzaj>
    <derivirana_varijabla naziv="DomainObject.Predmet.ProtustrankaNazivFormated_1">VRBI &amp; DORA jednostavno društvo s ograničenom odgovornošću za  ugostiteljstvo i trgovinu</derivirana_varijabla>
  </DomainObject.Predmet.ProtustrankaNazivFormated>
  <DomainObject.Predmet.ProtustrankaNazivFormatedOIB>
    <izvorni_sadrzaj>VRBI &amp; DORA jednostavno društvo s ograničenom odgovornošću za  ugostiteljstvo i trgovinu, OIB 81976033311</izvorni_sadrzaj>
    <derivirana_varijabla naziv="DomainObject.Predmet.ProtustrankaNazivFormatedOIB_1">VRBI &amp; DORA jednostavno društvo s ograničenom odgovornošću za  ugostiteljstvo i trgovinu, OIB 81976033311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94431.24</izvorni_sadrzaj>
    <derivirana_varijabla naziv="DomainObject.Predmet.TrenutnaVrijednost_1">94431.24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VRBI &amp; DORA jednostavno društvo s ograničenom odgovornošću za  ugostiteljstvo i trgovinu zastupanog po punomoćniku Zlatko Vrbanec</item>
    </izvorni_sadrzaj>
    <derivirana_varijabla naziv="DomainObject.Predmet.ProtuStrankaListFormated_1">
      <item>VRBI &amp; DORA jednostavno društvo s ograničenom odgovornošću za  ugostiteljstvo i trgovinu zastupanog po punomoćniku Zlatko Vrbanec</item>
    </derivirana_varijabla>
  </DomainObject.Predmet.ProtuStrankaListFormated>
  <DomainObject.Predmet.ProtuStrankaListFormatedOIB>
    <izvorni_sadrzaj>
      <item>VRBI &amp; DORA jednostavno društvo s ograničenom odgovornošću za  ugostiteljstvo i trgovinu, OIB 81976033311 zastupanog po punomoćniku Zlatko Vrbanec</item>
    </izvorni_sadrzaj>
    <derivirana_varijabla naziv="DomainObject.Predmet.ProtuStrankaListFormatedOIB_1">
      <item>VRBI &amp; DORA jednostavno društvo s ograničenom odgovornošću za  ugostiteljstvo i trgovinu, OIB 81976033311 zastupanog po punomoćniku Zlatko Vrbanec</item>
    </derivirana_varijabla>
  </DomainObject.Predmet.ProtuStrankaListFormatedOIB>
  <DomainObject.Predmet.ProtuStrankaListFormatedWithAdress>
    <izvorni_sadrzaj>
      <item>VRBI &amp; DORA jednostavno društvo s ograničenom odgovornošću za  ugostiteljstvo i trgovinu, Otokara Keršovanija 4, 40000 Čakovec zastupanog po punomoćniku Zlatko Vrbanec</item>
    </izvorni_sadrzaj>
    <derivirana_varijabla naziv="DomainObject.Predmet.ProtuStrankaListFormatedWithAdress_1">
      <item>VRBI &amp; DORA jednostavno društvo s ograničenom odgovornošću za  ugostiteljstvo i trgovinu, Otokara Keršovanija 4, 40000 Čakovec zastupanog po punomoćniku Zlatko Vrbanec</item>
    </derivirana_varijabla>
  </DomainObject.Predmet.ProtuStrankaListFormatedWithAdress>
  <DomainObject.Predmet.ProtuStrankaListFormatedWithAdressOIB>
    <izvorni_sadrzaj>
      <item>VRBI &amp; DORA jednostavno društvo s ograničenom odgovornošću za  ugostiteljstvo i trgovinu, OIB 81976033311, Otokara Keršovanija 4, 40000 Čakovec zastupanog po punomoćniku Zlatko Vrbanec</item>
    </izvorni_sadrzaj>
    <derivirana_varijabla naziv="DomainObject.Predmet.ProtuStrankaListFormatedWithAdressOIB_1">
      <item>VRBI &amp; DORA jednostavno društvo s ograničenom odgovornošću za  ugostiteljstvo i trgovinu, OIB 81976033311, Otokara Keršovanija 4, 40000 Čakovec zastupanog po punomoćniku Zlatko Vrbanec</item>
    </derivirana_varijabla>
  </DomainObject.Predmet.ProtuStrankaListFormatedWithAdressOIB>
  <DomainObject.Predmet.ProtuStrankaListNazivFormated>
    <izvorni_sadrzaj>
      <item>VRBI &amp; DORA jednostavno društvo s ograničenom odgovornošću za  ugostiteljstvo i trgovinu</item>
    </izvorni_sadrzaj>
    <derivirana_varijabla naziv="DomainObject.Predmet.ProtuStrankaListNazivFormated_1">
      <item>VRBI &amp; DORA jednostavno društvo s ograničenom odgovornošću za  ugostiteljstvo i trgovinu</item>
    </derivirana_varijabla>
  </DomainObject.Predmet.ProtuStrankaListNazivFormated>
  <DomainObject.Predmet.ProtuStrankaListNazivFormatedOIB>
    <izvorni_sadrzaj>
      <item>VRBI &amp; DORA jednostavno društvo s ograničenom odgovornošću za  ugostiteljstvo i trgovinu, OIB 81976033311</item>
    </izvorni_sadrzaj>
    <derivirana_varijabla naziv="DomainObject.Predmet.ProtuStrankaListNazivFormatedOIB_1">
      <item>VRBI &amp; DORA jednostavno društvo s ograničenom odgovornošću za  ugostiteljstvo i trgovinu, OIB 81976033311</item>
    </derivirana_varijabla>
  </DomainObject.Predmet.ProtuStrankaListNazivFormatedOIB>
  <DomainObject.Predmet.OstaliListFormated>
    <izvorni_sadrzaj>
      <item>sudski registar</item>
      <item>Zlatko Vrbanec punomoćnik sudionika u postupku VRBI &amp; DORA jednostavno društvo s ograničenom odgovornošću za  ugostiteljstvo i trgovinu</item>
      <item>Županijsko državno odvjetništvo u Varaždinu</item>
      <item>Erste &amp; Steiermarkische bank d.d.</item>
    </izvorni_sadrzaj>
    <derivirana_varijabla naziv="DomainObject.Predmet.OstaliListFormated_1">
      <item>sudski registar</item>
      <item>Zlatko Vrbanec punomoćnik sudionika u postupku VRBI &amp; DORA jednostavno društvo s ograničenom odgovornošću za  ugostiteljstvo i trgovinu</item>
      <item>Županijsko državno odvjetništvo u Varaždinu</item>
      <item>Erste &amp; Steiermarkische bank d.d.</item>
    </derivirana_varijabla>
  </DomainObject.Predmet.OstaliListFormated>
  <DomainObject.Predmet.OstaliListFormatedOIB>
    <izvorni_sadrzaj>
      <item>sudski registar</item>
      <item>Zlatko Vrbanec, OIB 98981002418 punomoćnik sudionika u postupku VRBI &amp; DORA jednostavno društvo s ograničenom odgovornošću za  ugostiteljstvo i trgovinu</item>
      <item>Županijsko državno odvjetništvo u Varaždinu</item>
      <item>Erste &amp; Steiermarkische bank d.d.</item>
    </izvorni_sadrzaj>
    <derivirana_varijabla naziv="DomainObject.Predmet.OstaliListFormatedOIB_1">
      <item>sudski registar</item>
      <item>Zlatko Vrbanec, OIB 98981002418 punomoćnik sudionika u postupku VRBI &amp; DORA jednostavno društvo s ograničenom odgovornošću za  ugostiteljstvo i trgovinu</item>
      <item>Županijsko državno odvjetništvo u Varaždinu</item>
      <item>Erste &amp; Steiermarkische bank d.d.</item>
    </derivirana_varijabla>
  </DomainObject.Predmet.OstaliListFormatedOIB>
  <DomainObject.Predmet.OstaliListFormatedWithAdress>
    <izvorni_sadrzaj>
      <item>sudski registar</item>
      <item>Zlatko Vrbanec, Otokara Keršovanija 4, 40000 Čakovec punomoćnik sudionika u postupku VRBI &amp; DORA jednostavno društvo s ograničenom odgovornošću za  ugostiteljstvo i trgovinu</item>
      <item>Županijsko državno odvjetništvo u Varaždinu</item>
      <item>Erste &amp; Steiermarkische bank d.d., Jadranski trg 3A, 51000 Rijeka</item>
    </izvorni_sadrzaj>
    <derivirana_varijabla naziv="DomainObject.Predmet.OstaliListFormatedWithAdress_1">
      <item>sudski registar</item>
      <item>Zlatko Vrbanec, Otokara Keršovanija 4, 40000 Čakovec punomoćnik sudionika u postupku VRBI &amp; DORA jednostavno društvo s ograničenom odgovornošću za  ugostiteljstvo i trgovinu</item>
      <item>Županijsko državno odvjetništvo u Varaždinu</item>
      <item>Erste &amp; Steiermarkische bank d.d., Jadranski trg 3A, 51000 Rijeka</item>
    </derivirana_varijabla>
  </DomainObject.Predmet.OstaliListFormatedWithAdress>
  <DomainObject.Predmet.OstaliListFormatedWithAdressOIB>
    <izvorni_sadrzaj>
      <item>sudski registar</item>
      <item>Zlatko Vrbanec, OIB 98981002418, Otokara Keršovanija 4, 40000 Čakovec punomoćnik sudionika u postupku VRBI &amp; DORA jednostavno društvo s ograničenom odgovornošću za  ugostiteljstvo i trgovinu</item>
      <item>Županijsko državno odvjetništvo u Varaždinu</item>
      <item>Erste &amp; Steiermarkische bank d.d., Jadranski trg 3A, 51000 Rijeka</item>
    </izvorni_sadrzaj>
    <derivirana_varijabla naziv="DomainObject.Predmet.OstaliListFormatedWithAdressOIB_1">
      <item>sudski registar</item>
      <item>Zlatko Vrbanec, OIB 98981002418, Otokara Keršovanija 4, 40000 Čakovec punomoćnik sudionika u postupku VRBI &amp; DORA jednostavno društvo s ograničenom odgovornošću za  ugostiteljstvo i trgovinu</item>
      <item>Županijsko državno odvjetništvo u Varaždinu</item>
      <item>Erste &amp; Steiermarkische bank d.d., Jadranski trg 3A, 51000 Rijeka</item>
    </derivirana_varijabla>
  </DomainObject.Predmet.OstaliListFormatedWithAdressOIB>
  <DomainObject.Predmet.OstaliListNazivFormated>
    <izvorni_sadrzaj>
      <item>sudski registar</item>
      <item>Zlatko Vrbanec</item>
      <item>Županijsko državno odvjetništvo u Varaždinu</item>
      <item>Erste &amp; Steiermarkische bank d.d.</item>
    </izvorni_sadrzaj>
    <derivirana_varijabla naziv="DomainObject.Predmet.OstaliListNazivFormated_1">
      <item>sudski registar</item>
      <item>Zlatko Vrbanec</item>
      <item>Županijsko državno odvjetništvo u Varaždinu</item>
      <item>Erste &amp; Steiermarkische bank d.d.</item>
    </derivirana_varijabla>
  </DomainObject.Predmet.OstaliListNazivFormated>
  <DomainObject.Predmet.OstaliListNazivFormatedOIB>
    <izvorni_sadrzaj>
      <item>sudski registar</item>
      <item>Zlatko Vrbanec, OIB 98981002418</item>
      <item>Županijsko državno odvjetništvo u Varaždinu</item>
      <item>Erste &amp; Steiermarkische bank d.d.</item>
    </izvorni_sadrzaj>
    <derivirana_varijabla naziv="DomainObject.Predmet.OstaliListNazivFormatedOIB_1">
      <item>sudski registar</item>
      <item>Zlatko Vrbanec, OIB 98981002418</item>
      <item>Županijsko državno odvjetništvo u Varaždinu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VRBI &amp; DORA jednostavno društvo s ograničenom odgovornošću za  ugostiteljstvo i trgovinu</izvorni_sadrzaj>
    <derivirana_varijabla naziv="DomainObject.Predmet.ProtustrankaIDrugi_1">VRBI &amp; DORA jednostavno društvo s ograničenom odgovornošću za 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VRBI &amp; DORA jednostavno društvo s ograničenom odgovornošću za  ugostiteljstvo i trgovinu, OIB 81976033311, Otokara Keršovanija 4, 40000 Čakovec</izvorni_sadrzaj>
    <derivirana_varijabla naziv="DomainObject.Predmet.ProtustrankaIDrugiAdressOIB_1">VRBI &amp; DORA jednostavno društvo s ograničenom odgovornošću za  ugostiteljstvo i trgovinu, OIB 81976033311, Otokara Keršovanija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VRBI &amp; DORA jednostavno društvo s ograničenom odgovornošću za  ugostiteljstvo i trgovinu</item>
      <item>sudski registar</item>
      <item>Zlatko Vrbanec</item>
      <item>Županijsko državno odvjetništvo u Varaždinu</item>
      <item>Erste &amp; Steiermarkische bank d.d.</item>
    </izvorni_sadrzaj>
    <derivirana_varijabla naziv="DomainObject.Predmet.SudioniciListNaziv_1">
      <item>Financijska agencija</item>
      <item>VRBI &amp; DORA jednostavno društvo s ograničenom odgovornošću za  ugostiteljstvo i trgovinu</item>
      <item>sudski registar</item>
      <item>Zlatko Vrbanec</item>
      <item>Županijsko državno odvjetništvo u Varaždinu</item>
      <item>Erste &amp; Steiermarkische bank d.d.</item>
    </derivirana_varijabla>
  </DomainObject.Predmet.SudioniciListNaziv>
  <DomainObject.Predmet.SudioniciListAdressOIB>
    <izvorni_sadrzaj>
      <item>Financijska agencija, OIB 85821130368</item>
      <item>VRBI &amp; DORA jednostavno društvo s ograničenom odgovornošću za  ugostiteljstvo i trgovinu, OIB 81976033311, Otokara Keršovanija 4,40000 Čakovec</item>
      <item>sudski registar</item>
      <item>Zlatko Vrbanec, OIB 98981002418, Otokara Keršovanija 4,40000 Čakovec</item>
      <item>Županijsko državno odvjetništvo u Varaždinu</item>
      <item>Erste &amp; Steiermarkische bank d.d., Jadranski trg 3A,51000 Rijeka</item>
    </izvorni_sadrzaj>
    <derivirana_varijabla naziv="DomainObject.Predmet.SudioniciListAdressOIB_1">
      <item>Financijska agencija, OIB 85821130368</item>
      <item>VRBI &amp; DORA jednostavno društvo s ograničenom odgovornošću za  ugostiteljstvo i trgovinu, OIB 81976033311, Otokara Keršovanija 4,40000 Čakovec</item>
      <item>sudski registar</item>
      <item>Zlatko Vrbanec, OIB 98981002418, Otokara Keršovanija 4,40000 Čakovec</item>
      <item>Županijsko državno odvjetništvo u Varaždinu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81976033311</item>
      <item>, OIB null</item>
      <item>, OIB 98981002418</item>
      <item>, OIB null</item>
      <item>, OIB null</item>
    </izvorni_sadrzaj>
    <derivirana_varijabla naziv="DomainObject.Predmet.SudioniciListNazivOIB_1">
      <item>, OIB 85821130368</item>
      <item>, OIB 81976033311</item>
      <item>, OIB null</item>
      <item>, OIB 98981002418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4275</properties:Characters>
  <properties:Lines>120</properties:Lines>
  <properties:Paragraphs>38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2017-09-29T11:10:00Z</dcterms:created>
  <dc:creator>Tihana Martinez</dc:creator>
  <dc:description/>
  <cp:keywords/>
  <cp:lastModifiedBy>Tihana Martinez</cp:lastModifiedBy>
  <cp:lastPrinted>2017-09-29T12:15:00Z</cp:lastPrinted>
  <dcterms:modified xmlns:xsi="http://www.w3.org/2001/XMLSchema-instance" xsi:type="dcterms:W3CDTF">2017-09-29T12:15:00Z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