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1a714" w14:paraId="4f1a714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A7AFA">
        <w:rPr>
          <w:rStyle w:val="Naglaeno"/>
          <w:b w:val="false"/>
        </w:rPr>
        <w:t>601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</w:t>
      </w:r>
      <w:proofErr w:type="spellStart"/>
      <w:r w:rsidR="001E3FCA">
        <w:t>Jalšovec</w:t>
      </w:r>
      <w:proofErr w:type="spellEnd"/>
      <w:r w:rsidR="001E3FCA">
        <w:t xml:space="preserve">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Podružnica </w:t>
      </w:r>
      <w:r w:rsidR="00C111D8">
        <w:t>Osijek</w:t>
      </w:r>
      <w:r w:rsidR="00EA1A0E">
        <w:t xml:space="preserve">, </w:t>
      </w:r>
      <w:r w:rsidR="00C111D8">
        <w:t xml:space="preserve">L. </w:t>
      </w:r>
      <w:proofErr w:type="spellStart"/>
      <w:r w:rsidR="00C111D8">
        <w:t>Jagera</w:t>
      </w:r>
      <w:proofErr w:type="spellEnd"/>
      <w:r w:rsidR="00C111D8">
        <w:t xml:space="preserve">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B85A89">
        <w:t>Braniteljska zadruga ŠOKAC  za proizvodnju tradicionalnih proizvoda od mesa i trgovinu</w:t>
      </w:r>
      <w:r w:rsidR="00FF791A">
        <w:t>,</w:t>
      </w:r>
      <w:r w:rsidR="00B85A89">
        <w:t xml:space="preserve"> Brođanci, K. Tomislava 47, MBS: 030114562, OIB: 24500713493, </w:t>
      </w:r>
      <w:r w:rsidR="00FF791A">
        <w:t xml:space="preserve">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2208DD">
        <w:t>7</w:t>
      </w:r>
      <w:r w:rsidR="00BB3D58">
        <w:t xml:space="preserve">. </w:t>
      </w:r>
      <w:r w:rsidR="002208DD">
        <w:t xml:space="preserve">lipnja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B85A89">
        <w:t>Braniteljska zadruga ŠOKAC za proizvodnju tradicionalnih proizvoda od mesa i trgovinu, Brođanci, K. Tomislava 47, MBS: 030114562, OIB: 24500713493</w:t>
      </w:r>
      <w:r w:rsidR="00F5714E">
        <w:t xml:space="preserve">,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D82023">
        <w:t xml:space="preserve">11.313,84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D82023">
        <w:t xml:space="preserve">DAMIR VUKELIĆ – OIB:  92769840020, Osijek, Vijenac Ivana </w:t>
      </w:r>
      <w:proofErr w:type="spellStart"/>
      <w:r w:rsidR="00D82023">
        <w:t>Česmičkog</w:t>
      </w:r>
      <w:proofErr w:type="spellEnd"/>
      <w:r w:rsidR="00D82023">
        <w:t xml:space="preserve"> 15, 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D82023">
        <w:t>601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2208DD">
        <w:t>7</w:t>
      </w:r>
      <w:r w:rsidR="008C1EC2">
        <w:t>.</w:t>
      </w:r>
      <w:r w:rsidR="00EB5E1B">
        <w:t xml:space="preserve"> </w:t>
      </w:r>
      <w:r w:rsidR="002208DD">
        <w:t>lipnja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</w:t>
      </w:r>
      <w:proofErr w:type="spellStart"/>
      <w:r w:rsidR="00F5714E">
        <w:t>Jalšovec</w:t>
      </w:r>
      <w:proofErr w:type="spellEnd"/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2208DD">
        <w:t>2</w:t>
      </w:r>
      <w:r w:rsidR="00EB5E1B">
        <w:t>.</w:t>
      </w:r>
      <w:r w:rsidR="002208DD">
        <w:t>8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90DC4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0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90DC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90DC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DC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DC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0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90DC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90DC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DC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DC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St-601/2017</izvorni_sadrzaj>
    <derivirana_varijabla naziv="DomainObject.Predmet.OznakaBroj_1">St-601/2017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ŠOKAC za proizvodnju tradicionalnih proizvoda od mesa i trgovinu</izvorni_sadrzaj>
    <derivirana_varijabla naziv="DomainObject.Predmet.ProtustrankaFormated_1">  Braniteljska zadruga ŠOKAC za proizvodnju tradicionalnih proizvoda od mesa i trgovinu</derivirana_varijabla>
  </DomainObject.Predmet.ProtustrankaFormated>
  <DomainObject.Predmet.ProtustrankaFormatedOIB>
    <izvorni_sadrzaj>  Braniteljska zadruga ŠOKAC za proizvodnju tradicionalnih proizvoda od mesa i trgovinu, OIB 24500713493</izvorni_sadrzaj>
    <derivirana_varijabla naziv="DomainObject.Predmet.ProtustrankaFormatedOIB_1">  Braniteljska zadruga ŠOKAC za proizvodnju tradicionalnih proizvoda od mesa i trgovinu, OIB 24500713493</derivirana_varijabla>
  </DomainObject.Predmet.ProtustrankaFormatedOIB>
  <DomainObject.Predmet.ProtustrankaFormatedWithAdress>
    <izvorni_sadrzaj> Braniteljska zadruga ŠOKAC za proizvodnju tradicionalnih proizvoda od mesa i trgovinu, K. Tomislava 47, 31222 Brođanci</izvorni_sadrzaj>
    <derivirana_varijabla naziv="DomainObject.Predmet.ProtustrankaFormatedWithAdress_1"> Braniteljska zadruga ŠOKAC za proizvodnju tradicionalnih proizvoda od mesa i trgovinu, K. Tomislava 47, 31222 Brođanci</derivirana_varijabla>
  </DomainObject.Predmet.ProtustrankaFormatedWithAdress>
  <DomainObject.Predmet.ProtustrankaFormatedWithAdressOIB>
    <izvorni_sadrzaj> Braniteljska zadruga ŠOKAC za proizvodnju tradicionalnih proizvoda od mesa i trgovinu, OIB 24500713493, K. Tomislava 47, 31222 Brođanci</izvorni_sadrzaj>
    <derivirana_varijabla naziv="DomainObject.Predmet.ProtustrankaFormatedWithAdressOIB_1"> Braniteljska zadruga ŠOKAC za proizvodnju tradicionalnih proizvoda od mesa i trgovinu, OIB 24500713493, K. Tomislava 47, 31222 Brođanci</derivirana_varijabla>
  </DomainObject.Predmet.ProtustrankaFormatedWithAdressOIB>
  <DomainObject.Predmet.ProtustrankaWithAdress>
    <izvorni_sadrzaj>Braniteljska zadruga ŠOKAC za proizvodnju tradicionalnih proizvoda od mesa i trgovinu K. Tomislava 47, 31222 Brođanci</izvorni_sadrzaj>
    <derivirana_varijabla naziv="DomainObject.Predmet.ProtustrankaWithAdress_1">Braniteljska zadruga ŠOKAC za proizvodnju tradicionalnih proizvoda od mesa i trgovinu K. Tomislava 47, 31222 Brođanci</derivirana_varijabla>
  </DomainObject.Predmet.ProtustrankaWithAdress>
  <DomainObject.Predmet.ProtustrankaWithAdressOIB>
    <izvorni_sadrzaj>Braniteljska zadruga ŠOKAC za proizvodnju tradicionalnih proizvoda od mesa i trgovinu, OIB 24500713493, K. Tomislava 47, 31222 Brođanci</izvorni_sadrzaj>
    <derivirana_varijabla naziv="DomainObject.Predmet.ProtustrankaWithAdressOIB_1">Braniteljska zadruga ŠOKAC za proizvodnju tradicionalnih proizvoda od mesa i trgovinu, OIB 24500713493, K. Tomislava 47, 31222 Brođanci</derivirana_varijabla>
  </DomainObject.Predmet.ProtustrankaWithAdressOIB>
  <DomainObject.Predmet.ProtustrankaNazivFormated>
    <izvorni_sadrzaj>Braniteljska zadruga ŠOKAC za proizvodnju tradicionalnih proizvoda od mesa i trgovinu</izvorni_sadrzaj>
    <derivirana_varijabla naziv="DomainObject.Predmet.ProtustrankaNazivFormated_1">Braniteljska zadruga ŠOKAC za proizvodnju tradicionalnih proizvoda od mesa i trgovinu</derivirana_varijabla>
  </DomainObject.Predmet.ProtustrankaNazivFormated>
  <DomainObject.Predmet.ProtustrankaNazivFormatedOIB>
    <izvorni_sadrzaj>Braniteljska zadruga ŠOKAC za proizvodnju tradicionalnih proizvoda od mesa i trgovinu, OIB 24500713493</izvorni_sadrzaj>
    <derivirana_varijabla naziv="DomainObject.Predmet.ProtustrankaNazivFormatedOIB_1">Braniteljska zadruga ŠOKAC za proizvodnju tradicionalnih proizvoda od mesa i trgovinu, OIB 24500713493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Braniteljska zadruga ŠOKAC za proizvodnju tradicionalnih proizvoda od mesa i trgovinu</item>
    </izvorni_sadrzaj>
    <derivirana_varijabla naziv="DomainObject.Predmet.ProtuStrankaListFormated_1">
      <item>Braniteljska zadruga ŠOKAC za proizvodnju tradicionalnih proizvoda od mesa i trgovinu</item>
    </derivirana_varijabla>
  </DomainObject.Predmet.ProtuStrankaListFormated>
  <DomainObject.Predmet.ProtuStrankaListFormatedOIB>
    <izvorni_sadrzaj>
      <item>Braniteljska zadruga ŠOKAC za proizvodnju tradicionalnih proizvoda od mesa i trgovinu, OIB 24500713493</item>
    </izvorni_sadrzaj>
    <derivirana_varijabla naziv="DomainObject.Predmet.ProtuStrankaListFormatedOIB_1">
      <item>Braniteljska zadruga ŠOKAC za proizvodnju tradicionalnih proizvoda od mesa i trgovinu, OIB 24500713493</item>
    </derivirana_varijabla>
  </DomainObject.Predmet.ProtuStrankaListFormatedOIB>
  <DomainObject.Predmet.ProtuStrankaListFormatedWithAdress>
    <izvorni_sadrzaj>
      <item>Braniteljska zadruga ŠOKAC za proizvodnju tradicionalnih proizvoda od mesa i trgovinu, K. Tomislava 47, 31222 Brođanci</item>
    </izvorni_sadrzaj>
    <derivirana_varijabla naziv="DomainObject.Predmet.ProtuStrankaListFormatedWithAdress_1">
      <item>Braniteljska zadruga ŠOKAC za proizvodnju tradicionalnih proizvoda od mesa i trgovinu, K. Tomislava 47, 31222 Brođanci</item>
    </derivirana_varijabla>
  </DomainObject.Predmet.ProtuStrankaListFormatedWithAdress>
  <DomainObject.Predmet.ProtuStrankaListFormatedWithAdressOIB>
    <izvorni_sadrzaj>
      <item>Braniteljska zadruga ŠOKAC za proizvodnju tradicionalnih proizvoda od mesa i trgovinu, OIB 24500713493, K. Tomislava 47, 31222 Brođanci</item>
    </izvorni_sadrzaj>
    <derivirana_varijabla naziv="DomainObject.Predmet.ProtuStrankaListFormatedWithAdressOIB_1">
      <item>Braniteljska zadruga ŠOKAC za proizvodnju tradicionalnih proizvoda od mesa i trgovinu, OIB 24500713493, K. Tomislava 47, 31222 Brođanci</item>
    </derivirana_varijabla>
  </DomainObject.Predmet.ProtuStrankaListFormatedWithAdressOIB>
  <DomainObject.Predmet.ProtuStrankaListNazivFormated>
    <izvorni_sadrzaj>
      <item>Braniteljska zadruga ŠOKAC za proizvodnju tradicionalnih proizvoda od mesa i trgovinu</item>
    </izvorni_sadrzaj>
    <derivirana_varijabla naziv="DomainObject.Predmet.ProtuStrankaListNazivFormated_1">
      <item>Braniteljska zadruga ŠOKAC za proizvodnju tradicionalnih proizvoda od mesa i trgovinu</item>
    </derivirana_varijabla>
  </DomainObject.Predmet.ProtuStrankaListNazivFormated>
  <DomainObject.Predmet.ProtuStrankaListNazivFormatedOIB>
    <izvorni_sadrzaj>
      <item>Braniteljska zadruga ŠOKAC za proizvodnju tradicionalnih proizvoda od mesa i trgovinu, OIB 24500713493</item>
    </izvorni_sadrzaj>
    <derivirana_varijabla naziv="DomainObject.Predmet.ProtuStrankaListNazivFormatedOIB_1">
      <item>Braniteljska zadruga ŠOKAC za proizvodnju tradicionalnih proizvoda od mesa i trgovinu, OIB 24500713493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Braniteljska zadruga ŠOKAC za proizvodnju tradicionalnih proizvoda od mesa i trgovinu</izvorni_sadrzaj>
    <derivirana_varijabla naziv="DomainObject.Predmet.ProtustrankaIDrugi_1">Braniteljska zadruga ŠOKAC za proizvodnju tradicionalnih proizvoda od mesa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Braniteljska zadruga ŠOKAC za proizvodnju tradicionalnih proizvoda od mesa i trgovinu, OIB 24500713493, K. Tomislava 47, 31222 Brođanci</izvorni_sadrzaj>
    <derivirana_varijabla naziv="DomainObject.Predmet.ProtustrankaIDrugiAdressOIB_1">Braniteljska zadruga ŠOKAC za proizvodnju tradicionalnih proizvoda od mesa i trgovinu, OIB 24500713493, K. Tomislava 47, 31222 Brođanci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Braniteljska zadruga ŠOKAC za proizvodnju tradicionalnih proizvoda od mesa i trgovinu</item>
    </izvorni_sadrzaj>
    <derivirana_varijabla naziv="DomainObject.Predmet.SudioniciListNaziv_1">
      <item>FINA RC OSIJEK</item>
      <item>Braniteljska zadruga ŠOKAC za proizvodnju tradicionalnih proizvoda od mesa i trgovinu</item>
    </derivirana_varijabla>
  </DomainObject.Predmet.SudioniciListNaziv>
  <DomainObject.Predmet.SudioniciListAdressOIB>
    <izvorni_sadrzaj>
      <item>FINA RC OSIJEK, OIB 85821130368</item>
      <item>Braniteljska zadruga ŠOKAC za proizvodnju tradicionalnih proizvoda od mesa i trgovinu, OIB 24500713493, K. Tomislava 47,31222 Brođanci</item>
    </izvorni_sadrzaj>
    <derivirana_varijabla naziv="DomainObject.Predmet.SudioniciListAdressOIB_1">
      <item>FINA RC OSIJEK, OIB 85821130368</item>
      <item>Braniteljska zadruga ŠOKAC za proizvodnju tradicionalnih proizvoda od mesa i trgovinu, OIB 24500713493, K. Tomislava 47,31222 Brođanci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24500713493</item>
    </izvorni_sadrzaj>
    <derivirana_varijabla naziv="DomainObject.Predmet.SudioniciListNazivOIB_1">
      <item>, OIB 85821130368</item>
      <item>, OIB 24500713493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94B88B-D24E-413F-B7D0-89E20F8D40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2193</properties:Characters>
  <properties:Lines>51</properties:Lines>
  <properties:Paragraphs>14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2017-06-06T07:30:00Z</dcterms:created>
  <dc:creator>Korisnik</dc:creator>
  <cp:lastModifiedBy>Gordana Harc</cp:lastModifiedBy>
  <cp:lastPrinted>2017-06-06T07:35:00Z</cp:lastPrinted>
  <dcterms:modified xmlns:xsi="http://www.w3.org/2001/XMLSchema-instance" xsi:type="dcterms:W3CDTF">2017-06-07T11:03:00Z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