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2d42" w14:paraId="0232d42" w:rsidRDefault="007E5B46" w:rsidP="007E5B46" w:rsidR="007E5B46" w:rsidRPr="00C54583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C54583">
      <w:pPr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C54583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C545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>sutkinji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C54583">
        <w:rPr>
          <w:rFonts w:hAnsi="Times New Roman" w:ascii="Times New Roman"/>
          <w:sz w:val="24"/>
          <w:szCs w:val="24"/>
          <w:lang w:val="hr-HR"/>
        </w:rPr>
        <w:t>Ani Golub Gruić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C54583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C54583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C54583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ARAN GRUPA d.o.o., Split, Zbora Narodne Garde bb, OIB: 58087998424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C05824" w:rsidRPr="00C54583">
        <w:rPr>
          <w:rFonts w:hAnsi="Times New Roman" w:ascii="Times New Roman"/>
          <w:sz w:val="24"/>
          <w:szCs w:val="24"/>
          <w:lang w:val="hr-HR"/>
        </w:rPr>
        <w:t>18. srpnja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ARAN GRUPA d.o.o., Split, Zbora Narodne Garde bb, OIB: 58087998424</w:t>
      </w:r>
      <w:r w:rsidRPr="00C54583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C54583" w:rsidR="007E5B46" w:rsidRPr="00C54583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C54583">
        <w:rPr>
          <w:rFonts w:hAnsi="Times New Roman" w:ascii="Times New Roman"/>
          <w:sz w:val="24"/>
          <w:szCs w:val="24"/>
          <w:lang w:val="hr-HR"/>
        </w:rPr>
        <w:t xml:space="preserve"> 0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8</w:t>
      </w:r>
      <w:r w:rsidR="00BA11B9"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C54583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C54583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C54583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ARAN GRUPA d.o.o., Split, Zbora Narodne Garde bb, OIB: 58087998424</w:t>
      </w:r>
      <w:r w:rsidR="00AD5A28"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C54583">
        <w:rPr>
          <w:lang w:val="hr-HR"/>
        </w:rPr>
        <w:t xml:space="preserve">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D5A28" w:rsidRPr="00C54583">
        <w:rPr>
          <w:rFonts w:hAnsi="Times New Roman" w:ascii="Times New Roman"/>
          <w:sz w:val="24"/>
          <w:szCs w:val="24"/>
          <w:lang w:val="hr-HR"/>
        </w:rPr>
        <w:t>SZ-a</w:t>
      </w:r>
      <w:r w:rsidRPr="00C54583">
        <w:rPr>
          <w:rFonts w:hAnsi="Times New Roman" w:ascii="Times New Roman"/>
          <w:sz w:val="24"/>
          <w:szCs w:val="24"/>
          <w:lang w:val="hr-HR"/>
        </w:rPr>
        <w:t>, ovaj sud je temeljem odredbe čl. 430. SZ-a na mrežnoj stranici e-Oglasna ploča sudova 2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7</w:t>
      </w:r>
      <w:r w:rsidRPr="00C54583">
        <w:rPr>
          <w:rFonts w:hAnsi="Times New Roman" w:ascii="Times New Roman"/>
          <w:sz w:val="24"/>
          <w:szCs w:val="24"/>
          <w:lang w:val="hr-HR"/>
        </w:rPr>
        <w:t>. travnja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C54583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C545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1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2.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svibnja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C54583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C54583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>, Ministarstv</w:t>
      </w:r>
      <w:r w:rsidRPr="00C54583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C54583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C54583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C54583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1.072.107,12</w:t>
      </w:r>
      <w:r w:rsidR="003B2535" w:rsidRPr="00C54583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C05824" w:rsidP="005355AF" w:rsidR="00C05824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postupka.</w:t>
      </w:r>
    </w:p>
    <w:p w:rsidRDefault="00C05824" w:rsidP="005355AF" w:rsidR="00C05824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 xml:space="preserve">11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28</w:t>
      </w:r>
      <w:r w:rsidRPr="00C54583">
        <w:rPr>
          <w:rFonts w:hAnsi="Times New Roman" w:ascii="Times New Roman"/>
          <w:sz w:val="24"/>
          <w:szCs w:val="24"/>
          <w:lang w:val="hr-HR"/>
        </w:rPr>
        <w:t>.0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4</w:t>
      </w:r>
      <w:r w:rsidRPr="00C54583">
        <w:rPr>
          <w:rFonts w:hAnsi="Times New Roman" w:ascii="Times New Roman"/>
          <w:sz w:val="24"/>
          <w:szCs w:val="24"/>
          <w:lang w:val="hr-HR"/>
        </w:rPr>
        <w:t>.2016. (list 1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 xml:space="preserve">2 spisa),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godišnji financijski izvještaj za </w:t>
      </w:r>
      <w:r w:rsidR="007E0EA6" w:rsidRPr="00C54583">
        <w:rPr>
          <w:rFonts w:hAnsi="Times New Roman" w:ascii="Times New Roman"/>
          <w:sz w:val="24"/>
          <w:szCs w:val="24"/>
          <w:lang w:val="hr-HR"/>
        </w:rPr>
        <w:t>2014. godinu (list 1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C54583">
        <w:rPr>
          <w:rFonts w:hAnsi="Times New Roman" w:ascii="Times New Roman"/>
          <w:sz w:val="24"/>
          <w:szCs w:val="24"/>
          <w:lang w:val="hr-HR"/>
        </w:rPr>
        <w:t>-1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C54583">
        <w:rPr>
          <w:rFonts w:hAnsi="Times New Roman" w:ascii="Times New Roman"/>
          <w:sz w:val="24"/>
          <w:szCs w:val="24"/>
          <w:lang w:val="hr-HR"/>
        </w:rPr>
        <w:t xml:space="preserve"> spisa)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 xml:space="preserve">i za 2015. godinu (list 15-16 spisa) </w:t>
      </w:r>
      <w:r w:rsidR="007E0EA6" w:rsidRPr="00C54583"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3B2535" w:rsidRPr="00C54583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C545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C54583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C54583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C54583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C54583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C545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C54583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C54583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C54583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C54583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C545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C54583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C54583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B5658B" w:rsidRPr="00C54583">
        <w:rPr>
          <w:rFonts w:hAnsi="Times New Roman" w:ascii="Times New Roman"/>
          <w:sz w:val="24"/>
          <w:szCs w:val="24"/>
          <w:lang w:val="hr-HR"/>
        </w:rPr>
        <w:t>18. srpnja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C54583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C54583" w:rsidP="007E5B46" w:rsidR="007E5B46" w:rsidRPr="00C54583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C54583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C54583">
        <w:rPr>
          <w:rFonts w:hAnsi="Times New Roman" w:ascii="Times New Roman"/>
          <w:sz w:val="24"/>
          <w:szCs w:val="24"/>
          <w:lang w:val="hr-HR"/>
        </w:rPr>
        <w:t>anim putem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  <w:r w:rsidRPr="00C54583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C54583">
      <w:pPr>
        <w:rPr>
          <w:rFonts w:hAnsi="Times New Roman" w:ascii="Times New Roman"/>
          <w:sz w:val="24"/>
          <w:szCs w:val="24"/>
          <w:lang w:eastAsia="en-US" w:val="hr-HR"/>
        </w:rPr>
      </w:pPr>
      <w:r w:rsidRPr="00C54583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C54583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C54583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  <w:r w:rsidRPr="00C54583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C54583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C54583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  <w:r w:rsidRPr="00C54583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C54583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C54583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  <w:r w:rsidRPr="00C54583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C54583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C54583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C54583">
      <w:pPr>
        <w:spacing w:before="160"/>
        <w:jc w:val="both"/>
        <w:rPr>
          <w:lang w:val="hr-HR"/>
        </w:rPr>
      </w:pPr>
    </w:p>
    <w:sectPr w:rsidSect="00111DC0" w:rsidR="0002524E" w:rsidRPr="00C54583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76556" w:rsidRPr="00176556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8D215D">
          <w:rPr>
            <w:rFonts w:hAnsi="Times New Roman" w:ascii="Times New Roman"/>
            <w:sz w:val="24"/>
            <w:szCs w:val="24"/>
          </w:rPr>
          <w:t>2600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176556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8D215D">
      <w:rPr>
        <w:rFonts w:hAnsi="Times New Roman" w:ascii="Times New Roman"/>
        <w:sz w:val="24"/>
        <w:szCs w:val="24"/>
        <w:lang w:val="hr-HR"/>
      </w:rPr>
      <w:t>2600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76556"/>
    <w:rsid w:val="00182B81"/>
    <w:rsid w:val="002E7B09"/>
    <w:rsid w:val="003A193B"/>
    <w:rsid w:val="003B1C4E"/>
    <w:rsid w:val="003B2535"/>
    <w:rsid w:val="005355AF"/>
    <w:rsid w:val="00543BF2"/>
    <w:rsid w:val="005B7B99"/>
    <w:rsid w:val="006C276A"/>
    <w:rsid w:val="006F349A"/>
    <w:rsid w:val="007E0EA6"/>
    <w:rsid w:val="007E5B46"/>
    <w:rsid w:val="008C2EC2"/>
    <w:rsid w:val="008D215D"/>
    <w:rsid w:val="009F654A"/>
    <w:rsid w:val="00A97313"/>
    <w:rsid w:val="00AD5A28"/>
    <w:rsid w:val="00B52E5F"/>
    <w:rsid w:val="00B5658B"/>
    <w:rsid w:val="00BA11B9"/>
    <w:rsid w:val="00BE6493"/>
    <w:rsid w:val="00BF1C57"/>
    <w:rsid w:val="00C05824"/>
    <w:rsid w:val="00C10E6C"/>
    <w:rsid w:val="00C54583"/>
    <w:rsid w:val="00CF6E96"/>
    <w:rsid w:val="00D752A9"/>
    <w:rsid w:val="00DB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76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5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5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5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5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76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5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5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5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5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St-2600/2015</izvorni_sadrzaj>
    <derivirana_varijabla naziv="DomainObject.Predmet.OznakaBroj_1">St-2600/2015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 GRUPA d.o.o. za trgovinu i usluge</izvorni_sadrzaj>
    <derivirana_varijabla naziv="DomainObject.Predmet.ProtustrankaFormated_1">  ARAN GRUPA d.o.o. za trgovinu i usluge</derivirana_varijabla>
  </DomainObject.Predmet.ProtustrankaFormated>
  <DomainObject.Predmet.ProtustrankaFormatedOIB>
    <izvorni_sadrzaj>  ARAN GRUPA d.o.o. za trgovinu i usluge, OIB 58087998424</izvorni_sadrzaj>
    <derivirana_varijabla naziv="DomainObject.Predmet.ProtustrankaFormatedOIB_1">  ARAN GRUPA d.o.o. za trgovinu i usluge, OIB 58087998424</derivirana_varijabla>
  </DomainObject.Predmet.ProtustrankaFormatedOIB>
  <DomainObject.Predmet.ProtustrankaFormatedWithAdress>
    <izvorni_sadrzaj> ARAN GRUPA d.o.o. za trgovinu i usluge, Zbora Narodne Garde/bb, 21000 Split</izvorni_sadrzaj>
    <derivirana_varijabla naziv="DomainObject.Predmet.ProtustrankaFormatedWithAdress_1"> ARAN GRUPA d.o.o. za trgovinu i usluge, Zbora Narodne Garde/bb, 21000 Split</derivirana_varijabla>
  </DomainObject.Predmet.ProtustrankaFormatedWithAdress>
  <DomainObject.Predmet.ProtustrankaFormatedWithAdressOIB>
    <izvorni_sadrzaj> ARAN GRUPA d.o.o. za trgovinu i usluge, OIB 58087998424, Zbora Narodne Garde/bb, 21000 Split</izvorni_sadrzaj>
    <derivirana_varijabla naziv="DomainObject.Predmet.ProtustrankaFormatedWithAdressOIB_1"> ARAN GRUPA d.o.o. za trgovinu i usluge, OIB 58087998424, Zbora Narodne Garde/bb, 21000 Split</derivirana_varijabla>
  </DomainObject.Predmet.ProtustrankaFormatedWithAdressOIB>
  <DomainObject.Predmet.ProtustrankaWithAdress>
    <izvorni_sadrzaj>ARAN GRUPA d.o.o. za trgovinu i usluge Zbora Narodne Garde/bb, 21000 Split</izvorni_sadrzaj>
    <derivirana_varijabla naziv="DomainObject.Predmet.ProtustrankaWithAdress_1">ARAN GRUPA d.o.o. za trgovinu i usluge Zbora Narodne Garde/bb, 21000 Split</derivirana_varijabla>
  </DomainObject.Predmet.ProtustrankaWithAdress>
  <DomainObject.Predmet.ProtustrankaWithAdressOIB>
    <izvorni_sadrzaj>ARAN GRUPA d.o.o. za trgovinu i usluge, OIB 58087998424, Zbora Narodne Garde/bb, 21000 Split</izvorni_sadrzaj>
    <derivirana_varijabla naziv="DomainObject.Predmet.ProtustrankaWithAdressOIB_1">ARAN GRUPA d.o.o. za trgovinu i usluge, OIB 58087998424, Zbora Narodne Garde/bb, 21000 Split</derivirana_varijabla>
  </DomainObject.Predmet.ProtustrankaWithAdressOIB>
  <DomainObject.Predmet.ProtustrankaNazivFormated>
    <izvorni_sadrzaj>ARAN GRUPA d.o.o. za trgovinu i usluge</izvorni_sadrzaj>
    <derivirana_varijabla naziv="DomainObject.Predmet.ProtustrankaNazivFormated_1">ARAN GRUPA d.o.o. za trgovinu i usluge</derivirana_varijabla>
  </DomainObject.Predmet.ProtustrankaNazivFormated>
  <DomainObject.Predmet.ProtustrankaNazivFormatedOIB>
    <izvorni_sadrzaj>ARAN GRUPA d.o.o. za trgovinu i usluge, OIB 58087998424</izvorni_sadrzaj>
    <derivirana_varijabla naziv="DomainObject.Predmet.ProtustrankaNazivFormatedOIB_1">ARAN GRUPA d.o.o. za trgovinu i usluge, OIB 58087998424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1618887.92</izvorni_sadrzaj>
    <derivirana_varijabla naziv="DomainObject.Predmet.TrenutnaVrijednost_1">1618887.92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ARAN GRUPA d.o.o. za trgovinu i usluge</item>
    </izvorni_sadrzaj>
    <derivirana_varijabla naziv="DomainObject.Predmet.ProtuStrankaListFormated_1">
      <item>ARAN GRUPA d.o.o. za trgovinu i usluge</item>
    </derivirana_varijabla>
  </DomainObject.Predmet.ProtuStrankaListFormated>
  <DomainObject.Predmet.ProtuStrankaListFormatedOIB>
    <izvorni_sadrzaj>
      <item>ARAN GRUPA d.o.o. za trgovinu i usluge, OIB 58087998424</item>
    </izvorni_sadrzaj>
    <derivirana_varijabla naziv="DomainObject.Predmet.ProtuStrankaListFormatedOIB_1">
      <item>ARAN GRUPA d.o.o. za trgovinu i usluge, OIB 58087998424</item>
    </derivirana_varijabla>
  </DomainObject.Predmet.ProtuStrankaListFormatedOIB>
  <DomainObject.Predmet.ProtuStrankaListFormatedWithAdress>
    <izvorni_sadrzaj>
      <item>ARAN GRUPA d.o.o. za trgovinu i usluge, Zbora Narodne Garde/bb, 21000 Split</item>
    </izvorni_sadrzaj>
    <derivirana_varijabla naziv="DomainObject.Predmet.ProtuStrankaListFormatedWithAdress_1">
      <item>ARAN GRUPA d.o.o. za trgovinu i usluge, Zbora Narodne Garde/bb, 21000 Split</item>
    </derivirana_varijabla>
  </DomainObject.Predmet.ProtuStrankaListFormatedWithAdress>
  <DomainObject.Predmet.ProtuStrankaListFormatedWithAdressOIB>
    <izvorni_sadrzaj>
      <item>ARAN GRUPA d.o.o. za trgovinu i usluge, OIB 58087998424, Zbora Narodne Garde/bb, 21000 Split</item>
    </izvorni_sadrzaj>
    <derivirana_varijabla naziv="DomainObject.Predmet.ProtuStrankaListFormatedWithAdressOIB_1">
      <item>ARAN GRUPA d.o.o. za trgovinu i usluge, OIB 58087998424, Zbora Narodne Garde/bb, 21000 Split</item>
    </derivirana_varijabla>
  </DomainObject.Predmet.ProtuStrankaListFormatedWithAdressOIB>
  <DomainObject.Predmet.ProtuStrankaListNazivFormated>
    <izvorni_sadrzaj>
      <item>ARAN GRUPA d.o.o. za trgovinu i usluge</item>
    </izvorni_sadrzaj>
    <derivirana_varijabla naziv="DomainObject.Predmet.ProtuStrankaListNazivFormated_1">
      <item>ARAN GRUPA d.o.o. za trgovinu i usluge</item>
    </derivirana_varijabla>
  </DomainObject.Predmet.ProtuStrankaListNazivFormated>
  <DomainObject.Predmet.ProtuStrankaListNazivFormatedOIB>
    <izvorni_sadrzaj>
      <item>ARAN GRUPA d.o.o. za trgovinu i usluge, OIB 58087998424</item>
    </izvorni_sadrzaj>
    <derivirana_varijabla naziv="DomainObject.Predmet.ProtuStrankaListNazivFormatedOIB_1">
      <item>ARAN GRUPA d.o.o. za trgovinu i usluge, OIB 58087998424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ARAN GRUPA d.o.o. za trgovinu i usluge</izvorni_sadrzaj>
    <derivirana_varijabla naziv="DomainObject.Predmet.ProtustrankaIDrugi_1">ARAN GRUPA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ARAN GRUPA d.o.o. za trgovinu i usluge, OIB 58087998424, Zbora Narodne Garde/bb, 21000 Split</izvorni_sadrzaj>
    <derivirana_varijabla naziv="DomainObject.Predmet.ProtustrankaIDrugiAdressOIB_1">ARAN GRUPA d.o.o. za trgovinu i usluge, OIB 58087998424, Zbora Narodne Garde/bb,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 GRUPA d.o.o. za trgovinu i usluge</item>
      <item>FINANCIJSKA AGENCIJA, RC SPLIT</item>
    </izvorni_sadrzaj>
    <derivirana_varijabla naziv="DomainObject.Predmet.SudioniciListNaziv_1">
      <item>ARAN GRUPA d.o.o. za trgovinu i usluge</item>
      <item>FINANCIJSKA AGENCIJA, RC SPLIT</item>
    </derivirana_varijabla>
  </DomainObject.Predmet.SudioniciListNaziv>
  <DomainObject.Predmet.SudioniciListAdressOIB>
    <izvorni_sadrzaj>
      <item>ARAN GRUPA d.o.o. za trgovinu i usluge, OIB 58087998424, Zbora Narodne Garde/bb,21000 Split</item>
      <item>FINANCIJSKA AGENCIJA, RC SPLIT, OIB 85821130368, Mažuranićevo šetalište 24 b,21000 Split</item>
    </izvorni_sadrzaj>
    <derivirana_varijabla naziv="DomainObject.Predmet.SudioniciListAdressOIB_1">
      <item>ARAN GRUPA d.o.o. za trgovinu i usluge, OIB 58087998424, Zbora Narodne Garde/bb,21000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58087998424</item>
      <item>, OIB 85821130368</item>
    </izvorni_sadrzaj>
    <derivirana_varijabla naziv="DomainObject.Predmet.SudioniciListNazivOIB_1">
      <item>, OIB 58087998424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08FC3-869D-45AF-B6C8-22355CC34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3163</properties:Characters>
  <properties:Lines>86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2016-07-18T08:24:00Z</dcterms:created>
  <dc:creator>Jadranko Basić</dc:creator>
  <cp:lastModifiedBy>Ana Golub Gruić</cp:lastModifiedBy>
  <cp:lastPrinted>2016-07-18T10:35:00Z</cp:lastPrinted>
  <dcterms:modified xmlns:xsi="http://www.w3.org/2001/XMLSchema-instance" xsi:type="dcterms:W3CDTF">2016-07-18T11:20:00Z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