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ab70" w14:paraId="781ab70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F73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600F73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transs jednostavno društvo s ograničenom odgovornošću za prijevoz robe i putnika</izvorni_sadrzaj>
    <derivirana_varijabla naziv="DomainObject.Predmet.ProtustrankaFormated_1">  transs jednostavno društvo s ograničenom odgovornošću za prijevoz robe i putnika</derivirana_varijabla>
  </DomainObject.Predmet.ProtustrankaFormated>
  <DomainObject.Predmet.ProtustrankaFormatedOIB>
    <izvorni_sadrzaj>  transs jednostavno društvo s ograničenom odgovornošću za prijevoz robe i putnika, OIB 59103878762</izvorni_sadrzaj>
    <derivirana_varijabla naziv="DomainObject.Predmet.ProtustrankaFormatedOIB_1">  transs jednostavno društvo s ograničenom odgovornošću za prijevoz robe i putnika, OIB 59103878762</derivirana_varijabla>
  </DomainObject.Predmet.ProtustrankaFormatedOIB>
  <DomainObject.Predmet.ProtustrankaFormatedWithAdress>
    <izvorni_sadrzaj> transs jednostavno društvo s ograničenom odgovornošću za prijevoz robe i putnika, Prvomajska 56, 40000 Strahoninec</izvorni_sadrzaj>
    <derivirana_varijabla naziv="DomainObject.Predmet.ProtustrankaFormatedWithAdress_1"> transs jednostavno društvo s ograničenom odgovornošću za prijevoz robe i putnika, Prvomajska 56, 40000 Strahoninec</derivirana_varijabla>
  </DomainObject.Predmet.ProtustrankaFormatedWithAdress>
  <DomainObject.Predmet.ProtustrankaFormatedWithAdressOIB>
    <izvorni_sadrzaj> transs jednostavno društvo s ograničenom odgovornošću za prijevoz robe i putnika, OIB 59103878762, Prvomajska 56, 40000 Strahoninec</izvorni_sadrzaj>
    <derivirana_varijabla naziv="DomainObject.Predmet.ProtustrankaFormatedWithAdressOIB_1"> transs jednostavno društvo s ograničenom odgovornošću za prijevoz robe i putnika, OIB 59103878762, Prvomajska 56, 40000 Strahoninec</derivirana_varijabla>
  </DomainObject.Predmet.ProtustrankaFormatedWithAdressOIB>
  <DomainObject.Predmet.ProtustrankaWithAdress>
    <izvorni_sadrzaj>transs jednostavno društvo s ograničenom odgovornošću za prijevoz robe i putnika Prvomajska 56, 40000 Strahoninec</izvorni_sadrzaj>
    <derivirana_varijabla naziv="DomainObject.Predmet.ProtustrankaWithAdress_1">transs jednostavno društvo s ograničenom odgovornošću za prijevoz robe i putnika Prvomajska 56, 40000 Strahoninec</derivirana_varijabla>
  </DomainObject.Predmet.ProtustrankaWithAdress>
  <DomainObject.Predmet.ProtustrankaWithAdressOIB>
    <izvorni_sadrzaj>transs jednostavno društvo s ograničenom odgovornošću za prijevoz robe i putnika, OIB 59103878762, Prvomajska 56, 40000 Strahoninec</izvorni_sadrzaj>
    <derivirana_varijabla naziv="DomainObject.Predmet.ProtustrankaWithAdressOIB_1">transs jednostavno društvo s ograničenom odgovornošću za prijevoz robe i putnika, OIB 59103878762, Prvomajska 56, 40000 Strahoninec</derivirana_varijabla>
  </DomainObject.Predmet.ProtustrankaWithAdressOIB>
  <DomainObject.Predmet.ProtustrankaNazivFormated>
    <izvorni_sadrzaj>transs jednostavno društvo s ograničenom odgovornošću za prijevoz robe i putnika</izvorni_sadrzaj>
    <derivirana_varijabla naziv="DomainObject.Predmet.ProtustrankaNazivFormated_1">transs jednostavno društvo s ograničenom odgovornošću za prijevoz robe i putnika</derivirana_varijabla>
  </DomainObject.Predmet.ProtustrankaNazivFormated>
  <DomainObject.Predmet.ProtustrankaNazivFormatedOIB>
    <izvorni_sadrzaj>transs jednostavno društvo s ograničenom odgovornošću za prijevoz robe i putnika, OIB 59103878762</izvorni_sadrzaj>
    <derivirana_varijabla naziv="DomainObject.Predmet.ProtustrankaNazivFormatedOIB_1">transs jednostavno društvo s ograničenom odgovornošću za prijevoz robe i putnika, OIB 59103878762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4253.55</izvorni_sadrzaj>
    <derivirana_varijabla naziv="DomainObject.Predmet.TrenutnaVrijednost_1">4253.55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transs jednostavno društvo s ograničenom odgovornošću za prijevoz robe i putnika</item>
    </izvorni_sadrzaj>
    <derivirana_varijabla naziv="DomainObject.Predmet.ProtuStrankaListFormated_1">
      <item>transs jednostavno društvo s ograničenom odgovornošću za prijevoz robe i putnika</item>
    </derivirana_varijabla>
  </DomainObject.Predmet.ProtuStrankaListFormated>
  <DomainObject.Predmet.ProtuStrankaListFormatedOIB>
    <izvorni_sadrzaj>
      <item>transs jednostavno društvo s ograničenom odgovornošću za prijevoz robe i putnika, OIB 59103878762</item>
    </izvorni_sadrzaj>
    <derivirana_varijabla naziv="DomainObject.Predmet.ProtuStrankaListFormatedOIB_1">
      <item>transs jednostavno društvo s ograničenom odgovornošću za prijevoz robe i putnika, OIB 59103878762</item>
    </derivirana_varijabla>
  </DomainObject.Predmet.ProtuStrankaListFormatedOIB>
  <DomainObject.Predmet.ProtuStrankaListFormatedWithAdress>
    <izvorni_sadrzaj>
      <item>transs jednostavno društvo s ograničenom odgovornošću za prijevoz robe i putnika, Prvomajska 56, 40000 Strahoninec</item>
    </izvorni_sadrzaj>
    <derivirana_varijabla naziv="DomainObject.Predmet.ProtuStrankaListFormatedWithAdress_1">
      <item>transs jednostavno društvo s ograničenom odgovornošću za prijevoz robe i putnika, Prvomajska 56, 40000 Strahoninec</item>
    </derivirana_varijabla>
  </DomainObject.Predmet.ProtuStrankaListFormatedWithAdress>
  <DomainObject.Predmet.ProtuStrankaListFormatedWithAdressOIB>
    <izvorni_sadrzaj>
      <item>transs jednostavno društvo s ograničenom odgovornošću za prijevoz robe i putnika, OIB 59103878762, Prvomajska 56, 40000 Strahoninec</item>
    </izvorni_sadrzaj>
    <derivirana_varijabla naziv="DomainObject.Predmet.ProtuStrankaListFormatedWithAdressOIB_1">
      <item>transs jednostavno društvo s ograničenom odgovornošću za prijevoz robe i putnika, OIB 59103878762, Prvomajska 56, 40000 Strahoninec</item>
    </derivirana_varijabla>
  </DomainObject.Predmet.ProtuStrankaListFormatedWithAdressOIB>
  <DomainObject.Predmet.ProtuStrankaListNazivFormated>
    <izvorni_sadrzaj>
      <item>transs jednostavno društvo s ograničenom odgovornošću za prijevoz robe i putnika</item>
    </izvorni_sadrzaj>
    <derivirana_varijabla naziv="DomainObject.Predmet.ProtuStrankaListNazivFormated_1">
      <item>transs jednostavno društvo s ograničenom odgovornošću za prijevoz robe i putnika</item>
    </derivirana_varijabla>
  </DomainObject.Predmet.ProtuStrankaListNazivFormated>
  <DomainObject.Predmet.ProtuStrankaListNazivFormatedOIB>
    <izvorni_sadrzaj>
      <item>transs jednostavno društvo s ograničenom odgovornošću za prijevoz robe i putnika, OIB 59103878762</item>
    </izvorni_sadrzaj>
    <derivirana_varijabla naziv="DomainObject.Predmet.ProtuStrankaListNazivFormatedOIB_1">
      <item>transs jednostavno društvo s ograničenom odgovornošću za prijevoz robe i putnika, OIB 59103878762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transs jednostavno društvo s ograničenom odgovornošću za prijevoz robe i putnika</izvorni_sadrzaj>
    <derivirana_varijabla naziv="DomainObject.Predmet.ProtustrankaIDrugi_1">transs jednostavno društvo s ograničenom odgovornošću za prijevoz robe i putnika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transs jednostavno društvo s ograničenom odgovornošću za prijevoz robe i putnika, OIB 59103878762, Prvomajska 56, 40000 Strahoninec</izvorni_sadrzaj>
    <derivirana_varijabla naziv="DomainObject.Predmet.ProtustrankaIDrugiAdressOIB_1">transs jednostavno društvo s ograničenom odgovornošću za prijevoz robe i putnika, OIB 59103878762, Prvomajska 56,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transs jednostavno društvo s ograničenom odgovornošću za prijevoz robe i putnika</item>
      <item>Sudski registar</item>
    </izvorni_sadrzaj>
    <derivirana_varijabla naziv="DomainObject.Predmet.SudioniciListNaziv_1">
      <item>Financijska agencija</item>
      <item>transs jednostavno društvo s ograničenom odgovornošću za prijevoz robe i putnika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transs jednostavno društvo s ograničenom odgovornošću za prijevoz robe i putnika, OIB 59103878762, Prvomajska 56,40000 Strahoninec</item>
      <item>Sudski registar, B.Radića 2,42000 Varaždin</item>
    </izvorni_sadrzaj>
    <derivirana_varijabla naziv="DomainObject.Predmet.SudioniciListAdressOIB_1">
      <item>Financijska agencija, OIB 85821130368, Ulica grada Vukovara 70,10000 Zagreb</item>
      <item>transs jednostavno društvo s ograničenom odgovornošću za prijevoz robe i putnika, OIB 59103878762, Prvomajska 56,40000 Strahoninec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