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88e8" w14:paraId="57888e8" w:rsidRDefault="001655CA" w:rsidP="001655CA" w:rsidR="001655CA">
      <w:pPr>
        <w15:collapsed w:val="false"/>
      </w:pPr>
      <w:bookmarkStart w:name="_GoBack" w:id="0"/>
      <w:bookmarkEnd w:id="0"/>
    </w:p>
    <w:p w:rsidRDefault="00A23CFE" w:rsidR="00515700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700" w:rsidP="00FF6B01" w:rsidR="00FF6B01" w:rsidRPr="00CE2B8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="00FF6B01" w:rsidRPr="00CE2B87">
        <w:rPr>
          <w:lang w:eastAsia="en-US"/>
        </w:rPr>
        <w:t>REPUBLIKA HRVATSKA</w:t>
      </w:r>
    </w:p>
    <w:p w:rsidRDefault="00FF6B01" w:rsidP="00FF6B01" w:rsidR="00FF6B01" w:rsidRPr="00CE2B87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>TRGOVAČKI SUD U ZAGREBU</w:t>
      </w:r>
    </w:p>
    <w:p w:rsidRDefault="00515700" w:rsidP="00FF6B01" w:rsidR="00FF6B01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      </w:t>
      </w:r>
      <w:r w:rsidR="00FF6B01" w:rsidRPr="00CE2B87">
        <w:rPr>
          <w:lang w:eastAsia="en-US"/>
        </w:rPr>
        <w:t>Zagreb, Amruševa 2/II</w:t>
      </w:r>
    </w:p>
    <w:p w:rsidRDefault="00AF34DE" w:rsidP="00AF34DE" w:rsidR="00AF34DE" w:rsidRPr="00CE2B87">
      <w:pPr>
        <w:widowControl w:val="false"/>
        <w:jc w:val="center"/>
        <w:rPr>
          <w:lang w:eastAsia="en-US"/>
        </w:rPr>
      </w:pPr>
      <w:r w:rsidRPr="00CE2B87">
        <w:rPr>
          <w:lang w:eastAsia="en-US"/>
        </w:rPr>
        <w:t>REPUBLIKA HRVATSKA</w:t>
      </w:r>
    </w:p>
    <w:p w:rsidRDefault="00FF6B01" w:rsidP="00FF6B01" w:rsidR="00FF6B01">
      <w:r w:rsidRPr="00CE2B87">
        <w:tab/>
      </w:r>
      <w:r w:rsidRPr="00CE2B87">
        <w:tab/>
      </w:r>
      <w:r w:rsidRPr="00CE2B87">
        <w:tab/>
      </w:r>
      <w:r w:rsidRPr="00CE2B87">
        <w:tab/>
      </w:r>
      <w:r w:rsidRPr="00CE2B87">
        <w:tab/>
      </w:r>
      <w:r>
        <w:t xml:space="preserve">   </w:t>
      </w:r>
      <w:r w:rsidRPr="0063308C">
        <w:t>R J E Š E NJ E</w:t>
      </w:r>
    </w:p>
    <w:p w:rsidRDefault="00FF6B01" w:rsidP="00FF6B01" w:rsidR="00FF6B01" w:rsidRPr="0063308C"/>
    <w:p w:rsidRDefault="00FF6B01" w:rsidP="00FF6B01" w:rsidR="00FF6B01">
      <w:pPr>
        <w:jc w:val="both"/>
      </w:pPr>
      <w:r w:rsidRPr="00977725">
        <w:t>Trgovački sud u Zagrebu, po sucu pojedincu Nikoli Ribariću, u postupku predstečajne nagodbe u povodu prijedloga dužnika Mirko Ljube vl. LJUBEJ, obrt za trgovinu, proizvodnju i usluge, Selno 57, Krapinske T</w:t>
      </w:r>
      <w:r w:rsidR="0066749D">
        <w:t xml:space="preserve">oplice, OIB: 80255195006, dana </w:t>
      </w:r>
      <w:r w:rsidR="00AF34DE">
        <w:t>10</w:t>
      </w:r>
      <w:r w:rsidRPr="00977725">
        <w:t>.</w:t>
      </w:r>
      <w:r w:rsidR="00AF34DE">
        <w:t xml:space="preserve"> studenoga</w:t>
      </w:r>
      <w:r w:rsidRPr="00977725">
        <w:t xml:space="preserve"> 2015. godine, </w:t>
      </w:r>
    </w:p>
    <w:p w:rsidRDefault="00FF6B01" w:rsidP="00FF6B01" w:rsidR="00FF6B01">
      <w:pPr>
        <w:jc w:val="both"/>
      </w:pPr>
    </w:p>
    <w:p w:rsidRDefault="00AF34DE" w:rsidP="00AF34DE" w:rsidR="00AF34DE" w:rsidRPr="001E5B92">
      <w:pPr>
        <w:jc w:val="center"/>
      </w:pPr>
      <w:r w:rsidRPr="001E5B92">
        <w:t>r i j e š i o   j e</w:t>
      </w:r>
    </w:p>
    <w:p w:rsidRDefault="00AF34DE" w:rsidP="00AF34DE" w:rsidR="00AF34DE" w:rsidRPr="001E5B92"/>
    <w:p w:rsidRDefault="00AF34DE" w:rsidP="00AF34DE" w:rsidR="00AF34DE" w:rsidRPr="001E5B92">
      <w:r w:rsidRPr="001E5B92">
        <w:t>I</w:t>
      </w:r>
      <w:r w:rsidRPr="001E5B92">
        <w:tab/>
        <w:t>Ročište radi sklapanja predstečajne nagodbe u postupka nad dužnikom:</w:t>
      </w:r>
    </w:p>
    <w:p w:rsidRDefault="00AF34DE" w:rsidP="00AF34DE" w:rsidR="00AF34DE" w:rsidRPr="001E5B92"/>
    <w:p w:rsidRDefault="00AF34DE" w:rsidP="00AF34DE" w:rsidR="00AF34DE" w:rsidRPr="001E5B92">
      <w:r w:rsidRPr="00977725">
        <w:t>Mirko Ljube vl. LJUBEJ, obrt za trgovinu, proizvodnju i usluge, Selno 57, Krapinske T</w:t>
      </w:r>
      <w:r>
        <w:t>oplice, OIB: 80255195006,</w:t>
      </w:r>
      <w:r w:rsidRPr="001E5B92">
        <w:t xml:space="preserve"> određuje se  za dan:</w:t>
      </w:r>
    </w:p>
    <w:p w:rsidRDefault="00AF34DE" w:rsidP="00AF34DE" w:rsidR="00AF34DE" w:rsidRPr="001E5B92"/>
    <w:p w:rsidRDefault="00AF34DE" w:rsidP="00AF34DE" w:rsidR="00AF34DE" w:rsidRPr="001E5B92">
      <w:pPr>
        <w:rPr>
          <w:b/>
        </w:rPr>
      </w:pPr>
      <w:r>
        <w:rPr>
          <w:b/>
        </w:rPr>
        <w:t>3</w:t>
      </w:r>
      <w:r w:rsidRPr="001E5B92">
        <w:rPr>
          <w:b/>
        </w:rPr>
        <w:t>.</w:t>
      </w:r>
      <w:r>
        <w:rPr>
          <w:b/>
        </w:rPr>
        <w:t xml:space="preserve"> prosinca</w:t>
      </w:r>
      <w:r w:rsidRPr="001E5B92">
        <w:rPr>
          <w:b/>
        </w:rPr>
        <w:t xml:space="preserve"> 2015. u</w:t>
      </w:r>
      <w:r>
        <w:rPr>
          <w:b/>
        </w:rPr>
        <w:t xml:space="preserve">  11,00</w:t>
      </w:r>
      <w:r w:rsidRPr="001E5B92">
        <w:rPr>
          <w:b/>
        </w:rPr>
        <w:t xml:space="preserve"> sati u zgradi Trgovačkog suda Zagreb, Petrinjska  8, </w:t>
      </w:r>
      <w:r>
        <w:rPr>
          <w:b/>
        </w:rPr>
        <w:t>soba 82</w:t>
      </w:r>
      <w:r w:rsidRPr="001E5B92">
        <w:rPr>
          <w:b/>
        </w:rPr>
        <w:t xml:space="preserve"> (II kat ulične zgrade)</w:t>
      </w:r>
    </w:p>
    <w:p w:rsidRDefault="00AF34DE" w:rsidP="00AF34DE" w:rsidR="00AF34DE" w:rsidRPr="001E5B92"/>
    <w:p w:rsidRDefault="00AF34DE" w:rsidP="00AF34DE" w:rsidR="00AF34DE">
      <w:pPr>
        <w:jc w:val="both"/>
      </w:pPr>
      <w:r w:rsidRPr="001E5B92">
        <w:t>na koje se pozivaju du</w:t>
      </w:r>
      <w:r>
        <w:t>žnik i svi vjerovnici.</w:t>
      </w:r>
    </w:p>
    <w:p w:rsidRDefault="00AF34DE" w:rsidP="00AF34DE" w:rsidR="00AF34DE">
      <w:pPr>
        <w:jc w:val="both"/>
      </w:pPr>
    </w:p>
    <w:p w:rsidRDefault="00AF34DE" w:rsidP="00AF34DE" w:rsidR="00AF34DE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98129D" w:rsidP="00AF34DE" w:rsidR="0098129D">
      <w:pPr>
        <w:jc w:val="center"/>
      </w:pPr>
    </w:p>
    <w:p w:rsidRDefault="00AF34DE" w:rsidP="00AF34DE" w:rsidR="00AF34DE" w:rsidRPr="001E5B92">
      <w:pPr>
        <w:jc w:val="center"/>
      </w:pPr>
      <w:r w:rsidRPr="001E5B92">
        <w:t xml:space="preserve">U Zagrebu </w:t>
      </w:r>
      <w:r>
        <w:t>10</w:t>
      </w:r>
      <w:r w:rsidRPr="001E5B92">
        <w:t>.</w:t>
      </w:r>
      <w:r>
        <w:t xml:space="preserve"> studenoga</w:t>
      </w:r>
      <w:r w:rsidRPr="001E5B92">
        <w:t xml:space="preserve"> 2015.</w:t>
      </w:r>
    </w:p>
    <w:p w:rsidRDefault="00AF34DE" w:rsidP="00AF34DE" w:rsidR="00AF34DE" w:rsidRPr="001E5B92"/>
    <w:p w:rsidRDefault="0098129D" w:rsidP="00E91121" w:rsidR="009812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8129D" w:rsidP="00E91121" w:rsidR="009812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8129D" w:rsidP="00E91121" w:rsidR="009812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8129D" w:rsidP="00E91121" w:rsidR="0098129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8129D" w:rsidP="00E91121" w:rsidR="0098129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F34DE" w:rsidP="00AF34DE" w:rsidR="00AF34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F34DE" w:rsidP="00AF34DE" w:rsidR="00AF34D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34DE" w:rsidP="00AF34DE" w:rsidR="00AF34DE">
      <w:pPr>
        <w:ind w:firstLine="708" w:left="4956"/>
      </w:pPr>
    </w:p>
    <w:p w:rsidRDefault="00AF34DE" w:rsidP="00AF34DE" w:rsidR="00AF34DE" w:rsidRPr="001E5B92">
      <w:r w:rsidRPr="001E5B92">
        <w:t>UPUTA O PRAVNOM LIJEKU :</w:t>
      </w:r>
    </w:p>
    <w:p w:rsidRDefault="00AF34DE" w:rsidP="00AF34DE" w:rsidR="00AF34DE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AF34DE" w:rsidP="00AF34DE" w:rsidR="00AF34DE"/>
    <w:p w:rsidRDefault="0098129D" w:rsidP="00AF34DE" w:rsidR="0098129D"/>
    <w:p w:rsidRDefault="0098129D" w:rsidP="00AF34DE" w:rsidR="0098129D"/>
    <w:p w:rsidRDefault="0098129D" w:rsidP="00AF34DE" w:rsidR="0098129D"/>
    <w:p w:rsidRDefault="0098129D" w:rsidP="00AF34DE" w:rsidR="0098129D"/>
    <w:p w:rsidRDefault="0098129D" w:rsidP="00AF34DE" w:rsidR="0098129D"/>
    <w:p w:rsidRDefault="0098129D" w:rsidP="00AF34DE" w:rsidR="0098129D"/>
    <w:p w:rsidRDefault="0098129D" w:rsidP="00AF34DE" w:rsidR="0098129D"/>
    <w:p w:rsidRDefault="0098129D" w:rsidP="00AF34DE" w:rsidR="0098129D"/>
    <w:p w:rsidRDefault="0098129D" w:rsidP="00AF34DE" w:rsidR="0098129D"/>
    <w:p w:rsidRDefault="0098129D" w:rsidP="00AF34DE" w:rsidR="0098129D"/>
    <w:p w:rsidRDefault="00AF34DE" w:rsidP="00AF34DE" w:rsidR="00AF34DE" w:rsidRPr="001E5B92">
      <w:r w:rsidRPr="001E5B92">
        <w:t>DNA:</w:t>
      </w:r>
    </w:p>
    <w:p w:rsidRDefault="00AF34DE" w:rsidP="00AF34DE" w:rsidR="00AF34DE" w:rsidRPr="001E5B92">
      <w:r w:rsidRPr="001E5B92">
        <w:t>-objava na web-u FINA-e kao oglas uz Dopis</w:t>
      </w:r>
    </w:p>
    <w:p w:rsidRDefault="00AF34DE" w:rsidP="00AF34DE" w:rsidR="00AF34DE" w:rsidRPr="001E5B92">
      <w:r>
        <w:t xml:space="preserve">- </w:t>
      </w:r>
      <w:r w:rsidRPr="001E5B92">
        <w:t xml:space="preserve">e-oglasna ploča </w:t>
      </w:r>
      <w:r>
        <w:t>15</w:t>
      </w:r>
      <w:r w:rsidRPr="001E5B92">
        <w:t xml:space="preserve"> dana</w:t>
      </w:r>
    </w:p>
    <w:p w:rsidRDefault="00AF34DE" w:rsidP="00AF34DE" w:rsidR="00AF34DE" w:rsidRPr="001E5B92">
      <w:r w:rsidRPr="001E5B92">
        <w:t>1.Ministarstvo financija, Porezna uprava Zagreb,</w:t>
      </w:r>
    </w:p>
    <w:p w:rsidRDefault="00AF34DE" w:rsidP="00AF34DE" w:rsidR="00AF34DE">
      <w:r>
        <w:t>2</w:t>
      </w:r>
      <w:r w:rsidRPr="001E5B92">
        <w:t xml:space="preserve">. ŽDO </w:t>
      </w:r>
      <w:r>
        <w:t>Zagreb na znanje</w:t>
      </w:r>
    </w:p>
    <w:p w:rsidRDefault="00AF34DE" w:rsidP="00AF34DE" w:rsidR="00AF34DE">
      <w:r w:rsidRPr="00977725">
        <w:t>- LJUBEJ MIRKO, REPUBLIKA HRVATSKA, KRAPINSKE TOPLICE, SELNO, SELNO 57 A</w:t>
      </w:r>
    </w:p>
    <w:p w:rsidRDefault="00AF34DE" w:rsidP="00AF34DE" w:rsidR="00AF34DE">
      <w:r>
        <w:t>-</w:t>
      </w:r>
      <w:r w:rsidRPr="00977725">
        <w:t xml:space="preserve"> LJUBEJ, obrt za trgovinu, proizvodnju i usluge, Selno 57, Krapinske Toplice,</w:t>
      </w:r>
    </w:p>
    <w:p w:rsidRDefault="00AF34DE" w:rsidP="00AF34DE" w:rsidR="00AF34DE"/>
    <w:p w:rsidRDefault="001655CA" w:rsidP="00AF34DE" w:rsidR="001655CA">
      <w:pPr>
        <w:jc w:val="both"/>
      </w:pPr>
    </w:p>
    <w:sectPr w:rsidR="001655C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700" w:rsidP="00515700" w:rsidR="00515700">
      <w:r>
        <w:separator/>
      </w:r>
    </w:p>
  </w:endnote>
  <w:endnote w:id="0" w:type="continuationSeparator">
    <w:p w:rsidRDefault="00515700" w:rsidP="00515700" w:rsidR="0051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700" w:rsidP="00515700" w:rsidR="00515700">
      <w:r>
        <w:separator/>
      </w:r>
    </w:p>
  </w:footnote>
  <w:footnote w:id="0" w:type="continuationSeparator">
    <w:p w:rsidRDefault="00515700" w:rsidP="00515700" w:rsidR="00515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700" w:rsidP="00D95702" w:rsidR="00515700" w:rsidRPr="00CE2B8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776006">
      <w:rPr>
        <w:noProof/>
      </w:rPr>
      <w:t>1</w:t>
    </w:r>
    <w:r>
      <w:fldChar w:fldCharType="end"/>
    </w:r>
    <w:r w:rsidR="00B15AC1">
      <w:tab/>
    </w:r>
    <w:r w:rsidR="00B15AC1">
      <w:tab/>
    </w:r>
    <w:r w:rsidR="00B15AC1">
      <w:tab/>
    </w:r>
    <w:r>
      <w:t>72.</w:t>
    </w:r>
    <w:r w:rsidRPr="00CE2B87">
      <w:t xml:space="preserve"> Stpn-</w:t>
    </w:r>
    <w:r>
      <w:t>107/2015</w:t>
    </w:r>
    <w:r w:rsidR="0098129D">
      <w:t>-15</w:t>
    </w:r>
  </w:p>
  <w:p w:rsidRDefault="00515700" w:rsidR="00515700">
    <w:pPr>
      <w:pStyle w:val="Zaglavlje"/>
    </w:pPr>
  </w:p>
  <w:p w:rsidRDefault="00515700" w:rsidR="005157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118A6"/>
    <w:multiLevelType w:val="hybridMultilevel"/>
    <w:tmpl w:val="7E723B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147CE1"/>
    <w:rsid w:val="001655CA"/>
    <w:rsid w:val="00167DC9"/>
    <w:rsid w:val="001B7217"/>
    <w:rsid w:val="001C05C3"/>
    <w:rsid w:val="002F2F9C"/>
    <w:rsid w:val="003D7272"/>
    <w:rsid w:val="00515700"/>
    <w:rsid w:val="0066749D"/>
    <w:rsid w:val="00776006"/>
    <w:rsid w:val="007948B1"/>
    <w:rsid w:val="0080185E"/>
    <w:rsid w:val="00866167"/>
    <w:rsid w:val="0091785C"/>
    <w:rsid w:val="00963D1A"/>
    <w:rsid w:val="0098129D"/>
    <w:rsid w:val="00A14C77"/>
    <w:rsid w:val="00A23CFE"/>
    <w:rsid w:val="00AF34DE"/>
    <w:rsid w:val="00B15AC1"/>
    <w:rsid w:val="00B9130C"/>
    <w:rsid w:val="00BA0A7F"/>
    <w:rsid w:val="00BD21EF"/>
    <w:rsid w:val="00C84D62"/>
    <w:rsid w:val="00D41CEC"/>
    <w:rsid w:val="00D95702"/>
    <w:rsid w:val="00F318BE"/>
    <w:rsid w:val="00F97016"/>
    <w:rsid w:val="00FB6AFB"/>
    <w:rsid w:val="00FF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5157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5700"/>
    <w:rPr>
      <w:sz w:val="24"/>
      <w:szCs w:val="24"/>
    </w:rPr>
  </w:style>
  <w:style w:styleId="Podnoje" w:type="paragraph">
    <w:name w:val="footer"/>
    <w:basedOn w:val="Normal"/>
    <w:link w:val="PodnojeChar"/>
    <w:rsid w:val="005157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1570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1570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51570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178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5157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5700"/>
    <w:rPr>
      <w:sz w:val="24"/>
      <w:szCs w:val="24"/>
    </w:rPr>
  </w:style>
  <w:style w:styleId="Podnoje" w:type="paragraph">
    <w:name w:val="footer"/>
    <w:basedOn w:val="Normal"/>
    <w:link w:val="PodnojeChar"/>
    <w:rsid w:val="005157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1570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1570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51570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178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211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Stpn-107/2015</izvorni_sadrzaj>
    <derivirana_varijabla naziv="DomainObject.Predmet.OznakaBroj_1">Stpn-107/2015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Mirko Ljubej</izvorni_sadrzaj>
    <derivirana_varijabla naziv="DomainObject.Predmet.ProtustrankaFormated_1">  Mirko Ljubej</derivirana_varijabla>
  </DomainObject.Predmet.ProtustrankaFormated>
  <DomainObject.Predmet.ProtustrankaFormatedOIB>
    <izvorni_sadrzaj>  Mirko Ljubej, OIB 80255195006</izvorni_sadrzaj>
    <derivirana_varijabla naziv="DomainObject.Predmet.ProtustrankaFormatedOIB_1">  Mirko Ljubej, OIB 80255195006</derivirana_varijabla>
  </DomainObject.Predmet.ProtustrankaFormatedOIB>
  <DomainObject.Predmet.ProtustrankaFormatedWithAdress>
    <izvorni_sadrzaj> Mirko Ljubej, Selno 57a, 49217 Selno</izvorni_sadrzaj>
    <derivirana_varijabla naziv="DomainObject.Predmet.ProtustrankaFormatedWithAdress_1"> Mirko Ljubej, Selno 57a, 49217 Selno</derivirana_varijabla>
  </DomainObject.Predmet.ProtustrankaFormatedWithAdress>
  <DomainObject.Predmet.ProtustrankaFormatedWithAdressOIB>
    <izvorni_sadrzaj> Mirko Ljubej, OIB 80255195006, Selno 57a, 49217 Selno</izvorni_sadrzaj>
    <derivirana_varijabla naziv="DomainObject.Predmet.ProtustrankaFormatedWithAdressOIB_1"> Mirko Ljubej, OIB 80255195006, Selno 57a, 49217 Selno</derivirana_varijabla>
  </DomainObject.Predmet.ProtustrankaFormatedWithAdressOIB>
  <DomainObject.Predmet.ProtustrankaWithAdress>
    <izvorni_sadrzaj>Mirko Ljubej Selno 57a, 49217 Selno</izvorni_sadrzaj>
    <derivirana_varijabla naziv="DomainObject.Predmet.ProtustrankaWithAdress_1">Mirko Ljubej Selno 57a, 49217 Selno</derivirana_varijabla>
  </DomainObject.Predmet.ProtustrankaWithAdress>
  <DomainObject.Predmet.ProtustrankaWithAdressOIB>
    <izvorni_sadrzaj>Mirko Ljubej, OIB 80255195006, Selno 57a, 49217 Selno</izvorni_sadrzaj>
    <derivirana_varijabla naziv="DomainObject.Predmet.ProtustrankaWithAdressOIB_1">Mirko Ljubej, OIB 80255195006, Selno 57a, 49217 Selno</derivirana_varijabla>
  </DomainObject.Predmet.ProtustrankaWithAdressOIB>
  <DomainObject.Predmet.ProtustrankaNazivFormated>
    <izvorni_sadrzaj>Mirko Ljubej</izvorni_sadrzaj>
    <derivirana_varijabla naziv="DomainObject.Predmet.ProtustrankaNazivFormated_1">Mirko Ljubej</derivirana_varijabla>
  </DomainObject.Predmet.ProtustrankaNazivFormated>
  <DomainObject.Predmet.ProtustrankaNazivFormatedOIB>
    <izvorni_sadrzaj>Mirko Ljubej, OIB 80255195006</izvorni_sadrzaj>
    <derivirana_varijabla naziv="DomainObject.Predmet.ProtustrankaNazivFormatedOIB_1">Mirko Ljubej, OIB 80255195006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Ljubej</izvorni_sadrzaj>
    <derivirana_varijabla naziv="DomainObject.Predmet.StrankaFormated_1">  Mirko Ljubej</derivirana_varijabla>
  </DomainObject.Predmet.StrankaFormated>
  <DomainObject.Predmet.StrankaFormatedOIB>
    <izvorni_sadrzaj>  Mirko Ljubej, OIB 80255195006</izvorni_sadrzaj>
    <derivirana_varijabla naziv="DomainObject.Predmet.StrankaFormatedOIB_1">  Mirko Ljubej, OIB 80255195006</derivirana_varijabla>
  </DomainObject.Predmet.StrankaFormatedOIB>
  <DomainObject.Predmet.StrankaFormatedWithAdress>
    <izvorni_sadrzaj> Mirko Ljubej, Selno 57a, 49217 Selno</izvorni_sadrzaj>
    <derivirana_varijabla naziv="DomainObject.Predmet.StrankaFormatedWithAdress_1"> Mirko Ljubej, Selno 57a, 49217 Selno</derivirana_varijabla>
  </DomainObject.Predmet.StrankaFormatedWithAdress>
  <DomainObject.Predmet.StrankaFormatedWithAdressOIB>
    <izvorni_sadrzaj> Mirko Ljubej, OIB 80255195006, Selno 57a, 49217 Selno</izvorni_sadrzaj>
    <derivirana_varijabla naziv="DomainObject.Predmet.StrankaFormatedWithAdressOIB_1"> Mirko Ljubej, OIB 80255195006, Selno 57a, 49217 Selno</derivirana_varijabla>
  </DomainObject.Predmet.StrankaFormatedWithAdressOIB>
  <DomainObject.Predmet.StrankaWithAdress>
    <izvorni_sadrzaj>Mirko Ljubej Selno 57a,49217 Selno</izvorni_sadrzaj>
    <derivirana_varijabla naziv="DomainObject.Predmet.StrankaWithAdress_1">Mirko Ljubej Selno 57a,49217 Selno</derivirana_varijabla>
  </DomainObject.Predmet.StrankaWithAdress>
  <DomainObject.Predmet.StrankaWithAdressOIB>
    <izvorni_sadrzaj>Mirko Ljubej, OIB 80255195006, Selno 57a,49217 Selno</izvorni_sadrzaj>
    <derivirana_varijabla naziv="DomainObject.Predmet.StrankaWithAdressOIB_1">Mirko Ljubej, OIB 80255195006, Selno 57a,49217 Selno</derivirana_varijabla>
  </DomainObject.Predmet.StrankaWithAdressOIB>
  <DomainObject.Predmet.StrankaNazivFormated>
    <izvorni_sadrzaj>Mirko Ljubej</izvorni_sadrzaj>
    <derivirana_varijabla naziv="DomainObject.Predmet.StrankaNazivFormated_1">Mirko Ljubej</derivirana_varijabla>
  </DomainObject.Predmet.StrankaNazivFormated>
  <DomainObject.Predmet.StrankaNazivFormatedOIB>
    <izvorni_sadrzaj>Mirko Ljubej, OIB 80255195006</izvorni_sadrzaj>
    <derivirana_varijabla naziv="DomainObject.Predmet.StrankaNazivFormatedOIB_1">Mirko Ljubej, OIB 80255195006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Mirko Ljubej</item>
    </izvorni_sadrzaj>
    <derivirana_varijabla naziv="DomainObject.Predmet.StrankaListFormated_1">
      <item>Mirko Ljubej</item>
    </derivirana_varijabla>
  </DomainObject.Predmet.StrankaListFormated>
  <DomainObject.Predmet.StrankaListFormatedOIB>
    <izvorni_sadrzaj>
      <item>Mirko Ljubej, OIB 80255195006</item>
    </izvorni_sadrzaj>
    <derivirana_varijabla naziv="DomainObject.Predmet.StrankaListFormatedOIB_1">
      <item>Mirko Ljubej, OIB 80255195006</item>
    </derivirana_varijabla>
  </DomainObject.Predmet.StrankaListFormatedOIB>
  <DomainObject.Predmet.StrankaListFormatedWithAdress>
    <izvorni_sadrzaj>
      <item>Mirko Ljubej, Selno 57a, 49217 Selno</item>
    </izvorni_sadrzaj>
    <derivirana_varijabla naziv="DomainObject.Predmet.StrankaListFormatedWithAdress_1">
      <item>Mirko Ljubej, Selno 57a, 49217 Selno</item>
    </derivirana_varijabla>
  </DomainObject.Predmet.StrankaListFormatedWithAdress>
  <DomainObject.Predmet.StrankaListFormatedWithAdressOIB>
    <izvorni_sadrzaj>
      <item>Mirko Ljubej, OIB 80255195006, Selno 57a, 49217 Selno</item>
    </izvorni_sadrzaj>
    <derivirana_varijabla naziv="DomainObject.Predmet.StrankaListFormatedWithAdressOIB_1">
      <item>Mirko Ljubej, OIB 80255195006, Selno 57a, 49217 Selno</item>
    </derivirana_varijabla>
  </DomainObject.Predmet.StrankaListFormatedWithAdressOIB>
  <DomainObject.Predmet.StrankaListNazivFormated>
    <izvorni_sadrzaj>
      <item>Mirko Ljubej</item>
    </izvorni_sadrzaj>
    <derivirana_varijabla naziv="DomainObject.Predmet.StrankaListNazivFormated_1">
      <item>Mirko Ljubej</item>
    </derivirana_varijabla>
  </DomainObject.Predmet.StrankaListNazivFormated>
  <DomainObject.Predmet.StrankaListNazivFormatedOIB>
    <izvorni_sadrzaj>
      <item>Mirko Ljubej, OIB 80255195006</item>
    </izvorni_sadrzaj>
    <derivirana_varijabla naziv="DomainObject.Predmet.StrankaListNazivFormatedOIB_1">
      <item>Mirko Ljubej, OIB 80255195006</item>
    </derivirana_varijabla>
  </DomainObject.Predmet.StrankaListNazivFormatedOIB>
  <DomainObject.Predmet.ProtuStrankaListFormated>
    <izvorni_sadrzaj>
      <item>Mirko Ljubej</item>
    </izvorni_sadrzaj>
    <derivirana_varijabla naziv="DomainObject.Predmet.ProtuStrankaListFormated_1">
      <item>Mirko Ljubej</item>
    </derivirana_varijabla>
  </DomainObject.Predmet.ProtuStrankaListFormated>
  <DomainObject.Predmet.ProtuStrankaListFormatedOIB>
    <izvorni_sadrzaj>
      <item>Mirko Ljubej, OIB 80255195006</item>
    </izvorni_sadrzaj>
    <derivirana_varijabla naziv="DomainObject.Predmet.ProtuStrankaListFormatedOIB_1">
      <item>Mirko Ljubej, OIB 80255195006</item>
    </derivirana_varijabla>
  </DomainObject.Predmet.ProtuStrankaListFormatedOIB>
  <DomainObject.Predmet.ProtuStrankaListFormatedWithAdress>
    <izvorni_sadrzaj>
      <item>Mirko Ljubej, Selno 57a, 49217 Selno</item>
    </izvorni_sadrzaj>
    <derivirana_varijabla naziv="DomainObject.Predmet.ProtuStrankaListFormatedWithAdress_1">
      <item>Mirko Ljubej, Selno 57a, 49217 Selno</item>
    </derivirana_varijabla>
  </DomainObject.Predmet.ProtuStrankaListFormatedWithAdress>
  <DomainObject.Predmet.ProtuStrankaListFormatedWithAdressOIB>
    <izvorni_sadrzaj>
      <item>Mirko Ljubej, OIB 80255195006, Selno 57a, 49217 Selno</item>
    </izvorni_sadrzaj>
    <derivirana_varijabla naziv="DomainObject.Predmet.ProtuStrankaListFormatedWithAdressOIB_1">
      <item>Mirko Ljubej, OIB 80255195006, Selno 57a, 49217 Selno</item>
    </derivirana_varijabla>
  </DomainObject.Predmet.ProtuStrankaListFormatedWithAdressOIB>
  <DomainObject.Predmet.ProtuStrankaListNazivFormated>
    <izvorni_sadrzaj>
      <item>Mirko Ljubej</item>
    </izvorni_sadrzaj>
    <derivirana_varijabla naziv="DomainObject.Predmet.ProtuStrankaListNazivFormated_1">
      <item>Mirko Ljubej</item>
    </derivirana_varijabla>
  </DomainObject.Predmet.ProtuStrankaListNazivFormated>
  <DomainObject.Predmet.ProtuStrankaListNazivFormatedOIB>
    <izvorni_sadrzaj>
      <item>Mirko Ljubej, OIB 80255195006</item>
    </izvorni_sadrzaj>
    <derivirana_varijabla naziv="DomainObject.Predmet.ProtuStrankaListNazivFormatedOIB_1">
      <item>Mirko Ljubej, OIB 80255195006</item>
    </derivirana_varijabla>
  </DomainObject.Predmet.ProtuStrankaListNazivFormatedOIB>
  <DomainObject.Predmet.OstaliListFormated>
    <izvorni_sadrzaj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OstaliListFormated_1"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OstaliListFormatedOIB_1"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OstaliListFormatedOIB>
  <DomainObject.Predmet.OstaliListFormatedWithAdress>
    <izvorni_sadrzaj>
      <item>FINA ZAGREB</item>
      <item>Mirko Ljubej, vl. LJUBEJ, obrt za trg., proiz. i usluge, Selno 57, 49217 Selno</item>
      <item>LJUBEJ, obrt za trg., proiz. i usluge, Selno 57, 49217 Selno</item>
      <item>RH, MF, Porezna uprava, Av. Dubrovnik 32, 10000 Zagreb</item>
      <item>Županijsko državno odvjetništvo u Zagrebu</item>
    </izvorni_sadrzaj>
    <derivirana_varijabla naziv="DomainObject.Predmet.OstaliListFormatedWithAdress_1">
      <item>FINA ZAGREB</item>
      <item>Mirko Ljubej, vl. LJUBEJ, obrt za trg., proiz. i usluge, Selno 57, 49217 Selno</item>
      <item>LJUBEJ, obrt za trg., proiz. i usluge, Selno 57, 49217 Selno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</item>
      <item>Mirko Ljubej, vl. LJUBEJ, obrt za trg., proiz. i usluge, Selno 57, 49217 Selno</item>
      <item>LJUBEJ, obrt za trg., proiz. i usluge, Selno 57, 49217 Selno</item>
      <item>RH, MF, Porezna uprava, Av. Dubrovnik 32, 10000 Zagreb</item>
      <item>Županijsko državno odvjetništvo u Zagrebu</item>
    </izvorni_sadrzaj>
    <derivirana_varijabla naziv="DomainObject.Predmet.OstaliListFormatedWithAdressOIB_1">
      <item>FINA ZAGREB</item>
      <item>Mirko Ljubej, vl. LJUBEJ, obrt za trg., proiz. i usluge, Selno 57, 49217 Selno</item>
      <item>LJUBEJ, obrt za trg., proiz. i usluge, Selno 57, 49217 Selno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OstaliListNazivFormated_1"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OstaliListNazivFormatedOIB_1"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Ljubej</izvorni_sadrzaj>
    <derivirana_varijabla naziv="DomainObject.Predmet.StrankaIDrugi_1">Mirko Ljubej</derivirana_varijabla>
  </DomainObject.Predmet.StrankaIDrugi>
  <DomainObject.Predmet.ProtustrankaIDrugi>
    <izvorni_sadrzaj>Mirko Ljubej</izvorni_sadrzaj>
    <derivirana_varijabla naziv="DomainObject.Predmet.ProtustrankaIDrugi_1">Mirko Ljubej</derivirana_varijabla>
  </DomainObject.Predmet.ProtustrankaIDrugi>
  <DomainObject.Predmet.StrankaIDrugiAdressOIB>
    <izvorni_sadrzaj>Mirko Ljubej, OIB 80255195006, Selno 57a, 49217 Selno</izvorni_sadrzaj>
    <derivirana_varijabla naziv="DomainObject.Predmet.StrankaIDrugiAdressOIB_1">Mirko Ljubej, OIB 80255195006, Selno 57a, 49217 Selno</derivirana_varijabla>
  </DomainObject.Predmet.StrankaIDrugiAdressOIB>
  <DomainObject.Predmet.ProtustrankaIDrugiAdressOIB>
    <izvorni_sadrzaj>Mirko Ljubej, OIB 80255195006, Selno 57a, 49217 Selno</izvorni_sadrzaj>
    <derivirana_varijabla naziv="DomainObject.Predmet.ProtustrankaIDrugiAdressOIB_1">Mirko Ljubej, OIB 80255195006, Selno 57a, 49217 Selno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Ljubej</item>
      <item>Mirko Ljubej</item>
      <item>FINA ZAGREB</item>
      <item>Mirko Ljubej, vl. LJUBEJ, obrt za trg., proiz. i usluge</item>
      <item>LJUBEJ, obrt za trg., proiz. i usluge</item>
      <item>RH, MF, Porezna uprava</item>
      <item>Županijsko državno odvjetništvo u Zagrebu</item>
    </izvorni_sadrzaj>
    <derivirana_varijabla naziv="DomainObject.Predmet.SudioniciListNaziv_1">
      <item>Mirko Ljubej</item>
      <item>Mirko Ljubej</item>
      <item>FINA ZAGREB</item>
      <item>Mirko Ljubej, vl. LJUBEJ, obrt za trg., proiz. i usluge</item>
      <item>LJUBEJ, obrt za trg., proiz. i usluge</item>
      <item>RH, MF, Porezna uprava</item>
      <item>Županijsko državno odvjetništvo u Zagrebu</item>
    </derivirana_varijabla>
  </DomainObject.Predmet.SudioniciListNaziv>
  <DomainObject.Predmet.SudioniciListAdressOIB>
    <izvorni_sadrzaj>
      <item>Mirko Ljubej, OIB 80255195006, Selno 57a,49217 Selno</item>
      <item>Mirko Ljubej, OIB 80255195006, Selno 57a,49217 Selno</item>
      <item>FINA ZAGREB</item>
      <item>Mirko Ljubej, vl. LJUBEJ, obrt za trg., proiz. i usluge, Selno 57,49217 Selno</item>
      <item>LJUBEJ, obrt za trg., proiz. i usluge, Selno 57,49217 Selno</item>
      <item>RH, MF, Porezna uprava, Av. Dubrovnik 32,10000 Zagreb</item>
      <item>Županijsko državno odvjetništvo u Zagrebu</item>
    </izvorni_sadrzaj>
    <derivirana_varijabla naziv="DomainObject.Predmet.SudioniciListAdressOIB_1">
      <item>Mirko Ljubej, OIB 80255195006, Selno 57a,49217 Selno</item>
      <item>Mirko Ljubej, OIB 80255195006, Selno 57a,49217 Selno</item>
      <item>FINA ZAGREB</item>
      <item>Mirko Ljubej, vl. LJUBEJ, obrt za trg., proiz. i usluge, Selno 57,49217 Selno</item>
      <item>LJUBEJ, obrt za trg., proiz. i usluge, Selno 57,49217 Selno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80255195006</item>
      <item>, OIB 80255195006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80255195006</item>
      <item>, OIB 80255195006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234</properties:Words>
  <properties:Characters>1216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2015-11-11T07:52:00Z</dcterms:created>
  <dc:creator>nribaric</dc:creator>
  <cp:lastModifiedBy>Jadranka Zelić</cp:lastModifiedBy>
  <cp:lastPrinted>2015-11-11T07:51:00Z</cp:lastPrinted>
  <dcterms:modified xmlns:xsi="http://www.w3.org/2001/XMLSchema-instance" xsi:type="dcterms:W3CDTF">2015-11-11T07:56:00Z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